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5bf7" w14:paraId="8275bf7" w:rsidRDefault="00AE0C17" w:rsidP="00AE0C17" w:rsidR="00AE0C1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220BF7">
        <w:rPr>
          <w:rFonts w:cs="Times New Roman" w:eastAsia="Times New Roman" w:hAnsi="Times New Roman" w:ascii="Times New Roman"/>
          <w:sz w:val="24"/>
          <w:szCs w:val="24"/>
          <w:lang w:eastAsia="hr-HR"/>
        </w:rPr>
        <w:t>813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220BF7">
        <w:rPr>
          <w:rFonts w:cs="Times New Roman" w:eastAsia="Times New Roman" w:hAnsi="Times New Roman" w:ascii="Times New Roman"/>
          <w:sz w:val="24"/>
          <w:szCs w:val="24"/>
          <w:lang w:eastAsia="hr-HR"/>
        </w:rPr>
        <w:t>5-10</w:t>
      </w: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E0C17" w:rsidP="00AE0C17" w:rsidR="00AE0C17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</w:t>
      </w:r>
      <w:r>
        <w:rPr>
          <w:szCs w:val="24"/>
        </w:rPr>
        <w:t xml:space="preserve">u stečajnom postupku nad dužnikom </w:t>
      </w:r>
      <w:r w:rsidR="00220BF7">
        <w:rPr>
          <w:szCs w:val="24"/>
        </w:rPr>
        <w:t>BUŠLJETA SERVIS</w:t>
      </w:r>
      <w:r w:rsidR="00CA2605">
        <w:rPr>
          <w:szCs w:val="24"/>
        </w:rPr>
        <w:t xml:space="preserve"> </w:t>
      </w:r>
      <w:r>
        <w:rPr>
          <w:szCs w:val="24"/>
        </w:rPr>
        <w:t>d.o.o.</w:t>
      </w:r>
      <w:r>
        <w:t xml:space="preserve">, sa sjedištem u </w:t>
      </w:r>
      <w:r w:rsidR="00CA2605">
        <w:t>Zadru</w:t>
      </w:r>
      <w:r>
        <w:t xml:space="preserve">, </w:t>
      </w:r>
      <w:proofErr w:type="spellStart"/>
      <w:r w:rsidR="00220BF7">
        <w:t>Privlačka</w:t>
      </w:r>
      <w:proofErr w:type="spellEnd"/>
      <w:r w:rsidR="00220BF7">
        <w:t xml:space="preserve"> Ulica 4</w:t>
      </w:r>
      <w:r>
        <w:t xml:space="preserve">, OIB: </w:t>
      </w:r>
      <w:r w:rsidR="00220BF7">
        <w:t>55148872295</w:t>
      </w:r>
      <w:r>
        <w:t>,</w:t>
      </w:r>
      <w:r>
        <w:rPr>
          <w:szCs w:val="24"/>
        </w:rPr>
        <w:t xml:space="preserve"> </w:t>
      </w:r>
      <w:r w:rsidR="00CA2605">
        <w:rPr>
          <w:szCs w:val="24"/>
        </w:rPr>
        <w:t>14</w:t>
      </w:r>
      <w:r>
        <w:rPr>
          <w:szCs w:val="24"/>
        </w:rPr>
        <w:t xml:space="preserve">. veljače 2017.  </w:t>
      </w:r>
    </w:p>
    <w:p w:rsidRDefault="00AE0C17" w:rsidP="00AE0C17" w:rsidR="00AE0C17">
      <w:pPr>
        <w:pStyle w:val="Tijeloteksta"/>
        <w:rPr>
          <w:szCs w:val="24"/>
        </w:rPr>
      </w:pP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E0C17" w:rsidP="00AE0C17" w:rsidR="00AE0C17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E0C17" w:rsidP="00AE0C17" w:rsidR="00AE0C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A260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E0C17" w:rsidP="00AE0C17" w:rsidR="00AE0C1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E0C17" w:rsidP="00AE0C17" w:rsidR="00AE0C17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A2605" w:rsidP="00CA2605" w:rsidR="00CA2605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2605" w:rsidP="00CA2605" w:rsidR="00CA2605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0F055F" w:rsidR="000F055F"/>
    <w:sectPr w:rsidR="000F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C17"/>
    <w:rsid w:val="000F055F"/>
    <w:rsid w:val="00153D28"/>
    <w:rsid w:val="00220BF7"/>
    <w:rsid w:val="00AE0C17"/>
    <w:rsid w:val="00C24A6A"/>
    <w:rsid w:val="00CA2605"/>
    <w:rsid w:val="00D1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C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E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2E6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2E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2E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C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E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2E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2E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2E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St-813/2015</izvorni_sadrzaj>
    <derivirana_varijabla naziv="DomainObject.Predmet.OznakaBroj_1">St-813/2015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BUŠLJETA SERVIS d.o.o. za trgovinu i usluge</izvorni_sadrzaj>
    <derivirana_varijabla naziv="DomainObject.Predmet.ProtustrankaFormated_1">  BUŠLJETA SERVIS d.o.o. za trgovinu i usluge</derivirana_varijabla>
  </DomainObject.Predmet.ProtustrankaFormated>
  <DomainObject.Predmet.ProtustrankaFormatedOIB>
    <izvorni_sadrzaj>  BUŠLJETA SERVIS d.o.o. za trgovinu i usluge, OIB 55148872295</izvorni_sadrzaj>
    <derivirana_varijabla naziv="DomainObject.Predmet.ProtustrankaFormatedOIB_1">  BUŠLJETA SERVIS d.o.o. za trgovinu i usluge, OIB 55148872295</derivirana_varijabla>
  </DomainObject.Predmet.ProtustrankaFormatedOIB>
  <DomainObject.Predmet.ProtustrankaFormatedWithAdress>
    <izvorni_sadrzaj> BUŠLJETA SERVIS d.o.o. za trgovinu i usluge, Privlačka Ulica 4, 23000 Zadar</izvorni_sadrzaj>
    <derivirana_varijabla naziv="DomainObject.Predmet.ProtustrankaFormatedWithAdress_1"> BUŠLJETA SERVIS d.o.o. za trgovinu i usluge, Privlačka Ulica 4, 23000 Zadar</derivirana_varijabla>
  </DomainObject.Predmet.ProtustrankaFormatedWithAdress>
  <DomainObject.Predmet.ProtustrankaFormatedWithAdressOIB>
    <izvorni_sadrzaj> BUŠLJETA SERVIS d.o.o. za trgovinu i usluge, OIB 55148872295, Privlačka Ulica 4, 23000 Zadar</izvorni_sadrzaj>
    <derivirana_varijabla naziv="DomainObject.Predmet.ProtustrankaFormatedWithAdressOIB_1"> BUŠLJETA SERVIS d.o.o. za trgovinu i usluge, OIB 55148872295, Privlačka Ulica 4, 23000 Zadar</derivirana_varijabla>
  </DomainObject.Predmet.ProtustrankaFormatedWithAdressOIB>
  <DomainObject.Predmet.ProtustrankaWithAdress>
    <izvorni_sadrzaj>BUŠLJETA SERVIS d.o.o. za trgovinu i usluge Privlačka Ulica 4, 23000 Zadar</izvorni_sadrzaj>
    <derivirana_varijabla naziv="DomainObject.Predmet.ProtustrankaWithAdress_1">BUŠLJETA SERVIS d.o.o. za trgovinu i usluge Privlačka Ulica 4, 23000 Zadar</derivirana_varijabla>
  </DomainObject.Predmet.ProtustrankaWithAdress>
  <DomainObject.Predmet.ProtustrankaWithAdressOIB>
    <izvorni_sadrzaj>BUŠLJETA SERVIS d.o.o. za trgovinu i usluge, OIB 55148872295, Privlačka Ulica 4, 23000 Zadar</izvorni_sadrzaj>
    <derivirana_varijabla naziv="DomainObject.Predmet.ProtustrankaWithAdressOIB_1">BUŠLJETA SERVIS d.o.o. za trgovinu i usluge, OIB 55148872295, Privlačka Ulica 4, 23000 Zadar</derivirana_varijabla>
  </DomainObject.Predmet.ProtustrankaWithAdressOIB>
  <DomainObject.Predmet.ProtustrankaNazivFormated>
    <izvorni_sadrzaj>BUŠLJETA SERVIS d.o.o. za trgovinu i usluge</izvorni_sadrzaj>
    <derivirana_varijabla naziv="DomainObject.Predmet.ProtustrankaNazivFormated_1">BUŠLJETA SERVIS d.o.o. za trgovinu i usluge</derivirana_varijabla>
  </DomainObject.Predmet.ProtustrankaNazivFormated>
  <DomainObject.Predmet.ProtustrankaNazivFormatedOIB>
    <izvorni_sadrzaj>BUŠLJETA SERVIS d.o.o. za trgovinu i usluge, OIB 55148872295</izvorni_sadrzaj>
    <derivirana_varijabla naziv="DomainObject.Predmet.ProtustrankaNazivFormatedOIB_1">BUŠLJETA SERVIS d.o.o. za trgovinu i usluge, OIB 55148872295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106474.90</izvorni_sadrzaj>
    <derivirana_varijabla naziv="DomainObject.Predmet.TrenutnaVrijednost_1">106474.90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BUŠLJETA SERVIS d.o.o. za trgovinu i usluge</item>
    </izvorni_sadrzaj>
    <derivirana_varijabla naziv="DomainObject.Predmet.ProtuStrankaListFormated_1">
      <item>BUŠLJETA SERVIS d.o.o. za trgovinu i usluge</item>
    </derivirana_varijabla>
  </DomainObject.Predmet.ProtuStrankaListFormated>
  <DomainObject.Predmet.ProtuStrankaListFormatedOIB>
    <izvorni_sadrzaj>
      <item>BUŠLJETA SERVIS d.o.o. za trgovinu i usluge, OIB 55148872295</item>
    </izvorni_sadrzaj>
    <derivirana_varijabla naziv="DomainObject.Predmet.ProtuStrankaListFormatedOIB_1">
      <item>BUŠLJETA SERVIS d.o.o. za trgovinu i usluge, OIB 55148872295</item>
    </derivirana_varijabla>
  </DomainObject.Predmet.ProtuStrankaListFormatedOIB>
  <DomainObject.Predmet.ProtuStrankaListFormatedWithAdress>
    <izvorni_sadrzaj>
      <item>BUŠLJETA SERVIS d.o.o. za trgovinu i usluge, Privlačka Ulica 4, 23000 Zadar</item>
    </izvorni_sadrzaj>
    <derivirana_varijabla naziv="DomainObject.Predmet.ProtuStrankaListFormatedWithAdress_1">
      <item>BUŠLJETA SERVIS d.o.o. za trgovinu i usluge, Privlačka Ulica 4, 23000 Zadar</item>
    </derivirana_varijabla>
  </DomainObject.Predmet.ProtuStrankaListFormatedWithAdress>
  <DomainObject.Predmet.ProtuStrankaListFormatedWithAdressOIB>
    <izvorni_sadrzaj>
      <item>BUŠLJETA SERVIS d.o.o. za trgovinu i usluge, OIB 55148872295, Privlačka Ulica 4, 23000 Zadar</item>
    </izvorni_sadrzaj>
    <derivirana_varijabla naziv="DomainObject.Predmet.ProtuStrankaListFormatedWithAdressOIB_1">
      <item>BUŠLJETA SERVIS d.o.o. za trgovinu i usluge, OIB 55148872295, Privlačka Ulica 4, 23000 Zadar</item>
    </derivirana_varijabla>
  </DomainObject.Predmet.ProtuStrankaListFormatedWithAdressOIB>
  <DomainObject.Predmet.ProtuStrankaListNazivFormated>
    <izvorni_sadrzaj>
      <item>BUŠLJETA SERVIS d.o.o. za trgovinu i usluge</item>
    </izvorni_sadrzaj>
    <derivirana_varijabla naziv="DomainObject.Predmet.ProtuStrankaListNazivFormated_1">
      <item>BUŠLJETA SERVIS d.o.o. za trgovinu i usluge</item>
    </derivirana_varijabla>
  </DomainObject.Predmet.ProtuStrankaListNazivFormated>
  <DomainObject.Predmet.ProtuStrankaListNazivFormatedOIB>
    <izvorni_sadrzaj>
      <item>BUŠLJETA SERVIS d.o.o. za trgovinu i usluge, OIB 55148872295</item>
    </izvorni_sadrzaj>
    <derivirana_varijabla naziv="DomainObject.Predmet.ProtuStrankaListNazivFormatedOIB_1">
      <item>BUŠLJETA SERVIS d.o.o. za trgovinu i usluge, OIB 55148872295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BUŠLJETA SERVIS d.o.o. za trgovinu i usluge</izvorni_sadrzaj>
    <derivirana_varijabla naziv="DomainObject.Predmet.ProtustrankaIDrugi_1">BUŠLJETA SERVIS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BUŠLJETA SERVIS d.o.o. za trgovinu i usluge, OIB 55148872295, Privlačka Ulica 4, 23000 Zadar</izvorni_sadrzaj>
    <derivirana_varijabla naziv="DomainObject.Predmet.ProtustrankaIDrugiAdressOIB_1">BUŠLJETA SERVIS d.o.o. za trgovinu i usluge, OIB 55148872295, Privlačka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BUŠLJETA SERVIS d.o.o. za trgovinu i usluge</item>
    </izvorni_sadrzaj>
    <derivirana_varijabla naziv="DomainObject.Predmet.SudioniciListNaziv_1">
      <item>FINA</item>
      <item>BUŠLJETA SERVIS d.o.o. za trgovinu i usluge</item>
    </derivirana_varijabla>
  </DomainObject.Predmet.SudioniciListNaziv>
  <DomainObject.Predmet.SudioniciListAdressOIB>
    <izvorni_sadrzaj>
      <item>FINA, OIB 85821130368</item>
      <item>BUŠLJETA SERVIS d.o.o. za trgovinu i usluge, OIB 55148872295, Privlačka Ulica 4,23000 Zadar</item>
    </izvorni_sadrzaj>
    <derivirana_varijabla naziv="DomainObject.Predmet.SudioniciListAdressOIB_1">
      <item>FINA, OIB 85821130368</item>
      <item>BUŠLJETA SERVIS d.o.o. za trgovinu i usluge, OIB 55148872295, Privlačka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55148872295</item>
    </izvorni_sadrzaj>
    <derivirana_varijabla naziv="DomainObject.Predmet.SudioniciListNazivOIB_1">
      <item>, OIB 85821130368</item>
      <item>, OIB 55148872295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1071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2017-02-14T08:14:00Z</dcterms:created>
  <dc:creator>Nena Mužanović</dc:creator>
  <cp:lastModifiedBy>Nena Mužanović</cp:lastModifiedBy>
  <cp:lastPrinted>2017-02-14T08:10:00Z</cp:lastPrinted>
  <dcterms:modified xmlns:xsi="http://www.w3.org/2001/XMLSchema-instance" xsi:type="dcterms:W3CDTF">2017-02-14T08:19:00Z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