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7be8" w14:paraId="e877be8" w:rsidRDefault="00AE649C" w:rsidP="00FA5B5E" w:rsidR="00AE649C" w:rsidRPr="00B76F3C">
      <w:pPr>
        <w:pStyle w:val="Naslov3"/>
        <w15:collapsed w:val="false"/>
      </w:pPr>
    </w:p>
    <w:p w:rsidRDefault="00654618" w:rsidP="0065461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54618" w:rsidP="00654618" w:rsidR="00654618">
      <w:pPr>
        <w:ind w:firstLine="5245"/>
        <w:jc w:val="right"/>
        <w:rPr>
          <w:b/>
        </w:rPr>
      </w:pPr>
      <w:r>
        <w:rPr>
          <w:b/>
        </w:rPr>
        <w:t xml:space="preserve">  3 St-18/2015-8</w:t>
      </w:r>
    </w:p>
    <w:p w:rsidRDefault="00654618" w:rsidP="00654618" w:rsidR="0065461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54618" w:rsidP="00654618" w:rsidR="00654618" w:rsidRPr="00654618">
      <w:pPr>
        <w:jc w:val="center"/>
        <w:rPr>
          <w:b/>
        </w:rPr>
      </w:pPr>
      <w:r>
        <w:rPr>
          <w:b/>
        </w:rPr>
        <w:t>R J E Š E N J E</w:t>
      </w:r>
    </w:p>
    <w:p w:rsidRDefault="00654618" w:rsidP="00654618" w:rsidR="00654618">
      <w:pPr>
        <w:ind w:firstLine="851"/>
        <w:jc w:val="both"/>
      </w:pPr>
      <w:r>
        <w:t xml:space="preserve">TRGOVAČKI SUD U BJELOVARU, OIB: 07942269267, po stečajnom sucu Sanjani Zorinc, u stečajnom postupku nad dužnikom SPERONE j.d.o.o. Bjelovara, Augusta Šenoe 19, OIB: 05767113325, dana 17. veljače 2016. godine  </w:t>
      </w:r>
    </w:p>
    <w:p w:rsidRDefault="00654618" w:rsidP="00654618" w:rsidR="00654618" w:rsidRPr="00654618">
      <w:pPr>
        <w:jc w:val="center"/>
        <w:rPr>
          <w:b/>
        </w:rPr>
      </w:pPr>
      <w:r>
        <w:rPr>
          <w:b/>
        </w:rPr>
        <w:t>r i j e š i o   j e</w:t>
      </w:r>
    </w:p>
    <w:p w:rsidRDefault="00654618" w:rsidP="00654618" w:rsidR="00654618" w:rsidRPr="00654618">
      <w:pPr>
        <w:ind w:firstLine="851"/>
        <w:jc w:val="both"/>
        <w:rPr>
          <w:szCs w:val="20"/>
        </w:rPr>
      </w:pPr>
      <w:r>
        <w:t>I. Otvara se stečajni postupak nad dužnikom SPERONE j.d.o.o. Bjelovara, Augusta Šenoe 19, OIB: 05767113325.</w:t>
      </w:r>
    </w:p>
    <w:p w:rsidRDefault="00654618" w:rsidP="00654618" w:rsidR="00654618">
      <w:pPr>
        <w:ind w:firstLine="851"/>
        <w:jc w:val="both"/>
      </w:pPr>
      <w:r>
        <w:t>II. Za stečajnog upravitelja imenuje se Marko Čačić, dipl. ing. poljoprivrede iz Novske, Osječka 217, OIB: 71598929328.</w:t>
      </w:r>
    </w:p>
    <w:p w:rsidRDefault="00654618" w:rsidP="00654618" w:rsidR="00654618" w:rsidRPr="00654618">
      <w:pPr>
        <w:ind w:firstLine="851"/>
        <w:jc w:val="both"/>
        <w:rPr>
          <w:szCs w:val="20"/>
        </w:rPr>
      </w:pPr>
      <w:r>
        <w:t>III. Zaključuje se stečajni postupak nad dužnikom SPERONE j.d.o.o. Bjelovara, Augusta Šenoe 19, OIB: 05767113325.</w:t>
      </w:r>
    </w:p>
    <w:p w:rsidRDefault="00654618" w:rsidP="00654618" w:rsidR="00654618">
      <w:pPr>
        <w:pStyle w:val="Bezproreda"/>
        <w:ind w:firstLine="851"/>
        <w:jc w:val="both"/>
      </w:pPr>
      <w:r>
        <w:t>IV. Stečajni postupak je otvoren i zaključen s danom 17. veljače 2016. godine u 12,30 sati, kada je ovo rješenje objavljeno na e-oglasnoj ploči ovoga suda.</w:t>
      </w:r>
    </w:p>
    <w:p w:rsidRDefault="00654618" w:rsidP="00654618" w:rsidR="00654618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654618" w:rsidP="00654618" w:rsidR="00654618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54618" w:rsidP="00654618" w:rsidR="00654618">
      <w:pPr>
        <w:ind w:firstLine="851"/>
        <w:jc w:val="both"/>
      </w:pPr>
      <w:r>
        <w:t>VI. Nakon pravomoćnosti ovoga rješenja stečajni dužnik će se brisati iz registra udruga.</w:t>
      </w:r>
    </w:p>
    <w:p w:rsidRDefault="00654618" w:rsidP="00654618" w:rsidR="00654618" w:rsidRPr="00654618">
      <w:pPr>
        <w:jc w:val="center"/>
        <w:rPr>
          <w:b/>
        </w:rPr>
      </w:pPr>
      <w:r>
        <w:rPr>
          <w:b/>
        </w:rPr>
        <w:t>Obrazloženje</w:t>
      </w:r>
    </w:p>
    <w:p w:rsidRDefault="00654618" w:rsidP="00654618" w:rsidR="00654618">
      <w:pPr>
        <w:jc w:val="both"/>
      </w:pPr>
      <w:r>
        <w:tab/>
        <w:t>Rješenjem ovog suda 3 St-18/2015-2 od 20. studenog 2015. godine pokrenut je postupak radi utvrđivanja pretpostavki za otvaranje stečajnog postupka nad trgovačkim društvom SPERONE j.d.o.o. Bjelovar.</w:t>
      </w:r>
    </w:p>
    <w:p w:rsidRDefault="00654618" w:rsidP="00654618" w:rsidR="00654618">
      <w:pPr>
        <w:jc w:val="both"/>
      </w:pPr>
      <w:r>
        <w:tab/>
        <w:t>Za privremenog stečajnog upravitelja imenovan je Marko Čačić, dipl. ing. poljoprivrede iz Novske, Osječka 217.</w:t>
      </w:r>
    </w:p>
    <w:p w:rsidRDefault="00654618" w:rsidP="00654618" w:rsidR="00654618">
      <w:pPr>
        <w:jc w:val="both"/>
      </w:pPr>
      <w:r>
        <w:tab/>
        <w:t xml:space="preserve">Privremeni stečajni upravitelj sačinio je izvješće o tome postoji li razlog za otvaranje stečajnog postupka, kakvi su izgledi za nastavak poslovanja te mogu li se imovinom dužnika platiti troškovi stečajnog postupka. U izvješću od 24. prosinca 2015. godine istakao je da </w:t>
      </w:r>
    </w:p>
    <w:p w:rsidRDefault="00654618" w:rsidP="00654618" w:rsidR="00654618">
      <w:pPr>
        <w:jc w:val="both"/>
      </w:pPr>
    </w:p>
    <w:p w:rsidRDefault="00654618" w:rsidP="00654618" w:rsidR="00654618">
      <w:pPr>
        <w:jc w:val="center"/>
      </w:pPr>
      <w:r>
        <w:lastRenderedPageBreak/>
        <w:t>-2-</w:t>
      </w:r>
    </w:p>
    <w:p w:rsidRDefault="00654618" w:rsidP="00654618" w:rsidR="00654618">
      <w:pPr>
        <w:jc w:val="right"/>
        <w:rPr>
          <w:b/>
        </w:rPr>
      </w:pPr>
      <w:r>
        <w:rPr>
          <w:b/>
        </w:rPr>
        <w:t xml:space="preserve">3 St-18/2015-8 </w:t>
      </w:r>
    </w:p>
    <w:p w:rsidRDefault="00654618" w:rsidP="00654618" w:rsidR="00654618">
      <w:pPr>
        <w:jc w:val="both"/>
      </w:pPr>
      <w:r>
        <w:t>dužnik ne posjeduje nikakvu imovinu, niti ima potraživanja od kupaca. Dužnik je u neprekidnoj blokadi dužoj od 60 dana, a procijenjeni troškovi stečajnog postupka za šest mjeseci iznose 39.000,00 kn.</w:t>
      </w:r>
    </w:p>
    <w:p w:rsidRDefault="00654618" w:rsidP="00654618" w:rsidR="00654618">
      <w:pPr>
        <w:jc w:val="both"/>
      </w:pPr>
      <w:r>
        <w:tab/>
        <w:t>Predložio je u skladu sa čl. 132. st. 1. i 2. Stečajnog zakona ("Narodne novine" br.  71/15, dalje SZ) otvoriti i zaključiti stečajni postupak. Sud je rješenjem 3 St-18/2015-7 od 14. siječnja 2016. godine pozvao osobe koje imaju pravni interes za provedbu stečajnog postupka da u roku 15 dana uplate predujam za namirenje troškova stečajnog postupka i otvorenoga stečajnog postupka u iznosu 39.000,00 kn. Rješenje je objavljeno na e-stečajnoj oglasnoj ploči 14. siječnja 2016. godine.</w:t>
      </w:r>
    </w:p>
    <w:p w:rsidRDefault="00654618" w:rsidP="00654618" w:rsidR="00654618">
      <w:pPr>
        <w:jc w:val="both"/>
      </w:pPr>
      <w:r>
        <w:tab/>
        <w:t>Budući da nitko od osoba koje imaju pravni interes nije u roku 15 dana uplatio predujam u iznosu 39.000,00 kn, temeljem čl. 132. st. 1. i 2. SZ-a riješeno je kao u izreci.</w:t>
      </w:r>
    </w:p>
    <w:p w:rsidRDefault="00654618" w:rsidP="00654618" w:rsidR="00654618">
      <w:pPr>
        <w:jc w:val="both"/>
      </w:pPr>
      <w:r>
        <w:tab/>
        <w:t>Nakon zaključenja stečajnog postupka, stečajni upravitelj će po potrebi postupiti u skladu sa čl. 133. st. 1. SZ-a te je riješeno kao u  točki V. izreke ovog rješenja.</w:t>
      </w:r>
    </w:p>
    <w:p w:rsidRDefault="00654618" w:rsidP="00654618" w:rsidR="00654618">
      <w:pPr>
        <w:jc w:val="both"/>
      </w:pPr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654618" w:rsidP="00654618" w:rsidR="00654618">
      <w:pPr>
        <w:jc w:val="center"/>
      </w:pPr>
      <w:r>
        <w:t xml:space="preserve">U Bjelovaru, 17. veljače 2016. godine </w:t>
      </w:r>
    </w:p>
    <w:p w:rsidRDefault="00654618" w:rsidP="00654618" w:rsidR="0065461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654618" w:rsidP="00654618" w:rsidR="00654618">
      <w:pPr>
        <w:jc w:val="both"/>
      </w:pPr>
      <w:r>
        <w:t xml:space="preserve">                                                                                                    SANJANA ZORINC</w:t>
      </w:r>
    </w:p>
    <w:p w:rsidRDefault="00654618" w:rsidP="00654618" w:rsidR="00654618">
      <w:pPr>
        <w:jc w:val="both"/>
      </w:pPr>
      <w:r>
        <w:t xml:space="preserve">                                                             </w:t>
      </w:r>
      <w:r>
        <w:tab/>
        <w:t xml:space="preserve">         </w:t>
      </w:r>
    </w:p>
    <w:p w:rsidRDefault="00654618" w:rsidP="00654618" w:rsidR="00654618">
      <w:pPr>
        <w:jc w:val="both"/>
      </w:pPr>
    </w:p>
    <w:p w:rsidRDefault="00654618" w:rsidP="00654618" w:rsidR="00654618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654618" w:rsidP="00654618" w:rsidR="00654618">
      <w:pPr>
        <w:jc w:val="both"/>
      </w:pPr>
    </w:p>
    <w:p w:rsidRDefault="00654618" w:rsidP="00654618" w:rsidR="00654618">
      <w:pPr>
        <w:jc w:val="both"/>
      </w:pPr>
    </w:p>
    <w:p w:rsidRDefault="00654618" w:rsidP="00654618" w:rsidR="00654618">
      <w:pPr>
        <w:jc w:val="both"/>
      </w:pPr>
    </w:p>
    <w:p w:rsidRDefault="00654618" w:rsidP="00654618" w:rsidR="00654618">
      <w:pPr>
        <w:jc w:val="both"/>
      </w:pPr>
    </w:p>
    <w:p w:rsidRDefault="00654618" w:rsidP="00654618" w:rsidR="00654618">
      <w:pPr>
        <w:jc w:val="both"/>
      </w:pPr>
    </w:p>
    <w:p w:rsidRDefault="00654618" w:rsidP="00654618" w:rsidR="00654618">
      <w:pPr>
        <w:jc w:val="both"/>
      </w:pPr>
      <w:bookmarkStart w:name="_GoBack" w:id="0"/>
      <w:bookmarkEnd w:id="0"/>
    </w:p>
    <w:p w:rsidRDefault="00654618" w:rsidP="00654618" w:rsidR="00654618">
      <w:pPr>
        <w:jc w:val="both"/>
      </w:pPr>
      <w:r>
        <w:lastRenderedPageBreak/>
        <w:t>Rj.</w:t>
      </w:r>
    </w:p>
    <w:p w:rsidRDefault="00654618" w:rsidP="00654618" w:rsidR="00654618">
      <w:pPr>
        <w:jc w:val="both"/>
      </w:pPr>
      <w:r>
        <w:t>1. DNA: FINI, Podružnica Bjelovar- putem e-oglasne ploče suda</w:t>
      </w:r>
    </w:p>
    <w:p w:rsidRDefault="00654618" w:rsidP="00654618" w:rsidR="00654618">
      <w:pPr>
        <w:jc w:val="both"/>
      </w:pPr>
      <w:r>
        <w:t xml:space="preserve">               stečajnom upravitelju - putem e-oglasne ploče suda i putem pošte</w:t>
      </w:r>
    </w:p>
    <w:p w:rsidRDefault="00654618" w:rsidP="00654618" w:rsidR="00654618">
      <w:pPr>
        <w:jc w:val="both"/>
      </w:pPr>
      <w:r>
        <w:t xml:space="preserve">               ŽDO Bjelovar – putem e-oglasne ploče suda</w:t>
      </w:r>
    </w:p>
    <w:p w:rsidRDefault="00654618" w:rsidP="00654618" w:rsidR="00654618">
      <w:pPr>
        <w:jc w:val="both"/>
      </w:pPr>
      <w:r>
        <w:t xml:space="preserve">               Porezna uprava Bjelovar – putem e-oglasne ploče suda</w:t>
      </w:r>
    </w:p>
    <w:p w:rsidRDefault="00654618" w:rsidP="00654618" w:rsidR="00654618">
      <w:pPr>
        <w:jc w:val="both"/>
      </w:pPr>
      <w:r>
        <w:t xml:space="preserve">               e-oglasna ploča ovoga suda</w:t>
      </w:r>
    </w:p>
    <w:p w:rsidRDefault="00654618" w:rsidP="00654618" w:rsidR="00654618">
      <w:pPr>
        <w:jc w:val="both"/>
      </w:pPr>
      <w:r>
        <w:t xml:space="preserve">               sudskom registru - nakon pravomoćnosti rješenja</w:t>
      </w:r>
    </w:p>
    <w:p w:rsidRDefault="00654618" w:rsidP="00654618" w:rsidR="00654618">
      <w:pPr>
        <w:jc w:val="both"/>
      </w:pPr>
      <w:r>
        <w:t>2. Sc. pravomoćnost</w:t>
      </w:r>
    </w:p>
    <w:p w:rsidRDefault="00654618" w:rsidP="00654618" w:rsidR="00CB0EA4">
      <w:pPr>
        <w:jc w:val="both"/>
      </w:pPr>
      <w:r>
        <w:t>Bj. 17.2.2016.</w:t>
      </w:r>
    </w:p>
    <w:p w:rsidRDefault="00DA0242" w:rsidP="00654618" w:rsidR="00DA0242">
      <w:pPr>
        <w:pStyle w:val="ZapisniarPotpis"/>
        <w:ind w:left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61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99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St-18/2015-8</izvorni_sadrzaj>
    <derivirana_varijabla naziv="DomainObject.Oznaka_1">St-18/2015-8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St-18/2015</izvorni_sadrzaj>
    <derivirana_varijabla naziv="DomainObject.Predmet.OznakaBroj_1">St-18/2015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SPERONE jednostavno društvo s ograničenom odgovornošću za trgovinu BJELOVAR</izvorni_sadrzaj>
    <derivirana_varijabla naziv="DomainObject.Predmet.ProtustrankaFormated_1">  SPERONE jednostavno društvo s ograničenom odgovornošću za trgovinu BJELOVAR</derivirana_varijabla>
  </DomainObject.Predmet.ProtustrankaFormated>
  <DomainObject.Predmet.ProtustrankaFormatedOIB>
    <izvorni_sadrzaj>  SPERONE jednostavno društvo s ograničenom odgovornošću za trgovinu BJELOVAR, OIB 05767113325</izvorni_sadrzaj>
    <derivirana_varijabla naziv="DomainObject.Predmet.ProtustrankaFormatedOIB_1">  SPERONE jednostavno društvo s ograničenom odgovornošću za trgovinu BJELOVAR, OIB 05767113325</derivirana_varijabla>
  </DomainObject.Predmet.ProtustrankaFormatedOIB>
  <DomainObject.Predmet.ProtustrankaFormatedWithAdress>
    <izvorni_sadrzaj> SPERONE jednostavno društvo s ograničenom odgovornošću za trgovinu BJELOVAR, Augusta Šenoe 19, 43000 Bjelovar</izvorni_sadrzaj>
    <derivirana_varijabla naziv="DomainObject.Predmet.ProtustrankaFormatedWithAdress_1"> SPERONE jednostavno društvo s ograničenom odgovornošću za trgovinu BJELOVAR, Augusta Šenoe 19, 43000 Bjelovar</derivirana_varijabla>
  </DomainObject.Predmet.ProtustrankaFormatedWithAdress>
  <DomainObject.Predmet.ProtustrankaFormatedWithAdressOIB>
    <izvorni_sadrzaj> SPERONE jednostavno društvo s ograničenom odgovornošću za trgovinu BJELOVAR, OIB 05767113325, Augusta Šenoe 19, 43000 Bjelovar</izvorni_sadrzaj>
    <derivirana_varijabla naziv="DomainObject.Predmet.ProtustrankaFormatedWithAdressOIB_1"> SPERONE jednostavno društvo s ograničenom odgovornošću za trgovinu BJELOVAR, OIB 05767113325, Augusta Šenoe 19, 43000 Bjelovar</derivirana_varijabla>
  </DomainObject.Predmet.ProtustrankaFormatedWithAdressOIB>
  <DomainObject.Predmet.ProtustrankaWithAdress>
    <izvorni_sadrzaj>SPERONE jednostavno društvo s ograničenom odgovornošću za trgovinu BJELOVAR Augusta Šenoe 19, 43000 Bjelovar</izvorni_sadrzaj>
    <derivirana_varijabla naziv="DomainObject.Predmet.ProtustrankaWithAdress_1">SPERONE jednostavno društvo s ograničenom odgovornošću za trgovinu BJELOVAR Augusta Šenoe 19, 43000 Bjelovar</derivirana_varijabla>
  </DomainObject.Predmet.ProtustrankaWithAdress>
  <DomainObject.Predmet.ProtustrankaWithAdressOIB>
    <izvorni_sadrzaj>SPERONE jednostavno društvo s ograničenom odgovornošću za trgovinu BJELOVAR, OIB 05767113325, Augusta Šenoe 19, 43000 Bjelovar</izvorni_sadrzaj>
    <derivirana_varijabla naziv="DomainObject.Predmet.ProtustrankaWithAdressOIB_1">SPERONE jednostavno društvo s ograničenom odgovornošću za trgovinu BJELOVAR, OIB 05767113325, Augusta Šenoe 19, 43000 Bjelovar</derivirana_varijabla>
  </DomainObject.Predmet.ProtustrankaWithAdressOIB>
  <DomainObject.Predmet.ProtustrankaNazivFormated>
    <izvorni_sadrzaj>SPERONE jednostavno društvo s ograničenom odgovornošću za trgovinu BJELOVAR</izvorni_sadrzaj>
    <derivirana_varijabla naziv="DomainObject.Predmet.ProtustrankaNazivFormated_1">SPERONE jednostavno društvo s ograničenom odgovornošću za trgovinu BJELOVAR</derivirana_varijabla>
  </DomainObject.Predmet.ProtustrankaNazivFormated>
  <DomainObject.Predmet.ProtustrankaNazivFormatedOIB>
    <izvorni_sadrzaj>SPERONE jednostavno društvo s ograničenom odgovornošću za trgovinu BJELOVAR, OIB 05767113325</izvorni_sadrzaj>
    <derivirana_varijabla naziv="DomainObject.Predmet.ProtustrankaNazivFormatedOIB_1">SPERONE jednostavno društvo s ograničenom odgovornošću za trgovinu BJELOVAR, OIB 05767113325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DIJANA DAVIDOVIĆ, BJELOVAR, radnica zastupanog po punomoćniku HRVOJE ČAČIĆ</izvorni_sadrzaj>
    <derivirana_varijabla naziv="DomainObject.Predmet.StrankaFormated_1">  DIJANA DAVIDOVIĆ, BJELOVAR, radnica zastupanog po punomoćniku HRVOJE ČAČIĆ</derivirana_varijabla>
  </DomainObject.Predmet.StrankaFormated>
  <DomainObject.Predmet.StrankaFormatedOIB>
    <izvorni_sadrzaj>  DIJANA DAVIDOVIĆ, BJELOVAR, radnica, OIB 33429829376 zastupanog po punomoćniku HRVOJE ČAČIĆ</izvorni_sadrzaj>
    <derivirana_varijabla naziv="DomainObject.Predmet.StrankaFormatedOIB_1">  DIJANA DAVIDOVIĆ, BJELOVAR, radnica, OIB 33429829376 zastupanog po punomoćniku HRVOJE ČAČIĆ</derivirana_varijabla>
  </DomainObject.Predmet.StrankaFormatedOIB>
  <DomainObject.Predmet.StrankaFormatedWithAdress>
    <izvorni_sadrzaj> DIJANA DAVIDOVIĆ, BJELOVAR, radnica, A. Šenoe 19, 43000 Bjelovar zastupanog po punomoćniku HRVOJE ČAČIĆ</izvorni_sadrzaj>
    <derivirana_varijabla naziv="DomainObject.Predmet.StrankaFormatedWithAdress_1"> DIJANA DAVIDOVIĆ, BJELOVAR, radnica, A. Šenoe 19, 43000 Bjelovar zastupanog po punomoćniku HRVOJE ČAČIĆ</derivirana_varijabla>
  </DomainObject.Predmet.StrankaFormatedWithAdress>
  <DomainObject.Predmet.StrankaFormatedWithAdressOIB>
    <izvorni_sadrzaj> DIJANA DAVIDOVIĆ, BJELOVAR, radnica, OIB 33429829376, A. Šenoe 19, 43000 Bjelovar zastupanog po punomoćniku HRVOJE ČAČIĆ</izvorni_sadrzaj>
    <derivirana_varijabla naziv="DomainObject.Predmet.StrankaFormatedWithAdressOIB_1"> DIJANA DAVIDOVIĆ, BJELOVAR, radnica, OIB 33429829376, A. Šenoe 19, 43000 Bjelovar zastupanog po punomoćniku HRVOJE ČAČIĆ</derivirana_varijabla>
  </DomainObject.Predmet.StrankaFormatedWithAdressOIB>
  <DomainObject.Predmet.StrankaWithAdress>
    <izvorni_sadrzaj>DIJANA DAVIDOVIĆ, BJELOVAR, radnica A. Šenoe 19,43000 Bjelovar</izvorni_sadrzaj>
    <derivirana_varijabla naziv="DomainObject.Predmet.StrankaWithAdress_1">DIJANA DAVIDOVIĆ, BJELOVAR, radnica A. Šenoe 19,43000 Bjelovar</derivirana_varijabla>
  </DomainObject.Predmet.StrankaWithAdress>
  <DomainObject.Predmet.StrankaWithAdressOIB>
    <izvorni_sadrzaj>DIJANA DAVIDOVIĆ, BJELOVAR, radnica, OIB 33429829376, A. Šenoe 19,43000 Bjelovar</izvorni_sadrzaj>
    <derivirana_varijabla naziv="DomainObject.Predmet.StrankaWithAdressOIB_1">DIJANA DAVIDOVIĆ, BJELOVAR, radnica, OIB 33429829376, A. Šenoe 19,43000 Bjelovar</derivirana_varijabla>
  </DomainObject.Predmet.StrankaWithAdressOIB>
  <DomainObject.Predmet.StrankaNazivFormated>
    <izvorni_sadrzaj>DIJANA DAVIDOVIĆ, BJELOVAR, radnica</izvorni_sadrzaj>
    <derivirana_varijabla naziv="DomainObject.Predmet.StrankaNazivFormated_1">DIJANA DAVIDOVIĆ, BJELOVAR, radnica</derivirana_varijabla>
  </DomainObject.Predmet.StrankaNazivFormated>
  <DomainObject.Predmet.StrankaNazivFormatedOIB>
    <izvorni_sadrzaj>DIJANA DAVIDOVIĆ, BJELOVAR, radnica, OIB 33429829376</izvorni_sadrzaj>
    <derivirana_varijabla naziv="DomainObject.Predmet.StrankaNazivFormatedOIB_1">DIJANA DAVIDOVIĆ, BJELOVAR, radnica, OIB 33429829376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DIJANA DAVIDOVIĆ, BJELOVAR, radnica zastupanog po punomoćniku HRVOJE ČAČIĆ</item>
    </izvorni_sadrzaj>
    <derivirana_varijabla naziv="DomainObject.Predmet.StrankaListFormated_1">
      <item>DIJANA DAVIDOVIĆ, BJELOVAR, radnica zastupanog po punomoćniku HRVOJE ČAČIĆ</item>
    </derivirana_varijabla>
  </DomainObject.Predmet.StrankaListFormated>
  <DomainObject.Predmet.StrankaListFormatedOIB>
    <izvorni_sadrzaj>
      <item>DIJANA DAVIDOVIĆ, BJELOVAR, radnica, OIB 33429829376 zastupanog po punomoćniku HRVOJE ČAČIĆ</item>
    </izvorni_sadrzaj>
    <derivirana_varijabla naziv="DomainObject.Predmet.StrankaListFormatedOIB_1">
      <item>DIJANA DAVIDOVIĆ, BJELOVAR, radnica, OIB 33429829376 zastupanog po punomoćniku HRVOJE ČAČIĆ</item>
    </derivirana_varijabla>
  </DomainObject.Predmet.StrankaListFormatedOIB>
  <DomainObject.Predmet.StrankaListFormatedWithAdress>
    <izvorni_sadrzaj>
      <item>DIJANA DAVIDOVIĆ, BJELOVAR, radnica, A. Šenoe 19, 43000 Bjelovar zastupanog po punomoćniku HRVOJE ČAČIĆ</item>
    </izvorni_sadrzaj>
    <derivirana_varijabla naziv="DomainObject.Predmet.StrankaListFormatedWithAdress_1">
      <item>DIJANA DAVIDOVIĆ, BJELOVAR, radnica, A. Šenoe 19, 43000 Bjelovar zastupanog po punomoćniku HRVOJE ČAČIĆ</item>
    </derivirana_varijabla>
  </DomainObject.Predmet.StrankaListFormatedWithAdress>
  <DomainObject.Predmet.StrankaListFormatedWithAdressOIB>
    <izvorni_sadrzaj>
      <item>DIJANA DAVIDOVIĆ, BJELOVAR, radnica, OIB 33429829376, A. Šenoe 19, 43000 Bjelovar zastupanog po punomoćniku HRVOJE ČAČIĆ</item>
    </izvorni_sadrzaj>
    <derivirana_varijabla naziv="DomainObject.Predmet.StrankaListFormatedWithAdressOIB_1">
      <item>DIJANA DAVIDOVIĆ, BJELOVAR, radnica, OIB 33429829376, A. Šenoe 19, 43000 Bjelovar zastupanog po punomoćniku HRVOJE ČAČIĆ</item>
    </derivirana_varijabla>
  </DomainObject.Predmet.StrankaListFormatedWithAdressOIB>
  <DomainObject.Predmet.StrankaListNazivFormated>
    <izvorni_sadrzaj>
      <item>DIJANA DAVIDOVIĆ, BJELOVAR, radnica</item>
    </izvorni_sadrzaj>
    <derivirana_varijabla naziv="DomainObject.Predmet.StrankaListNazivFormated_1">
      <item>DIJANA DAVIDOVIĆ, BJELOVAR, radnica</item>
    </derivirana_varijabla>
  </DomainObject.Predmet.StrankaListNazivFormated>
  <DomainObject.Predmet.StrankaListNazivFormatedOIB>
    <izvorni_sadrzaj>
      <item>DIJANA DAVIDOVIĆ, BJELOVAR, radnica, OIB 33429829376</item>
    </izvorni_sadrzaj>
    <derivirana_varijabla naziv="DomainObject.Predmet.StrankaListNazivFormatedOIB_1">
      <item>DIJANA DAVIDOVIĆ, BJELOVAR, radnica, OIB 33429829376</item>
    </derivirana_varijabla>
  </DomainObject.Predmet.StrankaListNazivFormatedOIB>
  <DomainObject.Predmet.ProtuStrankaListFormated>
    <izvorni_sadrzaj>
      <item>SPERONE jednostavno društvo s ograničenom odgovornošću za trgovinu BJELOVAR</item>
    </izvorni_sadrzaj>
    <derivirana_varijabla naziv="DomainObject.Predmet.ProtuStrankaListFormated_1">
      <item>SPERONE jednostavno društvo s ograničenom odgovornošću za trgovinu BJELOVAR</item>
    </derivirana_varijabla>
  </DomainObject.Predmet.ProtuStrankaListFormated>
  <DomainObject.Predmet.ProtuStrankaListFormatedOIB>
    <izvorni_sadrzaj>
      <item>SPERONE jednostavno društvo s ograničenom odgovornošću za trgovinu BJELOVAR, OIB 05767113325</item>
    </izvorni_sadrzaj>
    <derivirana_varijabla naziv="DomainObject.Predmet.ProtuStrankaListFormatedOIB_1">
      <item>SPERONE jednostavno društvo s ograničenom odgovornošću za trgovinu BJELOVAR, OIB 05767113325</item>
    </derivirana_varijabla>
  </DomainObject.Predmet.ProtuStrankaListFormatedOIB>
  <DomainObject.Predmet.ProtuStrankaListFormatedWithAdress>
    <izvorni_sadrzaj>
      <item>SPERONE jednostavno društvo s ograničenom odgovornošću za trgovinu BJELOVAR, Augusta Šenoe 19, 43000 Bjelovar</item>
    </izvorni_sadrzaj>
    <derivirana_varijabla naziv="DomainObject.Predmet.ProtuStrankaListFormatedWithAdress_1">
      <item>SPERONE jednostavno društvo s ograničenom odgovornošću za trgovinu BJELOVAR, Augusta Šenoe 19, 43000 Bjelovar</item>
    </derivirana_varijabla>
  </DomainObject.Predmet.ProtuStrankaListFormatedWithAdress>
  <DomainObject.Predmet.ProtuStrankaListFormatedWithAdressOIB>
    <izvorni_sadrzaj>
      <item>SPERONE jednostavno društvo s ograničenom odgovornošću za trgovinu BJELOVAR, OIB 05767113325, Augusta Šenoe 19, 43000 Bjelovar</item>
    </izvorni_sadrzaj>
    <derivirana_varijabla naziv="DomainObject.Predmet.ProtuStrankaListFormatedWithAdressOIB_1">
      <item>SPERONE jednostavno društvo s ograničenom odgovornošću za trgovinu BJELOVAR, OIB 05767113325, Augusta Šenoe 19, 43000 Bjelovar</item>
    </derivirana_varijabla>
  </DomainObject.Predmet.ProtuStrankaListFormatedWithAdressOIB>
  <DomainObject.Predmet.ProtuStrankaListNazivFormated>
    <izvorni_sadrzaj>
      <item>SPERONE jednostavno društvo s ograničenom odgovornošću za trgovinu BJELOVAR</item>
    </izvorni_sadrzaj>
    <derivirana_varijabla naziv="DomainObject.Predmet.ProtuStrankaListNazivFormated_1">
      <item>SPERONE jednostavno društvo s ograničenom odgovornošću za trgovinu BJELOVAR</item>
    </derivirana_varijabla>
  </DomainObject.Predmet.ProtuStrankaListNazivFormated>
  <DomainObject.Predmet.ProtuStrankaListNazivFormatedOIB>
    <izvorni_sadrzaj>
      <item>SPERONE jednostavno društvo s ograničenom odgovornošću za trgovinu BJELOVAR, OIB 05767113325</item>
    </izvorni_sadrzaj>
    <derivirana_varijabla naziv="DomainObject.Predmet.ProtuStrankaListNazivFormatedOIB_1">
      <item>SPERONE jednostavno društvo s ograničenom odgovornošću za trgovinu BJELOVAR, OIB 05767113325</item>
    </derivirana_varijabla>
  </DomainObject.Predmet.ProtuStrankaListNazivFormatedOIB>
  <DomainObject.Predmet.OstaliListFormated>
    <izvorni_sadrzaj>
      <item>HRVOJE ČAČIĆ punomoćnik sudionika u postupku DIJANA DAVIDOVIĆ, BJELOVAR, radnica</item>
    </izvorni_sadrzaj>
    <derivirana_varijabla naziv="DomainObject.Predmet.OstaliListFormated_1">
      <item>HRVOJE ČAČIĆ punomoćnik sudionika u postupku DIJANA DAVIDOVIĆ, BJELOVAR, radnica</item>
    </derivirana_varijabla>
  </DomainObject.Predmet.OstaliListFormated>
  <DomainObject.Predmet.OstaliListFormatedOIB>
    <izvorni_sadrzaj>
      <item>HRVOJE ČAČIĆ, OIB 30193790847 punomoćnik sudionika u postupku DIJANA DAVIDOVIĆ, BJELOVAR, radnica</item>
    </izvorni_sadrzaj>
    <derivirana_varijabla naziv="DomainObject.Predmet.OstaliListFormatedOIB_1">
      <item>HRVOJE ČAČIĆ, OIB 30193790847 punomoćnik sudionika u postupku DIJANA DAVIDOVIĆ, BJELOVAR, radnica</item>
    </derivirana_varijabla>
  </DomainObject.Predmet.OstaliListFormatedOIB>
  <DomainObject.Predmet.OstaliListFormatedWithAdress>
    <izvorni_sadrzaj>
      <item>HRVOJE ČAČIĆ, A. K. Miošića 32, 43000 Bjelovar punomoćnik sudionika u postupku DIJANA DAVIDOVIĆ, BJELOVAR, radnica</item>
    </izvorni_sadrzaj>
    <derivirana_varijabla naziv="DomainObject.Predmet.OstaliListFormatedWithAdress_1">
      <item>HRVOJE ČAČIĆ, A. K. Miošića 32, 43000 Bjelovar punomoćnik sudionika u postupku DIJANA DAVIDOVIĆ, BJELOVAR, radnica</item>
    </derivirana_varijabla>
  </DomainObject.Predmet.OstaliListFormatedWithAdress>
  <DomainObject.Predmet.OstaliListFormatedWithAdressOIB>
    <izvorni_sadrzaj>
      <item>HRVOJE ČAČIĆ, OIB 30193790847, A. K. Miošića 32, 43000 Bjelovar punomoćnik sudionika u postupku DIJANA DAVIDOVIĆ, BJELOVAR, radnica</item>
    </izvorni_sadrzaj>
    <derivirana_varijabla naziv="DomainObject.Predmet.OstaliListFormatedWithAdressOIB_1">
      <item>HRVOJE ČAČIĆ, OIB 30193790847, A. K. Miošića 32, 43000 Bjelovar punomoćnik sudionika u postupku DIJANA DAVIDOVIĆ, BJELOVAR, radnica</item>
    </derivirana_varijabla>
  </DomainObject.Predmet.OstaliListFormatedWithAdressOIB>
  <DomainObject.Predmet.OstaliListNazivFormated>
    <izvorni_sadrzaj>
      <item>HRVOJE ČAČIĆ</item>
    </izvorni_sadrzaj>
    <derivirana_varijabla naziv="DomainObject.Predmet.OstaliListNazivFormated_1">
      <item>HRVOJE ČAČIĆ</item>
    </derivirana_varijabla>
  </DomainObject.Predmet.OstaliListNazivFormated>
  <DomainObject.Predmet.OstaliListNazivFormatedOIB>
    <izvorni_sadrzaj>
      <item>HRVOJE ČAČIĆ, OIB 30193790847</item>
    </izvorni_sadrzaj>
    <derivirana_varijabla naziv="DomainObject.Predmet.OstaliListNazivFormatedOIB_1">
      <item>HRVOJE ČAČIĆ, OIB 30193790847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St-18/2015-8</izvorni_sadrzaj>
    <derivirana_varijabla naziv="DomainObject.PoslovniBrojDokumenta_1">St-18/2015-8</derivirana_varijabla>
  </DomainObject.PoslovniBrojDokumenta>
  <DomainObject.Predmet.StrankaIDrugi>
    <izvorni_sadrzaj>DIJANA DAVIDOVIĆ, BJELOVAR, radnica</izvorni_sadrzaj>
    <derivirana_varijabla naziv="DomainObject.Predmet.StrankaIDrugi_1">DIJANA DAVIDOVIĆ, BJELOVAR, radnica</derivirana_varijabla>
  </DomainObject.Predmet.StrankaIDrugi>
  <DomainObject.Predmet.ProtustrankaIDrugi>
    <izvorni_sadrzaj>SPERONE jednostavno društvo s ograničenom odgovornošću za trgovinu BJELOVAR</izvorni_sadrzaj>
    <derivirana_varijabla naziv="DomainObject.Predmet.ProtustrankaIDrugi_1">SPERONE jednostavno društvo s ograničenom odgovornošću za trgovinu BJELOVAR</derivirana_varijabla>
  </DomainObject.Predmet.ProtustrankaIDrugi>
  <DomainObject.Predmet.StrankaIDrugiAdressOIB>
    <izvorni_sadrzaj>DIJANA DAVIDOVIĆ, BJELOVAR, radnica, OIB 33429829376, A. Šenoe 19, 43000 Bjelovar</izvorni_sadrzaj>
    <derivirana_varijabla naziv="DomainObject.Predmet.StrankaIDrugiAdressOIB_1">DIJANA DAVIDOVIĆ, BJELOVAR, radnica, OIB 33429829376, A. Šenoe 19, 43000 Bjelovar</derivirana_varijabla>
  </DomainObject.Predmet.StrankaIDrugiAdressOIB>
  <DomainObject.Predmet.ProtustrankaIDrugiAdressOIB>
    <izvorni_sadrzaj>SPERONE jednostavno društvo s ograničenom odgovornošću za trgovinu BJELOVAR, OIB 05767113325, Augusta Šenoe 19, 43000 Bjelovar</izvorni_sadrzaj>
    <derivirana_varijabla naziv="DomainObject.Predmet.ProtustrankaIDrugiAdressOIB_1">SPERONE jednostavno društvo s ograničenom odgovornošću za trgovinu BJELOVAR, OIB 05767113325, Augusta Šenoe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DIJANA DAVIDOVIĆ, BJELOVAR, radnica</item>
      <item>SPERONE jednostavno društvo s ograničenom odgovornošću za trgovinu BJELOVAR</item>
      <item>HRVOJE ČAČIĆ</item>
    </izvorni_sadrzaj>
    <derivirana_varijabla naziv="DomainObject.Predmet.SudioniciListNaziv_1">
      <item>DIJANA DAVIDOVIĆ, BJELOVAR, radnica</item>
      <item>SPERONE jednostavno društvo s ograničenom odgovornošću za trgovinu BJELOVAR</item>
      <item>HRVOJE ČAČIĆ</item>
    </derivirana_varijabla>
  </DomainObject.Predmet.SudioniciListNaziv>
  <DomainObject.Predmet.SudioniciListAdressOIB>
    <izvorni_sadrzaj>
      <item>DIJANA DAVIDOVIĆ, BJELOVAR, radnica, OIB 33429829376, A. Šenoe 19,43000 Bjelovar</item>
      <item>SPERONE jednostavno društvo s ograničenom odgovornošću za trgovinu BJELOVAR, OIB 05767113325, Augusta Šenoe 19,43000 Bjelovar</item>
      <item>HRVOJE ČAČIĆ, OIB 30193790847, A. K. Miošića 32,43000 Bjelovar</item>
    </izvorni_sadrzaj>
    <derivirana_varijabla naziv="DomainObject.Predmet.SudioniciListAdressOIB_1">
      <item>DIJANA DAVIDOVIĆ, BJELOVAR, radnica, OIB 33429829376, A. Šenoe 19,43000 Bjelovar</item>
      <item>SPERONE jednostavno društvo s ograničenom odgovornošću za trgovinu BJELOVAR, OIB 05767113325, Augusta Šenoe 19,43000 Bjelovar</item>
      <item>HRVOJE ČAČIĆ, OIB 30193790847, A. K. Miošića 32,43000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C84B0-9B56-47B3-9D4F-059078B54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584</properties:Words>
  <properties:Characters>3109</properties:Characters>
  <properties:Lines>75</properties:Lines>
  <properties:Paragraphs>36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2016-02-17T11:01:00Z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St-18/2015-8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