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91cf" w14:paraId="21d91cf" w:rsidRDefault="002520D6" w:rsidP="009E7BA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3322A">
        <w:t>1693</w:t>
      </w:r>
      <w:r w:rsidR="0014672C">
        <w:t>/17-</w:t>
      </w:r>
      <w:r w:rsidR="005C3A15">
        <w:t>13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F324F6" w:rsidP="00C40A44" w:rsidR="000B22E7" w:rsidRPr="005C3A15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3322A">
        <w:rPr>
          <w:lang w:val="pt-BR"/>
        </w:rPr>
        <w:t>MRVA ugosti</w:t>
      </w:r>
      <w:r w:rsidR="0073322A" w:rsidRPr="0015099B">
        <w:rPr>
          <w:lang w:val="pt-BR"/>
        </w:rPr>
        <w:t xml:space="preserve">teljstvo jednostavno društvo s ograničenom odgovornošću za usluge, Donji Laduč, Ante Kovačića 8, OIB </w:t>
      </w:r>
      <w:r w:rsidR="0073322A" w:rsidRPr="005C3A15">
        <w:rPr>
          <w:lang w:val="pt-BR"/>
        </w:rPr>
        <w:t>41814954127</w:t>
      </w:r>
      <w:r w:rsidR="002D60CE" w:rsidRPr="005C3A15">
        <w:rPr>
          <w:lang w:val="pt-BR"/>
        </w:rPr>
        <w:t>,</w:t>
      </w:r>
      <w:r w:rsidR="000B22E7" w:rsidRPr="005C3A15">
        <w:rPr>
          <w:lang w:val="pt-BR"/>
        </w:rPr>
        <w:t xml:space="preserve"> </w:t>
      </w:r>
      <w:r w:rsidR="005C3A15" w:rsidRPr="005C3A15">
        <w:rPr>
          <w:lang w:val="pt-BR"/>
        </w:rPr>
        <w:t>17</w:t>
      </w:r>
      <w:r w:rsidR="00575489" w:rsidRPr="005C3A15">
        <w:rPr>
          <w:lang w:val="pt-BR"/>
        </w:rPr>
        <w:t xml:space="preserve">. </w:t>
      </w:r>
      <w:r w:rsidR="00CE138D" w:rsidRPr="005C3A15">
        <w:rPr>
          <w:lang w:val="pt-BR"/>
        </w:rPr>
        <w:t>srpnja</w:t>
      </w:r>
      <w:r w:rsidRPr="005C3A15">
        <w:rPr>
          <w:lang w:val="pt-BR"/>
        </w:rPr>
        <w:t xml:space="preserve"> 201</w:t>
      </w:r>
      <w:r w:rsidR="009E7BA7" w:rsidRPr="005C3A15">
        <w:rPr>
          <w:lang w:val="pt-BR"/>
        </w:rPr>
        <w:t>8</w:t>
      </w:r>
      <w:r w:rsidR="000B22E7" w:rsidRPr="005C3A15">
        <w:t>.,</w:t>
      </w:r>
    </w:p>
    <w:p w:rsidRDefault="00D677F7" w:rsidP="00D677F7" w:rsidR="00D677F7" w:rsidRPr="005C3A15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73322A">
        <w:rPr>
          <w:lang w:val="pt-BR"/>
        </w:rPr>
        <w:t>MRVA ugosti</w:t>
      </w:r>
      <w:r w:rsidR="0073322A" w:rsidRPr="0015099B">
        <w:rPr>
          <w:lang w:val="pt-BR"/>
        </w:rPr>
        <w:t>teljstvo jednostavno društvo s ograničenom odgovornošću za usluge, Donji Laduč, Ante Kovačića 8, OIB 41814954127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3322A">
        <w:t>1693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73322A">
        <w:rPr>
          <w:lang w:val="pt-BR"/>
        </w:rPr>
        <w:t>MRVA ugosti</w:t>
      </w:r>
      <w:r w:rsidR="0073322A" w:rsidRPr="0015099B">
        <w:rPr>
          <w:lang w:val="pt-BR"/>
        </w:rPr>
        <w:t>teljstvo jednostavno društvo s ograničenom odgovornošću za usluge, Donji Laduč, Ante Kovačića 8, OIB 41814954127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3322A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15099B">
        <w:t>dan 6. lipnja 2017. u</w:t>
      </w:r>
      <w:r w:rsidRPr="00CA1A6F">
        <w:t xml:space="preserve"> Očevidniku redoslijeda osnova za plaćanje ima evidentirane neizvršene osnove za plaćanje u </w:t>
      </w:r>
      <w:r w:rsidRPr="0015099B">
        <w:t xml:space="preserve">neprekinutom razdoblju od 120 dana, u ukupnom iznosu od 25.881,61 kn, kao i da dužnik ima 3 zaposlenih. </w:t>
      </w:r>
      <w:r w:rsidRPr="0015099B">
        <w:rPr>
          <w:lang w:val="en-GB"/>
        </w:rPr>
        <w:t>S obzirom na</w:t>
      </w:r>
      <w:r w:rsidRPr="00CA1A6F">
        <w:rPr>
          <w:lang w:val="en-GB"/>
        </w:rPr>
        <w:t xml:space="preserve">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4672C" w:rsidRPr="00CA1A6F">
        <w:rPr>
          <w:lang w:val="en-GB"/>
        </w:rPr>
        <w:t xml:space="preserve"> 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 w:rsidR="0073322A">
        <w:t>30</w:t>
      </w:r>
      <w:r>
        <w:t>. svibnja 2018</w:t>
      </w:r>
      <w:r w:rsidRPr="0065182A">
        <w:t xml:space="preserve">., kojim je pozvan na ročište od </w:t>
      </w:r>
      <w:r>
        <w:t>5.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14672C">
        <w:t>5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14672C">
        <w:t>9. svibnja 2018. (list 11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="00DF3D1D">
        <w:t xml:space="preserve">da </w:t>
      </w:r>
      <w:r w:rsidRPr="00225401">
        <w:t xml:space="preserve">dužnik </w:t>
      </w:r>
      <w:r>
        <w:t xml:space="preserve">nije </w:t>
      </w:r>
      <w:r w:rsidRPr="00225401">
        <w:t>vlasnik vozila</w:t>
      </w:r>
      <w:r>
        <w:t>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14672C">
        <w:t>8. (list 9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14672C">
        <w:t xml:space="preserve"> 3</w:t>
      </w:r>
      <w:r w:rsidR="001C15BA">
        <w:t xml:space="preserve">. </w:t>
      </w:r>
      <w:r w:rsidR="0014672C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73322A">
        <w:t xml:space="preserve"> u neprekinutom razdoblju od 450</w:t>
      </w:r>
      <w:r w:rsidR="009E7BA7">
        <w:t xml:space="preserve"> dan</w:t>
      </w:r>
      <w:r w:rsidR="0073322A">
        <w:t>a u ukupnom iznosu od 55.045,28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5C3A15">
      <w:pPr>
        <w:jc w:val="center"/>
      </w:pPr>
      <w:r w:rsidRPr="00B9015B">
        <w:t xml:space="preserve">U </w:t>
      </w:r>
      <w:r w:rsidR="00065B42" w:rsidRPr="005C3A15">
        <w:t>Zagreb</w:t>
      </w:r>
      <w:r w:rsidR="009B3D51" w:rsidRPr="005C3A15">
        <w:t>u</w:t>
      </w:r>
      <w:r w:rsidR="000E57F1" w:rsidRPr="005C3A15">
        <w:t>,</w:t>
      </w:r>
      <w:r w:rsidR="009B3D51" w:rsidRPr="005C3A15">
        <w:t xml:space="preserve"> </w:t>
      </w:r>
      <w:r w:rsidR="005C3A15" w:rsidRPr="005C3A15">
        <w:t>17</w:t>
      </w:r>
      <w:r w:rsidR="00575489" w:rsidRPr="005C3A15">
        <w:t xml:space="preserve">. </w:t>
      </w:r>
      <w:r w:rsidR="00CE138D" w:rsidRPr="005C3A15">
        <w:t>srpnja</w:t>
      </w:r>
      <w:r w:rsidR="002C3072" w:rsidRPr="005C3A15">
        <w:t xml:space="preserve"> 201</w:t>
      </w:r>
      <w:r w:rsidR="002F0A14" w:rsidRPr="005C3A15">
        <w:t>8</w:t>
      </w:r>
      <w:r w:rsidR="00065B42" w:rsidRPr="005C3A1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D409A6">
        <w:t>, v.r.</w:t>
      </w:r>
    </w:p>
    <w:p w:rsidRDefault="00BB5767" w:rsidP="00380C3C" w:rsidR="00BB5767">
      <w:pPr>
        <w:jc w:val="right"/>
      </w:pPr>
    </w:p>
    <w:p w:rsidRDefault="00083605" w:rsidP="00065B42" w:rsidR="00083605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409A6" w:rsidP="007B64C7" w:rsidR="00D409A6">
      <w:pPr>
        <w:ind w:firstLine="708" w:left="3540"/>
        <w:jc w:val="right"/>
      </w:pPr>
    </w:p>
    <w:p w:rsidRDefault="00D409A6" w:rsidP="007B64C7" w:rsidR="00D409A6">
      <w:pPr>
        <w:ind w:firstLine="708" w:left="3540"/>
        <w:jc w:val="right"/>
      </w:pPr>
      <w:r>
        <w:t>Za točnost otpravka-ovlašteni službenik:</w:t>
      </w:r>
    </w:p>
    <w:p w:rsidRDefault="00D409A6" w:rsidP="007B64C7" w:rsidR="00D409A6">
      <w:pPr>
        <w:ind w:firstLine="708" w:left="3540"/>
        <w:jc w:val="right"/>
      </w:pPr>
      <w:r>
        <w:t xml:space="preserve">                                       Valentina Gabud</w:t>
      </w:r>
    </w:p>
    <w:p w:rsidRDefault="00831212" w:rsidP="002D60CE" w:rsidR="00831212">
      <w:pPr>
        <w:jc w:val="both"/>
      </w:pPr>
    </w:p>
    <w:sectPr w:rsidSect="000E57F1" w:rsidR="008312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D409A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73322A">
      <w:rPr>
        <w:sz w:val="24"/>
        <w:szCs w:val="24"/>
      </w:rPr>
      <w:t>1693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5C3A15">
      <w:rPr>
        <w:sz w:val="24"/>
        <w:szCs w:val="24"/>
      </w:rPr>
      <w:t>13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83605"/>
    <w:rsid w:val="000B22E7"/>
    <w:rsid w:val="000E335E"/>
    <w:rsid w:val="000E57F1"/>
    <w:rsid w:val="001013EE"/>
    <w:rsid w:val="00134F3A"/>
    <w:rsid w:val="0014672C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C3A15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22A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E437D"/>
    <w:rsid w:val="00926841"/>
    <w:rsid w:val="00947BCF"/>
    <w:rsid w:val="009B3D51"/>
    <w:rsid w:val="009E7BA7"/>
    <w:rsid w:val="009F3653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535B"/>
    <w:rsid w:val="00D340BD"/>
    <w:rsid w:val="00D34D66"/>
    <w:rsid w:val="00D3501A"/>
    <w:rsid w:val="00D409A6"/>
    <w:rsid w:val="00D677F7"/>
    <w:rsid w:val="00D803A5"/>
    <w:rsid w:val="00DC6690"/>
    <w:rsid w:val="00DE0F86"/>
    <w:rsid w:val="00DF3D1D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MRVA ugostiteljstvo jednostavno društvo s ograničenom odgovornošću za usluge zastupanog po punomoćniku Krešimir Markotić</izvorni_sadrzaj>
    <derivirana_varijabla naziv="DomainObject.Predmet.ProtustrankaFormated_1">  MRVA ugostiteljstvo jednostavno društvo s ograničenom odgovornošću za usluge zastupanog po punomoćniku Krešimir Markotić</derivirana_varijabla>
  </DomainObject.Predmet.ProtustrankaFormated>
  <DomainObject.Predmet.ProtustrankaFormatedOIB>
    <izvorni_sadrzaj>  MRVA ugostiteljstvo jednostavno društvo s ograničenom odgovornošću za usluge, OIB 41814954127 zastupanog po punomoćniku Krešimir Markotić</izvorni_sadrzaj>
    <derivirana_varijabla naziv="DomainObject.Predmet.ProtustrankaFormatedOIB_1">  MRVA ugostiteljstvo jednostavno društvo s ograničenom odgovornošću za usluge, OIB 41814954127 zastupanog po punomoćniku Krešimir Markotić</derivirana_varijabla>
  </DomainObject.Predmet.ProtustrankaFormatedOIB>
  <DomainObject.Predmet.ProtustrankaFormatedWithAdress>
    <izvorni_sadrzaj> MRVA ugostiteljstvo jednostavno društvo s ograničenom odgovornošću za usluge, Ante Kovačića 8, 10292 Donji Laduč zastupanog po punomoćniku Krešimir Markotić</izvorni_sadrzaj>
    <derivirana_varijabla naziv="DomainObject.Predmet.ProtustrankaFormatedWithAdress_1"> MRVA ugostiteljstvo jednostavno društvo s ograničenom odgovornošću za usluge, Ante Kovačića 8, 10292 Donji Laduč zastupanog po punomoćniku Krešimir Markotić</derivirana_varijabla>
  </DomainObject.Predmet.ProtustrankaFormatedWithAdress>
  <DomainObject.Predmet.ProtustrankaFormatedWithAdressOIB>
    <izvorni_sadrzaj> MRVA ugostiteljstvo jednostavno društvo s ograničenom odgovornošću za usluge, OIB 41814954127, Ante Kovačića 8, 10292 Donji Laduč zastupanog po punomoćniku Krešimir Markotić</izvorni_sadrzaj>
    <derivirana_varijabla naziv="DomainObject.Predmet.ProtustrankaFormatedWithAdressOIB_1"> MRVA ugostiteljstvo jednostavno društvo s ograničenom odgovornošću za usluge, OIB 41814954127, Ante Kovačića 8, 10292 Donji Laduč zastupanog po punomoćniku Krešimir Markotić</derivirana_varijabla>
  </DomainObject.Predmet.ProtustrankaFormatedWithAdressOIB>
  <DomainObject.Predmet.ProtustrankaWithAdress>
    <izvorni_sadrzaj>MRVA ugostiteljstvo jednostavno društvo s ograničenom odgovornošću za usluge Ante Kovačića 8, 10292 Donji Laduč</izvorni_sadrzaj>
    <derivirana_varijabla naziv="DomainObject.Predmet.ProtustrankaWithAdress_1">MRVA ugostiteljstvo jednostavno društvo s ograničenom odgovornošću za usluge Ante Kovačića 8, 10292 Donji Laduč</derivirana_varijabla>
  </DomainObject.Predmet.ProtustrankaWithAdress>
  <DomainObject.Predmet.ProtustrankaWithAdressOIB>
    <izvorni_sadrzaj>MRVA ugostiteljstvo jednostavno društvo s ograničenom odgovornošću za usluge, OIB 41814954127, Ante Kovačića 8, 10292 Donji Laduč</izvorni_sadrzaj>
    <derivirana_varijabla naziv="DomainObject.Predmet.ProtustrankaWithAdressOIB_1">MRVA ugostiteljstvo jednostavno društvo s ograničenom odgovornošću za usluge, OIB 41814954127, Ante Kovačića 8, 10292 Donji Laduč</derivirana_varijabla>
  </DomainObject.Predmet.ProtustrankaWithAdressOIB>
  <DomainObject.Predmet.ProtustrankaNazivFormated>
    <izvorni_sadrzaj>MRVA ugostiteljstvo jednostavno društvo s ograničenom odgovornošću za usluge</izvorni_sadrzaj>
    <derivirana_varijabla naziv="DomainObject.Predmet.ProtustrankaNazivFormated_1">MRVA ugostiteljstvo jednostavno društvo s ograničenom odgovornošću za usluge</derivirana_varijabla>
  </DomainObject.Predmet.ProtustrankaNazivFormated>
  <DomainObject.Predmet.ProtustrankaNazivFormatedOIB>
    <izvorni_sadrzaj>MRVA ugostiteljstvo jednostavno društvo s ograničenom odgovornošću za usluge, OIB 41814954127</izvorni_sadrzaj>
    <derivirana_varijabla naziv="DomainObject.Predmet.ProtustrankaNazivFormatedOIB_1">MRVA ugostiteljstvo jednostavno društvo s ograničenom odgovornošću za usluge, OIB 41814954127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MRVA ugostiteljstvo jednostavno društvo s ograničenom odgovornošću za usluge zastupanog po punomoćniku Krešimir Markotić</item>
    </izvorni_sadrzaj>
    <derivirana_varijabla naziv="DomainObject.Predmet.ProtuStrankaListFormated_1">
      <item>MRVA ugostiteljstvo jednostavno društvo s ograničenom odgovornošću za usluge zastupanog po punomoćniku Krešimir Markotić</item>
    </derivirana_varijabla>
  </DomainObject.Predmet.ProtuStrankaListFormated>
  <DomainObject.Predmet.ProtuStrankaListFormatedOIB>
    <izvorni_sadrzaj>
      <item>MRVA ugostiteljstvo jednostavno društvo s ograničenom odgovornošću za usluge, OIB 41814954127 zastupanog po punomoćniku Krešimir Markotić</item>
    </izvorni_sadrzaj>
    <derivirana_varijabla naziv="DomainObject.Predmet.ProtuStrankaListFormatedOIB_1">
      <item>MRVA ugostiteljstvo jednostavno društvo s ograničenom odgovornošću za usluge, OIB 41814954127 zastupanog po punomoćniku Krešimir Markotić</item>
    </derivirana_varijabla>
  </DomainObject.Predmet.ProtuStrankaListFormatedOIB>
  <DomainObject.Predmet.ProtuStrankaListFormatedWithAdress>
    <izvorni_sadrzaj>
      <item>MRVA ugostiteljstvo jednostavno društvo s ograničenom odgovornošću za usluge, Ante Kovačića 8, 10292 Donji Laduč zastupanog po punomoćniku Krešimir Markotić</item>
    </izvorni_sadrzaj>
    <derivirana_varijabla naziv="DomainObject.Predmet.ProtuStrankaListFormatedWithAdress_1">
      <item>MRVA ugostiteljstvo jednostavno društvo s ograničenom odgovornošću za usluge, Ante Kovačića 8, 10292 Donji Laduč zastupanog po punomoćniku Krešimir Markotić</item>
    </derivirana_varijabla>
  </DomainObject.Predmet.ProtuStrankaListFormatedWithAdress>
  <DomainObject.Predmet.ProtuStrankaListFormatedWithAdressOIB>
    <izvorni_sadrzaj>
      <item>MRVA ugostiteljstvo jednostavno društvo s ograničenom odgovornošću za usluge, OIB 41814954127, Ante Kovačića 8, 10292 Donji Laduč zastupanog po punomoćniku Krešimir Markotić</item>
    </izvorni_sadrzaj>
    <derivirana_varijabla naziv="DomainObject.Predmet.ProtuStrankaListFormatedWithAdressOIB_1">
      <item>MRVA ugostiteljstvo jednostavno društvo s ograničenom odgovornošću za usluge, OIB 41814954127, Ante Kovačića 8, 10292 Donji Laduč zastupanog po punomoćniku Krešimir Markotić</item>
    </derivirana_varijabla>
  </DomainObject.Predmet.ProtuStrankaListFormatedWithAdressOIB>
  <DomainObject.Predmet.ProtuStrankaListNazivFormated>
    <izvorni_sadrzaj>
      <item>MRVA ugostiteljstvo jednostavno društvo s ograničenom odgovornošću za usluge</item>
    </izvorni_sadrzaj>
    <derivirana_varijabla naziv="DomainObject.Predmet.ProtuStrankaListNazivFormated_1">
      <item>MRVA ugostiteljstvo jednostavno društvo s ograničenom odgovornošću za usluge</item>
    </derivirana_varijabla>
  </DomainObject.Predmet.ProtuStrankaListNazivFormated>
  <DomainObject.Predmet.ProtuStrankaListNazivFormatedOIB>
    <izvorni_sadrzaj>
      <item>MRVA ugostiteljstvo jednostavno društvo s ograničenom odgovornošću za usluge, OIB 41814954127</item>
    </izvorni_sadrzaj>
    <derivirana_varijabla naziv="DomainObject.Predmet.ProtuStrankaListNazivFormatedOIB_1">
      <item>MRVA ugostiteljstvo jednostavno društvo s ograničenom odgovornošću za usluge, OIB 41814954127</item>
    </derivirana_varijabla>
  </DomainObject.Predmet.ProtuStrankaListNazivFormatedOIB>
  <DomainObject.Predmet.OstaliListFormated>
    <izvorni_sadrzaj>
      <item>Krešimir Markotić punomoćnik sudionika u postupku MRVA ugostiteljstvo jednostavno društvo s ograničenom odgovornošću za usluge</item>
    </izvorni_sadrzaj>
    <derivirana_varijabla naziv="DomainObject.Predmet.OstaliListFormated_1">
      <item>Krešimir Markotić punomoćnik sudionika u postupku MRVA ugostiteljstvo jednostavno društvo s ograničenom odgovornošću za usluge</item>
    </derivirana_varijabla>
  </DomainObject.Predmet.OstaliListFormated>
  <DomainObject.Predmet.OstaliListFormatedOIB>
    <izvorni_sadrzaj>
      <item>Krešimir Markotić, OIB 36791031415 punomoćnik sudionika u postupku MRVA ugostiteljstvo jednostavno društvo s ograničenom odgovornošću za usluge</item>
    </izvorni_sadrzaj>
    <derivirana_varijabla naziv="DomainObject.Predmet.OstaliListFormatedOIB_1">
      <item>Krešimir Markotić, OIB 36791031415 punomoćnik sudionika u postupku MRVA ugostiteljstvo jednostavno društvo s ograničenom odgovornošću za usluge</item>
    </derivirana_varijabla>
  </DomainObject.Predmet.OstaliListFormatedOIB>
  <DomainObject.Predmet.OstaliListFormatedWithAdress>
    <izvorni_sadrzaj>
      <item>Krešimir Markotić, Ulica Ante Kovačića 8, 10292 Donji Laduč punomoćnik sudionika u postupku MRVA ugostiteljstvo jednostavno društvo s ograničenom odgovornošću za usluge</item>
    </izvorni_sadrzaj>
    <derivirana_varijabla naziv="DomainObject.Predmet.OstaliListFormatedWithAdress_1">
      <item>Krešimir Markotić, Ulica Ante Kovačića 8, 10292 Donji Laduč punomoćnik sudionika u postupku MRVA ugostiteljstvo jednostavno društvo s ograničenom odgovornošću za usluge</item>
    </derivirana_varijabla>
  </DomainObject.Predmet.OstaliListFormatedWithAdress>
  <DomainObject.Predmet.OstaliListFormatedWithAdressOIB>
    <izvorni_sadrzaj>
      <item>Krešimir Markotić, OIB 36791031415, Ulica Ante Kovačića 8, 10292 Donji Laduč punomoćnik sudionika u postupku MRVA ugostiteljstvo jednostavno društvo s ograničenom odgovornošću za usluge</item>
    </izvorni_sadrzaj>
    <derivirana_varijabla naziv="DomainObject.Predmet.OstaliListFormatedWithAdressOIB_1">
      <item>Krešimir Markotić, OIB 36791031415, Ulica Ante Kovačića 8, 10292 Donji Laduč punomoćnik sudionika u postupku MRVA ugostiteljstvo jednostavno društvo s ograničenom odgovornošću za usluge</item>
    </derivirana_varijabla>
  </DomainObject.Predmet.OstaliListFormatedWithAdressOIB>
  <DomainObject.Predmet.OstaliListNazivFormated>
    <izvorni_sadrzaj>
      <item>Krešimir Markotić</item>
    </izvorni_sadrzaj>
    <derivirana_varijabla naziv="DomainObject.Predmet.OstaliListNazivFormated_1">
      <item>Krešimir Markotić</item>
    </derivirana_varijabla>
  </DomainObject.Predmet.OstaliListNazivFormated>
  <DomainObject.Predmet.OstaliListNazivFormatedOIB>
    <izvorni_sadrzaj>
      <item>Krešimir Markotić, OIB 36791031415</item>
    </izvorni_sadrzaj>
    <derivirana_varijabla naziv="DomainObject.Predmet.OstaliListNazivFormatedOIB_1">
      <item>Krešimir Markotić, OIB 36791031415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MRVA ugostiteljstvo jednostavno društvo s ograničenom odgovornošću za usluge</izvorni_sadrzaj>
    <derivirana_varijabla naziv="DomainObject.Predmet.ProtustrankaIDrugi_1">MRVA ugostiteljstvo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MRVA ugostiteljstvo jednostavno društvo s ograničenom odgovornošću za usluge, OIB 41814954127, Ante Kovačića 8, 10292 Donji Laduč</izvorni_sadrzaj>
    <derivirana_varijabla naziv="DomainObject.Predmet.ProtustrankaIDrugiAdressOIB_1">MRVA ugostiteljstvo jednostavno društvo s ograničenom odgovornošću za usluge, OIB 41814954127, Ante Kovačića 8, 10292 Donji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MRVA ugostiteljstvo jednostavno društvo s ograničenom odgovornošću za usluge</item>
      <item>Krešimir Markotić</item>
    </izvorni_sadrzaj>
    <derivirana_varijabla naziv="DomainObject.Predmet.SudioniciListNaziv_1">
      <item>FINA Regionalni centar Zagreb</item>
      <item>MRVA ugostiteljstvo jednostavno društvo s ograničenom odgovornošću za usluge</item>
      <item>Krešimir Markotić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MRVA ugostiteljstvo jednostavno društvo s ograničenom odgovornošću za usluge, OIB 41814954127, Ante Kovačića 8,10292 Donji Laduč</item>
      <item>Krešimir Markotić, OIB 36791031415, Ulica Ante Kovačića 8,10292 Donji Laduč</item>
    </izvorni_sadrzaj>
    <derivirana_varijabla naziv="DomainObject.Predmet.SudioniciListAdressOIB_1">
      <item>FINA Regionalni centar Zagreb, OIB 85821130368, Trg svibanjskih žrtava 1995. br. 1,10000 Zagreb</item>
      <item>MRVA ugostiteljstvo jednostavno društvo s ograničenom odgovornošću za usluge, OIB 41814954127, Ante Kovačića 8,10292 Donji Laduč</item>
      <item>Krešimir Markotić, OIB 36791031415, Ulica Ante Kovačića 8,10292 Donji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41814954127</item>
      <item>, OIB 36791031415</item>
    </izvorni_sadrzaj>
    <derivirana_varijabla naziv="DomainObject.Predmet.SudioniciListNazivOIB_1">
      <item>, OIB 85821130368</item>
      <item>, OIB 41814954127</item>
      <item>, OIB 36791031415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25FDD8-C259-414A-9020-1221018AB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820</properties:Words>
  <properties:Characters>4560</properties:Characters>
  <properties:Lines>91</properties:Lines>
  <properties:Paragraphs>28</properties:Paragraphs>
  <properties:TotalTime>380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2018-07-17T12:10:00Z</cp:lastPrinted>
  <dcterms:modified xmlns:xsi="http://www.w3.org/2001/XMLSchema-instance" xsi:type="dcterms:W3CDTF">2018-07-17T12:10:00Z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