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5606" w14:paraId="bd65606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686AFC">
        <w:t>792</w:t>
      </w:r>
      <w:r w:rsidR="007177D2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86AFC">
        <w:t xml:space="preserve"> AV INTER d.o.o., OIB: 21992557602, Bednja, Rinkovec 64</w:t>
      </w:r>
      <w:r w:rsidR="00637444">
        <w:t xml:space="preserve">, 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B50F3F">
        <w:t xml:space="preserve"> </w:t>
      </w:r>
      <w:r w:rsidR="00686AFC">
        <w:t>AV INTER d.o.o., OIB: 21992557602, Bednja, Rinkovec 64</w:t>
      </w:r>
      <w:r w:rsidR="00740000">
        <w:t xml:space="preserve">, </w:t>
      </w:r>
      <w:r w:rsidR="00CB6C18">
        <w:t xml:space="preserve">iznosi </w:t>
      </w:r>
      <w:r w:rsidR="00686AFC">
        <w:t>288.258,39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 xml:space="preserve">direktor dužnika </w:t>
      </w:r>
      <w:r w:rsidR="00686AFC">
        <w:t>Anđelko Vulama, Varaždin, Baranjska 7, OIB: 27454874457,</w:t>
      </w:r>
      <w:r w:rsidR="004E68E4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2AD" w:rsidR="002522AD">
      <w:r>
        <w:separator/>
      </w:r>
    </w:p>
  </w:endnote>
  <w:endnote w:id="0" w:type="continuationSeparator">
    <w:p w:rsidRDefault="002522AD" w:rsidR="00252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2AD" w:rsidR="002522AD">
      <w:r>
        <w:separator/>
      </w:r>
    </w:p>
  </w:footnote>
  <w:footnote w:id="0" w:type="continuationSeparator">
    <w:p w:rsidRDefault="002522AD" w:rsidR="002522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73FC2"/>
    <w:rsid w:val="001B72D6"/>
    <w:rsid w:val="001C18C0"/>
    <w:rsid w:val="001E6833"/>
    <w:rsid w:val="001F549C"/>
    <w:rsid w:val="002055B4"/>
    <w:rsid w:val="002260EF"/>
    <w:rsid w:val="002522AD"/>
    <w:rsid w:val="00274464"/>
    <w:rsid w:val="00290391"/>
    <w:rsid w:val="002A2674"/>
    <w:rsid w:val="002A750B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E68E4"/>
    <w:rsid w:val="004F0490"/>
    <w:rsid w:val="00504E12"/>
    <w:rsid w:val="00525276"/>
    <w:rsid w:val="005253B8"/>
    <w:rsid w:val="00550E19"/>
    <w:rsid w:val="005534CA"/>
    <w:rsid w:val="00581316"/>
    <w:rsid w:val="005A77D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86AFC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228BE"/>
    <w:rsid w:val="00A86085"/>
    <w:rsid w:val="00AF154A"/>
    <w:rsid w:val="00AF2C11"/>
    <w:rsid w:val="00B26931"/>
    <w:rsid w:val="00B34567"/>
    <w:rsid w:val="00B346C2"/>
    <w:rsid w:val="00B50F3F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8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8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8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8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8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8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8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8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St-792/2015</izvorni_sadrzaj>
    <derivirana_varijabla naziv="DomainObject.Predmet.OznakaBroj_1">St-792/2015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 INTER društvo s ograničenom odgovornošću za proizvodnju i trgovinu</izvorni_sadrzaj>
    <derivirana_varijabla naziv="DomainObject.Predmet.ProtustrankaFormated_1">  AV INTER društvo s ograničenom odgovornošću za proizvodnju i trgovinu</derivirana_varijabla>
  </DomainObject.Predmet.ProtustrankaFormated>
  <DomainObject.Predmet.ProtustrankaFormatedOIB>
    <izvorni_sadrzaj>  AV INTER društvo s ograničenom odgovornošću za proizvodnju i trgovinu, OIB 21992557602</izvorni_sadrzaj>
    <derivirana_varijabla naziv="DomainObject.Predmet.ProtustrankaFormatedOIB_1">  AV INTER društvo s ograničenom odgovornošću za proizvodnju i trgovinu, OIB 21992557602</derivirana_varijabla>
  </DomainObject.Predmet.ProtustrankaFormatedOIB>
  <DomainObject.Predmet.ProtustrankaFormatedWithAdress>
    <izvorni_sadrzaj> AV INTER društvo s ograničenom odgovornošću za proizvodnju i trgovinu, Rinkovec 64, 42253 Bednja</izvorni_sadrzaj>
    <derivirana_varijabla naziv="DomainObject.Predmet.ProtustrankaFormatedWithAdress_1"> AV INTER društvo s ograničenom odgovornošću za proizvodnju i trgovinu, Rinkovec 64, 42253 Bednja</derivirana_varijabla>
  </DomainObject.Predmet.ProtustrankaFormatedWithAdress>
  <DomainObject.Predmet.ProtustrankaFormatedWithAdressOIB>
    <izvorni_sadrzaj> AV INTER društvo s ograničenom odgovornošću za proizvodnju i trgovinu, OIB 21992557602, Rinkovec 64, 42253 Bednja</izvorni_sadrzaj>
    <derivirana_varijabla naziv="DomainObject.Predmet.ProtustrankaFormatedWithAdressOIB_1"> AV INTER društvo s ograničenom odgovornošću za proizvodnju i trgovinu, OIB 21992557602, Rinkovec 64, 42253 Bednja</derivirana_varijabla>
  </DomainObject.Predmet.ProtustrankaFormatedWithAdressOIB>
  <DomainObject.Predmet.ProtustrankaWithAdress>
    <izvorni_sadrzaj>AV INTER društvo s ograničenom odgovornošću za proizvodnju i trgovinu Rinkovec 64, 42253 Bednja</izvorni_sadrzaj>
    <derivirana_varijabla naziv="DomainObject.Predmet.ProtustrankaWithAdress_1">AV INTER društvo s ograničenom odgovornošću za proizvodnju i trgovinu Rinkovec 64, 42253 Bednja</derivirana_varijabla>
  </DomainObject.Predmet.ProtustrankaWithAdress>
  <DomainObject.Predmet.ProtustrankaWithAdressOIB>
    <izvorni_sadrzaj>AV INTER društvo s ograničenom odgovornošću za proizvodnju i trgovinu, OIB 21992557602, Rinkovec 64, 42253 Bednja</izvorni_sadrzaj>
    <derivirana_varijabla naziv="DomainObject.Predmet.ProtustrankaWithAdressOIB_1">AV INTER društvo s ograničenom odgovornošću za proizvodnju i trgovinu, OIB 21992557602, Rinkovec 64, 42253 Bednja</derivirana_varijabla>
  </DomainObject.Predmet.ProtustrankaWithAdressOIB>
  <DomainObject.Predmet.ProtustrankaNazivFormated>
    <izvorni_sadrzaj>AV INTER društvo s ograničenom odgovornošću za proizvodnju i trgovinu</izvorni_sadrzaj>
    <derivirana_varijabla naziv="DomainObject.Predmet.ProtustrankaNazivFormated_1">AV INTER društvo s ograničenom odgovornošću za proizvodnju i trgovinu</derivirana_varijabla>
  </DomainObject.Predmet.ProtustrankaNazivFormated>
  <DomainObject.Predmet.ProtustrankaNazivFormatedOIB>
    <izvorni_sadrzaj>AV INTER društvo s ograničenom odgovornošću za proizvodnju i trgovinu, OIB 21992557602</izvorni_sadrzaj>
    <derivirana_varijabla naziv="DomainObject.Predmet.ProtustrankaNazivFormatedOIB_1">AV INTER društvo s ograničenom odgovornošću za proizvodnju i trgovinu, OIB 21992557602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288258.39</izvorni_sadrzaj>
    <derivirana_varijabla naziv="DomainObject.Predmet.TrenutnaVrijednost_1">288258.39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AV INTER društvo s ograničenom odgovornošću za proizvodnju i trgovinu</item>
    </izvorni_sadrzaj>
    <derivirana_varijabla naziv="DomainObject.Predmet.ProtuStrankaListFormated_1">
      <item>AV INTER društvo s ograničenom odgovornošću za proizvodnju i trgovinu</item>
    </derivirana_varijabla>
  </DomainObject.Predmet.ProtuStrankaListFormated>
  <DomainObject.Predmet.ProtuStrankaListFormatedOIB>
    <izvorni_sadrzaj>
      <item>AV INTER društvo s ograničenom odgovornošću za proizvodnju i trgovinu, OIB 21992557602</item>
    </izvorni_sadrzaj>
    <derivirana_varijabla naziv="DomainObject.Predmet.ProtuStrankaListFormatedOIB_1">
      <item>AV INTER društvo s ograničenom odgovornošću za proizvodnju i trgovinu, OIB 21992557602</item>
    </derivirana_varijabla>
  </DomainObject.Predmet.ProtuStrankaListFormatedOIB>
  <DomainObject.Predmet.ProtuStrankaListFormatedWithAdress>
    <izvorni_sadrzaj>
      <item>AV INTER društvo s ograničenom odgovornošću za proizvodnju i trgovinu, Rinkovec 64, 42253 Bednja</item>
    </izvorni_sadrzaj>
    <derivirana_varijabla naziv="DomainObject.Predmet.ProtuStrankaListFormatedWithAdress_1">
      <item>AV INTER društvo s ograničenom odgovornošću za proizvodnju i trgovinu, Rinkovec 64, 42253 Bednja</item>
    </derivirana_varijabla>
  </DomainObject.Predmet.ProtuStrankaListFormatedWithAdress>
  <DomainObject.Predmet.ProtuStrankaListFormatedWithAdressOIB>
    <izvorni_sadrzaj>
      <item>AV INTER društvo s ograničenom odgovornošću za proizvodnju i trgovinu, OIB 21992557602, Rinkovec 64, 42253 Bednja</item>
    </izvorni_sadrzaj>
    <derivirana_varijabla naziv="DomainObject.Predmet.ProtuStrankaListFormatedWithAdressOIB_1">
      <item>AV INTER društvo s ograničenom odgovornošću za proizvodnju i trgovinu, OIB 21992557602, Rinkovec 64, 42253 Bednja</item>
    </derivirana_varijabla>
  </DomainObject.Predmet.ProtuStrankaListFormatedWithAdressOIB>
  <DomainObject.Predmet.ProtuStrankaListNazivFormated>
    <izvorni_sadrzaj>
      <item>AV INTER društvo s ograničenom odgovornošću za proizvodnju i trgovinu</item>
    </izvorni_sadrzaj>
    <derivirana_varijabla naziv="DomainObject.Predmet.ProtuStrankaListNazivFormated_1">
      <item>AV INTER društvo s ograničenom odgovornošću za proizvodnju i trgovinu</item>
    </derivirana_varijabla>
  </DomainObject.Predmet.ProtuStrankaListNazivFormated>
  <DomainObject.Predmet.ProtuStrankaListNazivFormatedOIB>
    <izvorni_sadrzaj>
      <item>AV INTER društvo s ograničenom odgovornošću za proizvodnju i trgovinu, OIB 21992557602</item>
    </izvorni_sadrzaj>
    <derivirana_varijabla naziv="DomainObject.Predmet.ProtuStrankaListNazivFormatedOIB_1">
      <item>AV INTER društvo s ograničenom odgovornošću za proizvodnju i trgovinu, OIB 21992557602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AV INTER društvo s ograničenom odgovornošću za proizvodnju i trgovinu</izvorni_sadrzaj>
    <derivirana_varijabla naziv="DomainObject.Predmet.ProtustrankaIDrugi_1">AV INTER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AV INTER društvo s ograničenom odgovornošću za proizvodnju i trgovinu, OIB 21992557602, Rinkovec 64, 42253 Bednja</izvorni_sadrzaj>
    <derivirana_varijabla naziv="DomainObject.Predmet.ProtustrankaIDrugiAdressOIB_1">AV INTER društvo s ograničenom odgovornošću za proizvodnju i trgovinu, OIB 21992557602, Rinkovec 64,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AV INTER društvo s ograničenom odgovornošću za proizvodnju i trgovinu</item>
      <item>E-oglasna ploča</item>
      <item>Sudski registar</item>
    </izvorni_sadrzaj>
    <derivirana_varijabla naziv="DomainObject.Predmet.SudioniciListNaziv_1">
      <item>Financijska agencija</item>
      <item>AV INTER društvo s ograničenom odgovornošću za proizvodnju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AV INTER društvo s ograničenom odgovornošću za proizvodnju i trgovinu, OIB 21992557602, Rinkovec 64,42253 Bednja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AV INTER društvo s ograničenom odgovornošću za proizvodnju i trgovinu, OIB 21992557602, Rinkovec 64,42253 Bednja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21992557602</item>
      <item>, OIB null</item>
      <item>, OIB null</item>
    </izvorni_sadrzaj>
    <derivirana_varijabla naziv="DomainObject.Predmet.SudioniciListNazivOIB_1">
      <item>, OIB 85821130368</item>
      <item>, OIB 21992557602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EAB0F9-DD55-4755-9BFA-2E3790AE9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1841</properties:Characters>
  <properties:Lines>46</properties:Lines>
  <properties:Paragraphs>14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2016-01-14T09:41:00Z</cp:lastPrinted>
  <dcterms:modified xmlns:xsi="http://www.w3.org/2001/XMLSchema-instance" xsi:type="dcterms:W3CDTF">2016-01-14T09:42:00Z</dcterms:modified>
  <cp:revision>33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