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4e3f" w14:paraId="d6c4e3f" w:rsidRDefault="00C21174" w:rsidP="00C21174" w:rsidR="00C21174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 w:val="false"/>
        </w:rPr>
        <w:t>1.St-249/2013-</w:t>
      </w:r>
      <w:r w:rsidR="00B12815">
        <w:rPr>
          <w:b w:val="false"/>
        </w:rPr>
        <w:t>100</w:t>
      </w:r>
    </w:p>
    <w:p w:rsidRDefault="00C21174" w:rsidP="00B12815" w:rsidR="00C21174">
      <w:r>
        <w:rPr>
          <w:noProof/>
        </w:rPr>
        <w:drawing>
          <wp:inline distR="0" distL="0" distB="0" distT="0">
            <wp:extent cy="612000" cx="460114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174" w:rsidP="00C21174" w:rsidR="00C21174">
      <w:pPr>
        <w:pStyle w:val="Naslov1"/>
        <w:jc w:val="left"/>
        <w:rPr>
          <w:b w:val="false"/>
        </w:rPr>
      </w:pPr>
      <w:r>
        <w:rPr>
          <w:b w:val="false"/>
        </w:rPr>
        <w:t>REPUBLIKA HRVATSKA</w:t>
      </w:r>
      <w:r>
        <w:rPr>
          <w:b w:val="false"/>
        </w:rPr>
        <w:tab/>
      </w:r>
    </w:p>
    <w:p w:rsidRDefault="00C21174" w:rsidP="00C21174" w:rsidR="00C21174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C21174" w:rsidP="00B12815" w:rsidR="00C21174" w:rsidRPr="00B12815">
      <w:r>
        <w:t>Split, Sukoišanska 6</w:t>
      </w:r>
    </w:p>
    <w:p w:rsidRDefault="00C21174" w:rsidP="00C21174" w:rsidR="00C21174">
      <w:pPr>
        <w:pStyle w:val="Naslov1"/>
        <w:spacing w:after="200" w:before="200"/>
        <w:rPr>
          <w:b w:val="false"/>
          <w:spacing w:val="60"/>
        </w:rPr>
      </w:pPr>
      <w:r>
        <w:rPr>
          <w:b w:val="false"/>
          <w:spacing w:val="60"/>
        </w:rPr>
        <w:t>REPUBLIKA HRVATSKA</w:t>
      </w:r>
    </w:p>
    <w:p w:rsidRDefault="00C21174" w:rsidP="00C21174" w:rsidR="00C21174">
      <w:pPr>
        <w:spacing w:after="200" w:before="200"/>
        <w:jc w:val="center"/>
      </w:pPr>
      <w:r>
        <w:rPr>
          <w:spacing w:val="60"/>
        </w:rPr>
        <w:t>RJEŠENJE</w:t>
      </w:r>
    </w:p>
    <w:p w:rsidRDefault="00C21174" w:rsidP="00F66997" w:rsidR="00C21174" w:rsidRPr="00F66997">
      <w:pPr>
        <w:ind w:firstLine="708"/>
        <w:jc w:val="both"/>
      </w:pPr>
      <w:r>
        <w:t xml:space="preserve">Trgovački sud u Splitu, po sucu Velimiru Vuković, kao stečajnom sucu, u stečajnom postupku </w:t>
      </w:r>
      <w:r w:rsidR="00F66997">
        <w:t xml:space="preserve">nad stečajnim dužnikom </w:t>
      </w:r>
      <w:r>
        <w:t xml:space="preserve">ZVONEX d.o.o. u stečaju Split, Sv. Mihovila 48, OIB: 97745178807, </w:t>
      </w:r>
      <w:r w:rsidR="00B12815">
        <w:t xml:space="preserve">23. siječnja 2019. </w:t>
      </w:r>
    </w:p>
    <w:p w:rsidRDefault="00C21174" w:rsidP="00F66997" w:rsidR="00C21174">
      <w:pPr>
        <w:spacing w:after="100" w:before="100"/>
        <w:jc w:val="center"/>
      </w:pPr>
      <w:r>
        <w:t xml:space="preserve">r i j e š i o   j e </w:t>
      </w:r>
    </w:p>
    <w:p w:rsidRDefault="00C21174" w:rsidP="00C21174" w:rsidR="00C21174">
      <w:pPr>
        <w:pStyle w:val="Tijeloteksta"/>
        <w:jc w:val="both"/>
      </w:pPr>
      <w:r>
        <w:t>I.</w:t>
      </w:r>
      <w:r>
        <w:tab/>
        <w:t xml:space="preserve">Saziva se Skupština  vjerovnika za dan </w:t>
      </w:r>
      <w:r w:rsidR="00B12815">
        <w:t>15</w:t>
      </w:r>
      <w:r>
        <w:t>.</w:t>
      </w:r>
      <w:r w:rsidR="00B12815">
        <w:t xml:space="preserve"> veljače</w:t>
      </w:r>
      <w:r>
        <w:t xml:space="preserve"> 2019. u </w:t>
      </w:r>
      <w:r w:rsidR="00B12815">
        <w:t>8,30  sati, soba br. 3-4/Prizemlje,</w:t>
      </w:r>
      <w:r>
        <w:t xml:space="preserve"> Trgovačkog suda u Splitu, Ul. Sukoišanska br. 6 sa sljedećim dnevnim redom:</w:t>
      </w:r>
    </w:p>
    <w:p w:rsidRDefault="00C21174" w:rsidP="00C21174" w:rsidR="00C21174">
      <w:pPr>
        <w:ind w:firstLine="708"/>
      </w:pPr>
      <w:r>
        <w:t>1. Izvješće stečajnog upravitelja o tijeku stečajnog postupka i stanju stečajne mase od 5.studenog 2018.</w:t>
      </w:r>
    </w:p>
    <w:p w:rsidRDefault="00C21174" w:rsidP="00C21174" w:rsidR="00C21174">
      <w:pPr>
        <w:ind w:firstLine="708"/>
      </w:pPr>
      <w:r>
        <w:t>2. Donošenje odluke o modelu nastavka ovog stečajnog postupka- pristupanju unovčenju imovine stečajnog dužnika ili izradi stečajnog plana.</w:t>
      </w:r>
    </w:p>
    <w:p w:rsidRDefault="00C21174" w:rsidP="00C21174" w:rsidR="00C21174">
      <w:pPr>
        <w:ind w:firstLine="708"/>
      </w:pPr>
      <w:r>
        <w:t>3. Razno</w:t>
      </w:r>
    </w:p>
    <w:p w:rsidRDefault="00C21174" w:rsidP="00C21174" w:rsidR="00C21174"/>
    <w:p w:rsidRDefault="00C21174" w:rsidP="00C21174" w:rsidR="00C21174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C21174" w:rsidP="00C21174" w:rsidR="00C21174">
      <w:pPr>
        <w:pStyle w:val="Tijeloteksta"/>
        <w:ind w:firstLine="705"/>
      </w:pPr>
    </w:p>
    <w:p w:rsidRDefault="00B12815" w:rsidP="00B12815" w:rsidR="00C21174">
      <w:pPr>
        <w:pStyle w:val="Tijeloteksta"/>
        <w:ind w:firstLine="708" w:left="2832"/>
      </w:pPr>
      <w:r>
        <w:t xml:space="preserve">U Splitu, 23. siječnja 2019. </w:t>
      </w:r>
    </w:p>
    <w:p w:rsidRDefault="00C21174" w:rsidP="00C21174" w:rsidR="00B128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12815" w:rsidP="00B12815" w:rsidR="00C21174">
      <w:pPr>
        <w:ind w:firstLine="708" w:left="5664"/>
        <w:jc w:val="right"/>
      </w:pPr>
      <w:r>
        <w:t>SUDAC</w:t>
      </w:r>
      <w:r w:rsidR="00C21174">
        <w:tab/>
      </w:r>
      <w:r w:rsidR="00C21174">
        <w:tab/>
      </w:r>
      <w:r w:rsidR="00C21174">
        <w:tab/>
      </w:r>
      <w:r w:rsidR="00C21174">
        <w:tab/>
      </w:r>
      <w:r w:rsidR="00C21174">
        <w:tab/>
      </w:r>
      <w:r w:rsidR="00C21174">
        <w:tab/>
      </w:r>
      <w:r w:rsidR="00C21174">
        <w:tab/>
      </w:r>
    </w:p>
    <w:p w:rsidRDefault="00B12815" w:rsidP="00B12815" w:rsidR="00B5400D">
      <w:pPr>
        <w:ind w:firstLine="708" w:left="5664"/>
        <w:jc w:val="both"/>
      </w:pPr>
      <w:r>
        <w:t>Velimir Vuković</w:t>
      </w:r>
      <w:r w:rsidR="00B5400D">
        <w:t>,v.r.</w:t>
      </w:r>
    </w:p>
    <w:p w:rsidRDefault="00B5400D" w:rsidP="00B5400D" w:rsidR="00B5400D">
      <w:pPr>
        <w:jc w:val="right"/>
      </w:pPr>
      <w:r>
        <w:t>za točnost otpravka-ovlašteni službenik</w:t>
      </w:r>
    </w:p>
    <w:p w:rsidRDefault="00B5400D" w:rsidP="00B12815" w:rsidR="00C21174">
      <w:pPr>
        <w:ind w:firstLine="708" w:left="5664"/>
        <w:jc w:val="both"/>
      </w:pPr>
      <w:r>
        <w:t xml:space="preserve">Ivana Hajder </w:t>
      </w:r>
      <w:r w:rsidR="00B12815">
        <w:t xml:space="preserve"> </w:t>
      </w:r>
    </w:p>
    <w:p w:rsidRDefault="00C21174" w:rsidP="00C21174" w:rsidR="00C21174">
      <w:pPr>
        <w:ind w:firstLine="708" w:left="4956"/>
        <w:jc w:val="both"/>
      </w:pPr>
      <w:r>
        <w:tab/>
      </w:r>
      <w:r>
        <w:tab/>
      </w:r>
    </w:p>
    <w:p w:rsidRDefault="00B12815" w:rsidP="00C21174" w:rsidR="00B12815">
      <w:pPr>
        <w:jc w:val="both"/>
      </w:pPr>
      <w:r>
        <w:t>Pouka o pravnom lijeku</w:t>
      </w:r>
      <w:r w:rsidR="00C21174">
        <w:t>: Protiv ovog rješenja žalba nije  dopuštena.</w:t>
      </w:r>
      <w:r w:rsidR="00C21174">
        <w:tab/>
      </w:r>
    </w:p>
    <w:p w:rsidRDefault="00B12815" w:rsidP="00C21174" w:rsidR="00B12815">
      <w:pPr>
        <w:jc w:val="both"/>
      </w:pPr>
    </w:p>
    <w:p w:rsidRDefault="00B5400D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12E"/>
    <w:multiLevelType w:val="hybridMultilevel"/>
    <w:tmpl w:val="685062BC"/>
    <w:lvl w:tplc="BD1C58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174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2815"/>
    <w:rsid w:val="00B15AAC"/>
    <w:rsid w:val="00B40090"/>
    <w:rsid w:val="00B5400D"/>
    <w:rsid w:val="00B603FD"/>
    <w:rsid w:val="00B72C27"/>
    <w:rsid w:val="00B874FD"/>
    <w:rsid w:val="00BF07BB"/>
    <w:rsid w:val="00BF1B09"/>
    <w:rsid w:val="00C21174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66997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17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2117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21174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2117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C21174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11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7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128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0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0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0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0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17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2117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21174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2117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C21174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11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7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128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0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0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0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0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07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St-249/2013</izvorni_sadrzaj>
    <derivirana_varijabla naziv="DomainObject.Predmet.OznakaBroj_1">St-249/2013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ZVONEX, društvo s ograničenom odgovornošću za građevinarstvo u stečaju zastupanog po punomoćniku Zoran Iviš</izvorni_sadrzaj>
    <derivirana_varijabla naziv="DomainObject.Predmet.ProtustrankaFormated_1">  ZVONEX, društvo s ograničenom odgovornošću za građevinarstvo u stečaju zastupanog po punomoćniku Zoran Iviš</derivirana_varijabla>
  </DomainObject.Predmet.ProtustrankaFormated>
  <DomainObject.Predmet.ProtustrankaFormatedOIB>
    <izvorni_sadrzaj>  ZVONEX, društvo s ograničenom odgovornošću za građevinarstvo u stečaju, OIB 97745178807 zastupanog po punomoćniku Zoran Iviš</izvorni_sadrzaj>
    <derivirana_varijabla naziv="DomainObject.Predmet.ProtustrankaFormatedOIB_1">  ZVONEX, društvo s ograničenom odgovornošću za građevinarstvo u stečaju, OIB 97745178807 zastupanog po punomoćniku Zoran Iviš</derivirana_varijabla>
  </DomainObject.Predmet.ProtustrankaFormatedOIB>
  <DomainObject.Predmet.ProtustrankaFormatedWithAdress>
    <izvorni_sadrzaj> ZVONEX, društvo s ograničenom odgovornošću za građevinarstvo u stečaju, Sv. Mihovila 48, 21000 Split zastupanog po punomoćniku Zoran Iviš</izvorni_sadrzaj>
    <derivirana_varijabla naziv="DomainObject.Predmet.ProtustrankaFormatedWithAdress_1"> ZVONEX, društvo s ograničenom odgovornošću za građevinarstvo u stečaju, Sv. Mihovila 48, 21000 Split zastupanog po punomoćniku Zoran Iviš</derivirana_varijabla>
  </DomainObject.Predmet.ProtustrankaFormatedWithAdress>
  <DomainObject.Predmet.ProtustrankaFormatedWithAdressOIB>
    <izvorni_sadrzaj> ZVONEX, društvo s ograničenom odgovornošću za građevinarstvo u stečaju, OIB 97745178807, Sv. Mihovila 48, 21000 Split zastupanog po punomoćniku Zoran Iviš</izvorni_sadrzaj>
    <derivirana_varijabla naziv="DomainObject.Predmet.ProtustrankaFormatedWithAdressOIB_1"> ZVONEX, društvo s ograničenom odgovornošću za građevinarstvo u stečaju, OIB 97745178807, Sv. Mihovila 48, 21000 Split zastupanog po punomoćniku Zoran Iviš</derivirana_varijabla>
  </DomainObject.Predmet.ProtustrankaFormatedWithAdressOIB>
  <DomainObject.Predmet.ProtustrankaWithAdress>
    <izvorni_sadrzaj>ZVONEX, društvo s ograničenom odgovornošću za građevinarstvo u stečaju Sv. Mihovila 48, 21000 Split</izvorni_sadrzaj>
    <derivirana_varijabla naziv="DomainObject.Predmet.ProtustrankaWithAdress_1">ZVONEX, društvo s ograničenom odgovornošću za građevinarstvo u stečaju Sv. Mihovila 48, 21000 Split</derivirana_varijabla>
  </DomainObject.Predmet.ProtustrankaWithAdress>
  <DomainObject.Predmet.ProtustrankaWithAdressOIB>
    <izvorni_sadrzaj>ZVONEX, društvo s ograničenom odgovornošću za građevinarstvo u stečaju, OIB 97745178807, Sv. Mihovila 48, 21000 Split</izvorni_sadrzaj>
    <derivirana_varijabla naziv="DomainObject.Predmet.ProtustrankaWithAdressOIB_1">ZVONEX, društvo s ograničenom odgovornošću za građevinarstvo u stečaju, OIB 97745178807, Sv. Mihovila 48, 21000 Split</derivirana_varijabla>
  </DomainObject.Predmet.ProtustrankaWithAdressOIB>
  <DomainObject.Predmet.ProtustrankaNazivFormated>
    <izvorni_sadrzaj>ZVONEX, društvo s ograničenom odgovornošću za građevinarstvo u stečaju</izvorni_sadrzaj>
    <derivirana_varijabla naziv="DomainObject.Predmet.ProtustrankaNazivFormated_1">ZVONEX, društvo s ograničenom odgovornošću za građevinarstvo u stečaju</derivirana_varijabla>
  </DomainObject.Predmet.ProtustrankaNazivFormated>
  <DomainObject.Predmet.ProtustrankaNazivFormatedOIB>
    <izvorni_sadrzaj>ZVONEX, društvo s ograničenom odgovornošću za građevinarstvo u stečaju, OIB 97745178807</izvorni_sadrzaj>
    <derivirana_varijabla naziv="DomainObject.Predmet.ProtustrankaNazivFormatedOIB_1">ZVONEX, društvo s ograničenom odgovornošću za građevinarstvo u stečaju, OIB 97745178807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ZVONEX, društvo s ograničenom odgovornošću za građevinarstvo u stečaju zastupanog po punomoćniku Zoran Iviš</item>
    </izvorni_sadrzaj>
    <derivirana_varijabla naziv="DomainObject.Predmet.ProtuStrankaListFormated_1">
      <item>ZVONEX, društvo s ograničenom odgovornošću za građevinarstvo u stečaju zastupanog po punomoćniku Zoran Iviš</item>
    </derivirana_varijabla>
  </DomainObject.Predmet.ProtuStrankaListFormated>
  <DomainObject.Predmet.ProtuStrankaListFormatedOIB>
    <izvorni_sadrzaj>
      <item>ZVONEX, društvo s ograničenom odgovornošću za građevinarstvo u stečaju, OIB 97745178807 zastupanog po punomoćniku Zoran Iviš</item>
    </izvorni_sadrzaj>
    <derivirana_varijabla naziv="DomainObject.Predmet.ProtuStrankaListFormatedOIB_1">
      <item>ZVONEX, društvo s ograničenom odgovornošću za građevinarstvo u stečaju, OIB 97745178807 zastupanog po punomoćniku Zoran Iviš</item>
    </derivirana_varijabla>
  </DomainObject.Predmet.ProtuStrankaListFormatedOIB>
  <DomainObject.Predmet.ProtuStrankaListFormatedWithAdress>
    <izvorni_sadrzaj>
      <item>ZVONEX, društvo s ograničenom odgovornošću za građevinarstvo u stečaju, Sv. Mihovila 48, 21000 Split zastupanog po punomoćniku Zoran Iviš</item>
    </izvorni_sadrzaj>
    <derivirana_varijabla naziv="DomainObject.Predmet.ProtuStrankaListFormatedWithAdress_1">
      <item>ZVONEX, društvo s ograničenom odgovornošću za građevinarstvo u stečaju, Sv. Mihovila 48, 21000 Split zastupanog po punomoćniku Zoran Iviš</item>
    </derivirana_varijabla>
  </DomainObject.Predmet.ProtuStrankaListFormatedWithAdress>
  <DomainObject.Predmet.ProtuStrankaListFormatedWithAdressOIB>
    <izvorni_sadrzaj>
      <item>ZVONEX, društvo s ograničenom odgovornošću za građevinarstvo u stečaju, OIB 97745178807, Sv. Mihovila 48, 21000 Split zastupanog po punomoćniku Zoran Iviš</item>
    </izvorni_sadrzaj>
    <derivirana_varijabla naziv="DomainObject.Predmet.ProtuStrankaListFormatedWithAdressOIB_1">
      <item>ZVONEX, društvo s ograničenom odgovornošću za građevinarstvo u stečaju, OIB 97745178807, Sv. Mihovila 48, 21000 Split zastupanog po punomoćniku Zoran Iviš</item>
    </derivirana_varijabla>
  </DomainObject.Predmet.ProtuStrankaListFormatedWithAdressOIB>
  <DomainObject.Predmet.ProtuStrankaListNazivFormated>
    <izvorni_sadrzaj>
      <item>ZVONEX, društvo s ograničenom odgovornošću za građevinarstvo u stečaju</item>
    </izvorni_sadrzaj>
    <derivirana_varijabla naziv="DomainObject.Predmet.ProtuStrankaListNazivFormated_1">
      <item>ZVONEX, društvo s ograničenom odgovornošću za građevinarstvo u stečaju</item>
    </derivirana_varijabla>
  </DomainObject.Predmet.ProtuStrankaListNazivFormated>
  <DomainObject.Predmet.ProtuStrankaListNazivFormatedOIB>
    <izvorni_sadrzaj>
      <item>ZVONEX, društvo s ograničenom odgovornošću za građevinarstvo u stečaju, OIB 97745178807</item>
    </izvorni_sadrzaj>
    <derivirana_varijabla naziv="DomainObject.Predmet.ProtuStrankaListNazivFormatedOIB_1">
      <item>ZVONEX, društvo s ograničenom odgovornošću za građevinarstvo u stečaju, OIB 97745178807</item>
    </derivirana_varijabla>
  </DomainObject.Predmet.ProtuStrankaListNazivFormatedOIB>
  <DomainObject.Predmet.OstaliListFormated>
    <izvorni_sadrzaj>
      <item>NIKŠA NOVAKOVIĆ</item>
      <item>Zoran Iviš punomoćnik sudionika u postupku ZVONEX, društvo s ograničenom odgovornošću za građevinarstvo u stečaju</item>
    </izvorni_sadrzaj>
    <derivirana_varijabla naziv="DomainObject.Predmet.OstaliListFormated_1">
      <item>NIKŠA NOVAKOVIĆ</item>
      <item>Zoran Iviš punomoćnik sudionika u postupku ZVONEX, društvo s ograničenom odgovornošću za građevinarstvo u stečaju</item>
    </derivirana_varijabla>
  </DomainObject.Predmet.OstaliListFormated>
  <DomainObject.Predmet.OstaliListFormatedOIB>
    <izvorni_sadrzaj>
      <item>NIKŠA NOVAKOVIĆ, OIB 68021725119</item>
      <item>Zoran Iviš punomoćnik sudionika u postupku ZVONEX, društvo s ograničenom odgovornošću za građevinarstvo u stečaju</item>
    </izvorni_sadrzaj>
    <derivirana_varijabla naziv="DomainObject.Predmet.OstaliListFormatedOIB_1">
      <item>NIKŠA NOVAKOVIĆ, OIB 68021725119</item>
      <item>Zoran Iviš punomoćnik sudionika u postupku ZVONEX, društvo s ograničenom odgovornošću za građevinarstvo u stečaju</item>
    </derivirana_varijabla>
  </DomainObject.Predmet.OstaliListFormatedOIB>
  <DomainObject.Predmet.OstaliListFormatedWithAdress>
    <izvorni_sadrzaj>
      <item>NIKŠA NOVAKOVIĆ, Tršćanska 17, 21000 Split</item>
      <item>Zoran Iviš, Put Supavla 1, 21000 Split punomoćnik sudionika u postupku ZVONEX, društvo s ograničenom odgovornošću za građevinarstvo u stečaju</item>
    </izvorni_sadrzaj>
    <derivirana_varijabla naziv="DomainObject.Predmet.OstaliListFormatedWithAdress_1">
      <item>NIKŠA NOVAKOVIĆ, Tršćanska 17, 21000 Split</item>
      <item>Zoran Iviš, Put Supavla 1, 21000 Split punomoćnik sudionika u postupku ZVONEX, društvo s ograničenom odgovornošću za građevinarstvo u stečaju</item>
    </derivirana_varijabla>
  </DomainObject.Predmet.OstaliListFormatedWithAdress>
  <DomainObject.Predmet.OstaliListFormatedWithAdressOIB>
    <izvorni_sadrzaj>
      <item>NIKŠA NOVAKOVIĆ, OIB 68021725119, Tršćanska 17, 21000 Split</item>
      <item>Zoran Iviš, Put Supavla 1, 21000 Split punomoćnik sudionika u postupku ZVONEX, društvo s ograničenom odgovornošću za građevinarstvo u stečaju</item>
    </izvorni_sadrzaj>
    <derivirana_varijabla naziv="DomainObject.Predmet.OstaliListFormatedWithAdressOIB_1">
      <item>NIKŠA NOVAKOVIĆ, OIB 68021725119, Tršćanska 17, 21000 Split</item>
      <item>Zoran Iviš, Put Supavla 1, 21000 Split punomoćnik sudionika u postupku ZVONEX, društvo s ograničenom odgovornošću za građevinarstvo u stečaju</item>
    </derivirana_varijabla>
  </DomainObject.Predmet.OstaliListFormatedWithAdressOIB>
  <DomainObject.Predmet.OstaliListNazivFormated>
    <izvorni_sadrzaj>
      <item>NIKŠA NOVAKOVIĆ</item>
      <item>Zoran Iviš</item>
    </izvorni_sadrzaj>
    <derivirana_varijabla naziv="DomainObject.Predmet.OstaliListNazivFormated_1">
      <item>NIKŠA NOVAKOVIĆ</item>
      <item>Zoran Iviš</item>
    </derivirana_varijabla>
  </DomainObject.Predmet.OstaliListNazivFormated>
  <DomainObject.Predmet.OstaliListNazivFormatedOIB>
    <izvorni_sadrzaj>
      <item>NIKŠA NOVAKOVIĆ, OIB 68021725119</item>
      <item>Zoran Iviš</item>
    </izvorni_sadrzaj>
    <derivirana_varijabla naziv="DomainObject.Predmet.OstaliListNazivFormatedOIB_1">
      <item>NIKŠA NOVAKOVIĆ, OIB 68021725119</item>
      <item>Zoran Iviš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ZVONEX, društvo s ograničenom odgovornošću za građevinarstvo u stečaju</izvorni_sadrzaj>
    <derivirana_varijabla naziv="DomainObject.Predmet.ProtustrankaIDrugi_1">ZVONEX, društvo s ograničenom odgovornošću za građevinarstvo u stečaju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ZVONEX, društvo s ograničenom odgovornošću za građevinarstvo u stečaju, OIB 97745178807, Sv. Mihovila 48, 21000 Split</izvorni_sadrzaj>
    <derivirana_varijabla naziv="DomainObject.Predmet.ProtustrankaIDrugiAdressOIB_1">ZVONEX, društvo s ograničenom odgovornošću za građevinarstvo u stečaju, OIB 97745178807, Sv. Mihovila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ZVONEX, društvo s ograničenom odgovornošću za građevinarstvo u stečaju</item>
      <item>FINA Split</item>
      <item>NIKŠA NOVAKOVIĆ</item>
      <item>Zoran Iviš</item>
    </izvorni_sadrzaj>
    <derivirana_varijabla naziv="DomainObject.Predmet.SudioniciListNaziv_1">
      <item>ZVONEX, društvo s ograničenom odgovornošću za građevinarstvo u stečaju</item>
      <item>FINA Split</item>
      <item>NIKŠA NOVAKOVIĆ</item>
      <item>Zoran Iviš</item>
    </derivirana_varijabla>
  </DomainObject.Predmet.SudioniciListNaziv>
  <DomainObject.Predmet.SudioniciListAdressOIB>
    <izvorni_sadrzaj>
      <item>ZVONEX, društvo s ograničenom odgovornošću za građevinarstvo u stečaju, OIB 97745178807, Sv. Mihovila 48,21000 Split</item>
      <item>FINA Split, OIB 85821130368, Mažuranovićevo šetalište 24 b,21000 Split</item>
      <item>NIKŠA NOVAKOVIĆ, OIB 68021725119, Tršćanska 17,21000 Split</item>
      <item>Zoran Iviš, Put Supavla 1,21000 Split</item>
    </izvorni_sadrzaj>
    <derivirana_varijabla naziv="DomainObject.Predmet.SudioniciListAdressOIB_1">
      <item>ZVONEX, društvo s ograničenom odgovornošću za građevinarstvo u stečaju, OIB 97745178807, Sv. Mihovila 48,21000 Split</item>
      <item>FINA Split, OIB 85821130368, Mažuranovićevo šetalište 24 b,21000 Split</item>
      <item>NIKŠA NOVAKOVIĆ, OIB 68021725119, Tršćanska 17,21000 Split</item>
      <item>Zoran Iviš,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97745178807</item>
      <item>, OIB 85821130368</item>
      <item>, OIB 68021725119</item>
      <item>, OIB null</item>
    </izvorni_sadrzaj>
    <derivirana_varijabla naziv="DomainObject.Predmet.SudioniciListNazivOIB_1">
      <item>, OIB 97745178807</item>
      <item>, OIB 85821130368</item>
      <item>, OIB 68021725119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18. svibnja 2018.</izvorni_sadrzaj>
    <derivirana_varijabla naziv="DomainObject.PredzadnjaOdlukaIzPredmeta.DatumDonosenjaOdluke_1">18. svibnja 2018.</derivirana_varijabla>
  </DomainObject.PredzadnjaOdlukaIzPredmeta.DatumDonosenjaOdluke>
  <DomainObject.PredzadnjaOdlukaIzPredmeta.Oznaka>
    <izvorni_sadrzaj>St-249/2013-89</izvorni_sadrzaj>
    <derivirana_varijabla naziv="DomainObject.PredzadnjaOdlukaIzPredmeta.Oznaka_1">St-249/2013-89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894</properties:Characters>
  <properties:Lines>33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1.St-249/2013-97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2019-01-23T07:07:00Z</dcterms:created>
  <dc:creator>Marija Elez</dc:creator>
  <cp:lastModifiedBy>Marija Elez</cp:lastModifiedBy>
  <cp:lastPrinted>2019-01-23T07:14:00Z</cp:lastPrinted>
  <dcterms:modified xmlns:xsi="http://www.w3.org/2001/XMLSchema-instance" xsi:type="dcterms:W3CDTF">2019-01-23T07:14:00Z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(249-13.docx)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