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e0595" w14:paraId="57e0595" w:rsidRDefault="0034294E" w:rsidP="00D41763" w:rsidR="0034294E">
      <w:pPr>
        <w15:collapsed w:val="false"/>
      </w:pPr>
      <w:bookmarkStart w:name="_GoBack" w:id="0"/>
      <w:bookmarkEnd w:id="0"/>
    </w:p>
    <w:p w:rsidRDefault="00D41763" w:rsidP="00D41763" w:rsidR="00AA5237" w:rsidRPr="008C313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CD7AB2" w:rsidP="00CD7AB2" w:rsidR="00CD7AB2">
      <w:pPr>
        <w:ind w:right="6237" w:left="567"/>
        <w:jc w:val="center"/>
      </w:pPr>
    </w:p>
    <w:p w:rsidRDefault="00CD7AB2" w:rsidP="00CD7AB2" w:rsidR="00CD7AB2">
      <w:pPr>
        <w:ind w:right="6237" w:left="567"/>
        <w:jc w:val="center"/>
      </w:pPr>
      <w:r>
        <w:t>Republika Hrvatska</w:t>
      </w:r>
    </w:p>
    <w:p w:rsidRDefault="00CD7AB2" w:rsidP="00CD7AB2" w:rsidR="00CD7AB2">
      <w:pPr>
        <w:ind w:right="6237" w:left="567"/>
        <w:jc w:val="center"/>
      </w:pPr>
      <w:r>
        <w:t>Trgovački sud u Zadru</w:t>
      </w:r>
    </w:p>
    <w:p w:rsidRDefault="00CD7AB2" w:rsidP="00CD7AB2" w:rsidR="00CD7AB2">
      <w:pPr>
        <w:ind w:right="6237" w:left="567"/>
        <w:jc w:val="center"/>
      </w:pPr>
      <w:r>
        <w:t>Dr. Franje Tuđmana 35</w:t>
      </w:r>
    </w:p>
    <w:p w:rsidRDefault="00CD7AB2" w:rsidP="00CD7AB2" w:rsidR="00CD7AB2">
      <w:pPr>
        <w:ind w:right="6237" w:left="567"/>
        <w:jc w:val="center"/>
      </w:pPr>
      <w:r>
        <w:t>23000 Zadar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65063E">
      <w:pPr>
        <w:ind w:firstLine="705"/>
        <w:jc w:val="both"/>
        <w:rPr>
          <w:color w:val="FF0000"/>
        </w:rPr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18118F">
        <w:t>Jeleni Radoš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18118F">
        <w:t>Šibenik</w:t>
      </w:r>
      <w:r w:rsidR="00A80711">
        <w:t xml:space="preserve">, </w:t>
      </w:r>
      <w:r w:rsidR="0018118F">
        <w:t>Perivoj L. Marune 1, OIB: 85821130368</w:t>
      </w:r>
      <w:r w:rsidR="00A80711">
        <w:t xml:space="preserve">, </w:t>
      </w:r>
      <w:r w:rsidR="00854D5B">
        <w:t xml:space="preserve">od </w:t>
      </w:r>
      <w:r w:rsidR="0018118F">
        <w:t>23. siječnja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18118F">
        <w:t>KONTURA j.d.o.o., Žirjanska 20A, Tribunj, OIB: 81243753398</w:t>
      </w:r>
      <w:r w:rsidR="0039437A" w:rsidRPr="0039437A">
        <w:t>,</w:t>
      </w:r>
      <w:r w:rsidR="00EF3F9E">
        <w:t xml:space="preserve"> </w:t>
      </w:r>
      <w:r w:rsidR="0018118F">
        <w:rPr>
          <w:color w:themeColor="text1" w:val="000000"/>
        </w:rPr>
        <w:t>13</w:t>
      </w:r>
      <w:r w:rsidR="000724E6" w:rsidRPr="00F22AC1">
        <w:rPr>
          <w:color w:themeColor="text1" w:val="000000"/>
        </w:rPr>
        <w:t>.</w:t>
      </w:r>
      <w:r w:rsidR="003825AE" w:rsidRPr="00F22AC1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F22AC1">
        <w:rPr>
          <w:color w:themeColor="text1" w:val="000000"/>
        </w:rPr>
        <w:t xml:space="preserve"> </w:t>
      </w:r>
      <w:r w:rsidR="00912002" w:rsidRPr="00F22AC1">
        <w:rPr>
          <w:color w:themeColor="text1" w:val="000000"/>
        </w:rPr>
        <w:t>201</w:t>
      </w:r>
      <w:r w:rsidR="0039437A" w:rsidRPr="00F22AC1">
        <w:rPr>
          <w:color w:themeColor="text1" w:val="000000"/>
        </w:rPr>
        <w:t>7</w:t>
      </w:r>
      <w:r w:rsidR="00912002" w:rsidRPr="00F22AC1">
        <w:rPr>
          <w:color w:themeColor="text1" w:val="000000"/>
        </w:rPr>
        <w:t>.</w:t>
      </w:r>
      <w:r w:rsidR="006634BC" w:rsidRPr="00F22AC1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18118F">
        <w:t>KONTURA j.d.o.o., Žirjanska 20A, Tribunj, OIB: 81243753398</w:t>
      </w:r>
      <w:r w:rsidR="0039437A" w:rsidRPr="0039437A">
        <w:t>,</w:t>
      </w:r>
      <w:r w:rsidR="00C572D2">
        <w:t xml:space="preserve"> </w:t>
      </w:r>
      <w:r>
        <w:t xml:space="preserve">s </w:t>
      </w:r>
      <w:r w:rsidRPr="00F22AC1">
        <w:rPr>
          <w:color w:themeColor="text1" w:val="000000"/>
        </w:rPr>
        <w:t xml:space="preserve">danom </w:t>
      </w:r>
      <w:r w:rsidR="0018118F">
        <w:rPr>
          <w:color w:themeColor="text1" w:val="000000"/>
        </w:rPr>
        <w:t>13</w:t>
      </w:r>
      <w:r w:rsidR="000724E6" w:rsidRPr="006963FB">
        <w:rPr>
          <w:color w:themeColor="text1" w:val="000000"/>
        </w:rPr>
        <w:t>.</w:t>
      </w:r>
      <w:r w:rsidR="003825AE"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640FE9" w:rsidRPr="006963FB">
        <w:rPr>
          <w:color w:themeColor="text1" w:val="000000"/>
        </w:rPr>
        <w:t xml:space="preserve"> </w:t>
      </w:r>
      <w:r w:rsidR="0039437A" w:rsidRPr="006963FB">
        <w:rPr>
          <w:color w:themeColor="text1" w:val="000000"/>
        </w:rPr>
        <w:t>2017</w:t>
      </w:r>
      <w:r w:rsidR="003825AE" w:rsidRPr="006963FB">
        <w:rPr>
          <w:color w:themeColor="text1" w:val="000000"/>
        </w:rPr>
        <w:t xml:space="preserve">. </w:t>
      </w:r>
      <w:r w:rsidRPr="006963FB">
        <w:rPr>
          <w:color w:themeColor="text1" w:val="000000"/>
        </w:rPr>
        <w:t>u</w:t>
      </w:r>
      <w:r w:rsidR="003825AE" w:rsidRPr="006963FB">
        <w:rPr>
          <w:color w:themeColor="text1" w:val="000000"/>
        </w:rPr>
        <w:t xml:space="preserve"> </w:t>
      </w:r>
      <w:r w:rsidR="00FF7294">
        <w:rPr>
          <w:color w:themeColor="text1" w:val="000000"/>
        </w:rPr>
        <w:t>14</w:t>
      </w:r>
      <w:r w:rsidR="002E2C67" w:rsidRPr="006963FB">
        <w:rPr>
          <w:color w:themeColor="text1" w:val="000000"/>
        </w:rPr>
        <w:t>,</w:t>
      </w:r>
      <w:r w:rsidR="0018118F">
        <w:rPr>
          <w:color w:themeColor="text1" w:val="000000"/>
        </w:rPr>
        <w:t>00</w:t>
      </w:r>
      <w:r w:rsidR="003825AE" w:rsidRPr="006963FB">
        <w:rPr>
          <w:color w:themeColor="text1" w:val="000000"/>
        </w:rPr>
        <w:t xml:space="preserve"> </w:t>
      </w:r>
      <w:r w:rsidR="003825AE" w:rsidRPr="00AB0606">
        <w:rPr>
          <w:color w:themeColor="text1" w:val="000000"/>
        </w:rPr>
        <w:t>sati</w:t>
      </w:r>
      <w:r w:rsidRPr="00AB0606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6225D8" w:rsidR="00EF3F9E" w:rsidRPr="006225D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</w:t>
      </w:r>
      <w:r w:rsidR="00193657" w:rsidRPr="00B40767">
        <w:rPr>
          <w:color w:themeColor="text1" w:val="000000"/>
        </w:rPr>
        <w:t>se</w:t>
      </w:r>
      <w:r w:rsidR="006225D8">
        <w:rPr>
          <w:b/>
          <w:color w:themeColor="text1" w:val="000000"/>
        </w:rPr>
        <w:t xml:space="preserve"> </w:t>
      </w:r>
      <w:r w:rsidR="006225D8">
        <w:rPr>
          <w:color w:themeColor="text1" w:val="000000"/>
        </w:rPr>
        <w:t>Josip Jadran Sekso iz Šibenika, Ulica Bože Peričića 26, OIB: 56627311158</w:t>
      </w:r>
      <w:r w:rsidR="00EF3F9E" w:rsidRPr="006225D8">
        <w:rPr>
          <w:color w:themeColor="text1" w:val="000000"/>
        </w:rPr>
        <w:t>.</w:t>
      </w:r>
    </w:p>
    <w:p w:rsidRDefault="00193657" w:rsidP="00386298" w:rsidR="0065063E">
      <w:pPr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18118F">
        <w:t>KONTURA j.d.o.o., Žirjanska 20A, Tribunj, OIB: 81243753398</w:t>
      </w:r>
      <w:r w:rsidR="00AE4EC8">
        <w:t>.</w:t>
      </w:r>
    </w:p>
    <w:p w:rsidRDefault="00AE4EC8" w:rsidP="00386298" w:rsidR="00AE4EC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8118F" w:rsidP="00C81F50" w:rsidR="00C81F50">
      <w:pPr>
        <w:ind w:firstLine="705"/>
        <w:jc w:val="both"/>
      </w:pPr>
      <w:r>
        <w:t xml:space="preserve"> </w:t>
      </w: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5D392F" w:rsidR="008F0E0D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="00E24DB3">
        <w:t>zastupati stečajnu masu</w:t>
      </w:r>
      <w:r w:rsidRPr="002B5AAE">
        <w:t xml:space="preserve">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34294E" w:rsidP="005D392F" w:rsidR="0034294E">
      <w:pPr>
        <w:ind w:firstLine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F22AC1">
      <w:pPr>
        <w:ind w:firstLine="720"/>
        <w:jc w:val="both"/>
        <w:rPr>
          <w:color w:themeColor="text1" w:val="000000"/>
        </w:rPr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18118F">
        <w:t xml:space="preserve">Šibenik </w:t>
      </w:r>
      <w:r w:rsidR="00DD5088">
        <w:t xml:space="preserve">je podnijela ovom sudu </w:t>
      </w:r>
      <w:r w:rsidR="0018118F">
        <w:t>23. siječnja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18118F">
        <w:t>429</w:t>
      </w:r>
      <w:r>
        <w:t xml:space="preserve">. st. 1. Stečajnog </w:t>
      </w:r>
      <w:r w:rsidRPr="00F22AC1">
        <w:rPr>
          <w:color w:themeColor="text1" w:val="000000"/>
        </w:rPr>
        <w:t xml:space="preserve">zakona (Narodne novine broj 71/15, dalje u tekstu: SZ). </w:t>
      </w:r>
      <w:r w:rsidR="00193657" w:rsidRPr="00F22AC1">
        <w:rPr>
          <w:color w:themeColor="text1" w:val="000000"/>
        </w:rPr>
        <w:t xml:space="preserve">U zahtjevu u bitnome navodi da </w:t>
      </w:r>
      <w:r w:rsidR="00DD5088" w:rsidRPr="00F22AC1">
        <w:rPr>
          <w:color w:themeColor="text1" w:val="000000"/>
        </w:rPr>
        <w:t xml:space="preserve">dužnik </w:t>
      </w:r>
      <w:r w:rsidR="00193657" w:rsidRPr="00F22AC1">
        <w:rPr>
          <w:color w:themeColor="text1" w:val="000000"/>
        </w:rPr>
        <w:t xml:space="preserve">na dan </w:t>
      </w:r>
      <w:r w:rsidR="0018118F">
        <w:rPr>
          <w:color w:themeColor="text1" w:val="000000"/>
        </w:rPr>
        <w:t>17. siječnja</w:t>
      </w:r>
      <w:r w:rsidR="00D65AF6" w:rsidRPr="00F22AC1">
        <w:rPr>
          <w:color w:themeColor="text1" w:val="000000"/>
        </w:rPr>
        <w:t xml:space="preserve"> </w:t>
      </w:r>
      <w:r w:rsidR="0079567A" w:rsidRPr="00F22AC1">
        <w:rPr>
          <w:color w:themeColor="text1" w:val="000000"/>
        </w:rPr>
        <w:t>201</w:t>
      </w:r>
      <w:r w:rsidR="00D65AF6" w:rsidRPr="00F22AC1">
        <w:rPr>
          <w:color w:themeColor="text1" w:val="000000"/>
        </w:rPr>
        <w:t>7</w:t>
      </w:r>
      <w:r w:rsidR="00193657" w:rsidRPr="00F22AC1">
        <w:rPr>
          <w:color w:themeColor="text1" w:val="000000"/>
        </w:rPr>
        <w:t xml:space="preserve">. u Očevidniku redoslijeda osnova za plaćanje ima evidentirane neizvršene osnove za plaćanje u neprekinutom razdoblju od </w:t>
      </w:r>
      <w:r w:rsidR="000B20D2" w:rsidRPr="00F22AC1">
        <w:rPr>
          <w:color w:themeColor="text1" w:val="000000"/>
        </w:rPr>
        <w:t>120</w:t>
      </w:r>
      <w:r w:rsidR="00D41763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>dan</w:t>
      </w:r>
      <w:r w:rsidR="00D75141" w:rsidRPr="00F22AC1">
        <w:rPr>
          <w:color w:themeColor="text1" w:val="000000"/>
        </w:rPr>
        <w:t>a</w:t>
      </w:r>
      <w:r w:rsidR="00193657" w:rsidRPr="00F22AC1">
        <w:rPr>
          <w:color w:themeColor="text1" w:val="000000"/>
        </w:rPr>
        <w:t xml:space="preserve"> u ukupnom iznosu od </w:t>
      </w:r>
      <w:r w:rsidR="0018118F">
        <w:rPr>
          <w:color w:themeColor="text1" w:val="000000"/>
        </w:rPr>
        <w:t>14.171,61</w:t>
      </w:r>
      <w:r w:rsidR="00193657" w:rsidRPr="00F22AC1">
        <w:rPr>
          <w:color w:themeColor="text1" w:val="000000"/>
        </w:rPr>
        <w:t xml:space="preserve"> kuna, da nema zaposlenih, </w:t>
      </w:r>
      <w:r w:rsidRPr="00F22AC1">
        <w:rPr>
          <w:color w:themeColor="text1" w:val="000000"/>
        </w:rPr>
        <w:t xml:space="preserve">da </w:t>
      </w:r>
      <w:r w:rsidR="001518F5" w:rsidRPr="00F22AC1">
        <w:rPr>
          <w:color w:themeColor="text1" w:val="000000"/>
        </w:rPr>
        <w:t xml:space="preserve">ima </w:t>
      </w:r>
      <w:r w:rsidR="00AE4EC8">
        <w:rPr>
          <w:color w:themeColor="text1" w:val="000000"/>
        </w:rPr>
        <w:t>otvoren</w:t>
      </w:r>
      <w:r w:rsidR="0040117E" w:rsidRPr="00F22AC1">
        <w:rPr>
          <w:color w:themeColor="text1" w:val="000000"/>
        </w:rPr>
        <w:t xml:space="preserve"> </w:t>
      </w:r>
      <w:r w:rsidR="00BE620C" w:rsidRPr="00F22AC1">
        <w:rPr>
          <w:color w:themeColor="text1" w:val="000000"/>
        </w:rPr>
        <w:t xml:space="preserve">račun </w:t>
      </w:r>
      <w:r w:rsidR="001518F5" w:rsidRPr="00F22AC1">
        <w:rPr>
          <w:color w:themeColor="text1" w:val="000000"/>
        </w:rPr>
        <w:t xml:space="preserve">i to </w:t>
      </w:r>
      <w:r w:rsidR="00BE620C" w:rsidRPr="00F22AC1">
        <w:rPr>
          <w:color w:themeColor="text1" w:val="000000"/>
        </w:rPr>
        <w:t>u</w:t>
      </w:r>
      <w:r w:rsidR="0034475B" w:rsidRPr="00F22AC1">
        <w:rPr>
          <w:color w:themeColor="text1" w:val="000000"/>
        </w:rPr>
        <w:t xml:space="preserve"> </w:t>
      </w:r>
      <w:r w:rsidR="0018118F">
        <w:rPr>
          <w:color w:themeColor="text1" w:val="000000"/>
        </w:rPr>
        <w:t>Jadranskoj banci d.d.</w:t>
      </w:r>
      <w:r w:rsidR="00C57A5D">
        <w:rPr>
          <w:color w:themeColor="text1" w:val="000000"/>
        </w:rPr>
        <w:t>,</w:t>
      </w:r>
      <w:r w:rsidR="00E76F3A" w:rsidRPr="00F22AC1">
        <w:rPr>
          <w:color w:themeColor="text1" w:val="000000"/>
        </w:rPr>
        <w:t xml:space="preserve"> </w:t>
      </w:r>
      <w:r w:rsidR="00193657" w:rsidRPr="00F22AC1">
        <w:rPr>
          <w:color w:themeColor="text1" w:val="000000"/>
        </w:rPr>
        <w:t xml:space="preserve">da </w:t>
      </w:r>
      <w:r w:rsidR="00FF7294">
        <w:rPr>
          <w:color w:themeColor="text1" w:val="000000"/>
        </w:rPr>
        <w:t>ima zaplijenjena</w:t>
      </w:r>
      <w:r w:rsidR="00193657" w:rsidRPr="00F22AC1">
        <w:rPr>
          <w:color w:themeColor="text1" w:val="000000"/>
        </w:rPr>
        <w:t xml:space="preserve"> sredstava na ime predujma za namirenje troškova stečajnog postupka</w:t>
      </w:r>
      <w:r w:rsidR="00FF7294">
        <w:rPr>
          <w:color w:themeColor="text1" w:val="000000"/>
        </w:rPr>
        <w:t xml:space="preserve"> u iznosu od </w:t>
      </w:r>
      <w:r w:rsidR="0018118F">
        <w:rPr>
          <w:color w:themeColor="text1" w:val="000000"/>
        </w:rPr>
        <w:t>325,00</w:t>
      </w:r>
      <w:r w:rsidR="00FF7294">
        <w:rPr>
          <w:color w:themeColor="text1" w:val="000000"/>
        </w:rPr>
        <w:t xml:space="preserve"> kuna</w:t>
      </w:r>
      <w:r w:rsidR="00193657" w:rsidRPr="00F22AC1">
        <w:rPr>
          <w:color w:themeColor="text1" w:val="000000"/>
        </w:rPr>
        <w:t>.</w:t>
      </w:r>
    </w:p>
    <w:p w:rsidRDefault="00F4631E" w:rsidP="00F4631E" w:rsidR="00193657" w:rsidRPr="002B5AAE">
      <w:pPr>
        <w:ind w:firstLine="708"/>
        <w:jc w:val="both"/>
      </w:pPr>
      <w:r w:rsidRPr="00F22AC1">
        <w:rPr>
          <w:color w:themeColor="text1" w:val="000000"/>
        </w:rPr>
        <w:t xml:space="preserve">Nakon izvršenog uvida u sudski registar, a postupajući sukladno odredbi čl. </w:t>
      </w:r>
      <w:r w:rsidR="00193657" w:rsidRPr="00F22AC1">
        <w:rPr>
          <w:color w:themeColor="text1" w:val="000000"/>
        </w:rPr>
        <w:t xml:space="preserve">430. </w:t>
      </w:r>
      <w:r w:rsidR="00A366D1" w:rsidRPr="00F22AC1">
        <w:rPr>
          <w:color w:themeColor="text1" w:val="000000"/>
        </w:rPr>
        <w:t>SZ-a,</w:t>
      </w:r>
      <w:r w:rsidR="00193657" w:rsidRPr="00F22AC1">
        <w:rPr>
          <w:color w:themeColor="text1" w:val="000000"/>
        </w:rPr>
        <w:t xml:space="preserve"> </w:t>
      </w:r>
      <w:r>
        <w:t xml:space="preserve">ovaj </w:t>
      </w:r>
      <w:r w:rsidRPr="00F22AC1">
        <w:rPr>
          <w:color w:themeColor="text1" w:val="000000"/>
        </w:rPr>
        <w:t xml:space="preserve">sud je </w:t>
      </w:r>
      <w:r w:rsidR="0018118F">
        <w:rPr>
          <w:color w:themeColor="text1" w:val="000000"/>
        </w:rPr>
        <w:t>27. ožujka</w:t>
      </w:r>
      <w:r w:rsidR="00D93ED0" w:rsidRPr="00F22AC1">
        <w:rPr>
          <w:color w:themeColor="text1" w:val="000000"/>
        </w:rPr>
        <w:t xml:space="preserve"> </w:t>
      </w:r>
      <w:r w:rsidR="00DD380D" w:rsidRPr="00F22AC1">
        <w:rPr>
          <w:color w:themeColor="text1" w:val="000000"/>
        </w:rPr>
        <w:t>2017</w:t>
      </w:r>
      <w:r w:rsidRPr="00F22AC1">
        <w:rPr>
          <w:color w:themeColor="text1" w:val="000000"/>
        </w:rPr>
        <w:t xml:space="preserve">. objavio oglas na mrežnoj stranici e-Oglasna ploča suda kojim su pozvane osobe ovlaštene </w:t>
      </w:r>
      <w:r w:rsidR="00193657" w:rsidRPr="00F22AC1">
        <w:rPr>
          <w:color w:themeColor="text1" w:val="000000"/>
        </w:rPr>
        <w:t>za zastupanje</w:t>
      </w:r>
      <w:r w:rsidRPr="00F22AC1">
        <w:rPr>
          <w:color w:themeColor="text1" w:val="000000"/>
        </w:rPr>
        <w:t xml:space="preserve"> </w:t>
      </w:r>
      <w:r>
        <w:t>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 w:rsidRPr="002E2C67">
      <w:pPr>
        <w:ind w:firstLine="708"/>
        <w:jc w:val="both"/>
        <w:rPr>
          <w:color w:themeColor="text1" w:val="000000"/>
        </w:rPr>
      </w:pPr>
      <w:r w:rsidRPr="002E2C67">
        <w:rPr>
          <w:color w:themeColor="text1" w:val="000000"/>
        </w:rPr>
        <w:t xml:space="preserve">S obzirom da naprijed navedene osobe nisu dostavile ovom sudu popis imovine i obveza dužnika niti predložile otvaranje stečajnoga </w:t>
      </w:r>
      <w:r w:rsidR="00E24DB3">
        <w:rPr>
          <w:color w:themeColor="text1" w:val="000000"/>
        </w:rPr>
        <w:t>postupka oglasom određenom roku</w:t>
      </w:r>
      <w:r w:rsidRPr="002E2C67">
        <w:rPr>
          <w:color w:themeColor="text1" w:val="000000"/>
        </w:rPr>
        <w:t xml:space="preserve"> te da iz potvrde Financijske agencije </w:t>
      </w:r>
      <w:r w:rsidRPr="00F22AC1">
        <w:rPr>
          <w:color w:themeColor="text1" w:val="000000"/>
        </w:rPr>
        <w:t xml:space="preserve">od </w:t>
      </w:r>
      <w:r w:rsidR="0018118F">
        <w:rPr>
          <w:color w:themeColor="text1" w:val="000000"/>
        </w:rPr>
        <w:t>13</w:t>
      </w:r>
      <w:r w:rsidR="008F0E0D" w:rsidRPr="006963FB">
        <w:rPr>
          <w:color w:themeColor="text1" w:val="000000"/>
        </w:rPr>
        <w:t>.</w:t>
      </w:r>
      <w:r w:rsidRPr="006963FB">
        <w:rPr>
          <w:color w:themeColor="text1" w:val="000000"/>
        </w:rPr>
        <w:t xml:space="preserve"> </w:t>
      </w:r>
      <w:r w:rsidR="000C43B3">
        <w:rPr>
          <w:color w:themeColor="text1" w:val="000000"/>
        </w:rPr>
        <w:t>studenog</w:t>
      </w:r>
      <w:r w:rsidR="003767D7" w:rsidRPr="006963FB">
        <w:rPr>
          <w:color w:themeColor="text1" w:val="000000"/>
        </w:rPr>
        <w:t xml:space="preserve"> </w:t>
      </w:r>
      <w:r w:rsidRPr="006963FB">
        <w:rPr>
          <w:color w:themeColor="text1" w:val="000000"/>
        </w:rPr>
        <w:t>201</w:t>
      </w:r>
      <w:r w:rsidR="00D93CA6" w:rsidRPr="006963FB">
        <w:rPr>
          <w:color w:themeColor="text1" w:val="000000"/>
        </w:rPr>
        <w:t>7</w:t>
      </w:r>
      <w:r w:rsidRPr="006963FB">
        <w:rPr>
          <w:color w:themeColor="text1" w:val="000000"/>
        </w:rPr>
        <w:t xml:space="preserve">. proizlazi da je račun dužnika </w:t>
      </w:r>
      <w:r w:rsidR="00EE0861" w:rsidRPr="006963FB">
        <w:rPr>
          <w:color w:themeColor="text1" w:val="000000"/>
        </w:rPr>
        <w:t xml:space="preserve">i dalje u blokadi zbog neizvršenih osnova za plaćanje </w:t>
      </w:r>
      <w:r w:rsidR="00EF3F9E" w:rsidRPr="006963FB">
        <w:rPr>
          <w:color w:themeColor="text1" w:val="000000"/>
        </w:rPr>
        <w:t xml:space="preserve">u iznosu od </w:t>
      </w:r>
      <w:r w:rsidR="0018118F">
        <w:rPr>
          <w:color w:themeColor="text1" w:val="000000"/>
        </w:rPr>
        <w:t>14.829,46</w:t>
      </w:r>
      <w:r w:rsidR="00DC228A" w:rsidRPr="006963FB">
        <w:rPr>
          <w:color w:themeColor="text1" w:val="000000"/>
        </w:rPr>
        <w:t xml:space="preserve"> </w:t>
      </w:r>
      <w:r w:rsidR="00EF3F9E" w:rsidRPr="006963FB">
        <w:rPr>
          <w:color w:themeColor="text1" w:val="000000"/>
        </w:rPr>
        <w:t xml:space="preserve">kuna </w:t>
      </w:r>
      <w:r w:rsidR="00EE0861" w:rsidRPr="006963FB">
        <w:rPr>
          <w:color w:themeColor="text1" w:val="000000"/>
        </w:rPr>
        <w:t xml:space="preserve">u neprekinutom razdoblju od </w:t>
      </w:r>
      <w:r w:rsidR="0018118F">
        <w:rPr>
          <w:color w:themeColor="text1" w:val="000000"/>
        </w:rPr>
        <w:t>180</w:t>
      </w:r>
      <w:r w:rsidR="00EF3F9E" w:rsidRPr="006963FB">
        <w:rPr>
          <w:color w:themeColor="text1" w:val="000000"/>
        </w:rPr>
        <w:t xml:space="preserve"> </w:t>
      </w:r>
      <w:r w:rsidR="00EE0861" w:rsidRPr="006963FB">
        <w:rPr>
          <w:color w:themeColor="text1" w:val="000000"/>
        </w:rPr>
        <w:t>dan</w:t>
      </w:r>
      <w:r w:rsidR="0043755F" w:rsidRPr="006963FB">
        <w:rPr>
          <w:color w:themeColor="text1" w:val="000000"/>
        </w:rPr>
        <w:t>a</w:t>
      </w:r>
      <w:r w:rsidR="00EE0861" w:rsidRPr="006963FB">
        <w:rPr>
          <w:color w:themeColor="text1" w:val="000000"/>
        </w:rPr>
        <w:t xml:space="preserve">, </w:t>
      </w:r>
      <w:r w:rsidRPr="006963FB">
        <w:rPr>
          <w:color w:themeColor="text1" w:val="000000"/>
        </w:rPr>
        <w:t xml:space="preserve">to je temeljem odredbi čl. 431. i 432. SZ-a, u svezi s odredbama čl. 132. i 133. te 286. do 292. istog, donesena odluka </w:t>
      </w:r>
      <w:r w:rsidRPr="002E2C67">
        <w:rPr>
          <w:color w:themeColor="text1" w:val="000000"/>
        </w:rPr>
        <w:t xml:space="preserve">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18118F">
        <w:rPr>
          <w:color w:themeColor="text1" w:val="000000"/>
        </w:rPr>
        <w:t>13</w:t>
      </w:r>
      <w:r w:rsidR="002E2C67">
        <w:t>.</w:t>
      </w:r>
      <w:r>
        <w:t xml:space="preserve"> </w:t>
      </w:r>
      <w:r w:rsidR="000C43B3">
        <w:t>studenog</w:t>
      </w:r>
      <w:r w:rsidR="00640FE9">
        <w:t xml:space="preserve"> </w:t>
      </w:r>
      <w:r w:rsidR="0039437A">
        <w:t>2017</w:t>
      </w:r>
      <w: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E236CD" w:rsidP="00E236CD" w:rsidR="00E236CD">
      <w:r>
        <w:t>Za točnost otpravka – ovlaštena službenica                                                     Sudska savjetnica</w:t>
      </w:r>
    </w:p>
    <w:p w:rsidRDefault="00E236CD" w:rsidP="00E236CD" w:rsidR="00E236CD">
      <w:r>
        <w:t>Martina Kalmeta                                                                                               Jelena Radoš, v.r.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5D392F" w:rsidP="000C43B3" w:rsidR="005D392F">
      <w:pPr>
        <w:tabs>
          <w:tab w:pos="2375" w:val="left"/>
        </w:tabs>
        <w:jc w:val="both"/>
      </w:pPr>
    </w:p>
    <w:p w:rsidRDefault="005D392F" w:rsidP="000C43B3" w:rsidR="005D392F">
      <w:pPr>
        <w:tabs>
          <w:tab w:pos="2375" w:val="left"/>
        </w:tabs>
        <w:jc w:val="both"/>
      </w:pPr>
    </w:p>
    <w:p w:rsidRDefault="00FF7294" w:rsidP="000C43B3" w:rsidR="00FF7294">
      <w:pPr>
        <w:tabs>
          <w:tab w:pos="2375" w:val="left"/>
        </w:tabs>
        <w:jc w:val="both"/>
      </w:pPr>
    </w:p>
    <w:p w:rsidRDefault="0018118F" w:rsidP="000C43B3" w:rsidR="00E24DB3" w:rsidRPr="00240F6B">
      <w:pPr>
        <w:tabs>
          <w:tab w:pos="2375" w:val="left"/>
        </w:tabs>
        <w:jc w:val="both"/>
      </w:pPr>
      <w:r>
        <w:t>UPUTA O PRAVNOM LIJEKU</w:t>
      </w:r>
    </w:p>
    <w:p w:rsidRDefault="00C81F50" w:rsidP="00E24DB3" w:rsidR="00C81F50">
      <w:pPr>
        <w:jc w:val="both"/>
      </w:pPr>
      <w:r>
        <w:t>Protiv ovoga rješenja može se izjaviti žalba u roku od 8</w:t>
      </w:r>
      <w:r w:rsidR="005B474C">
        <w:t xml:space="preserve"> (osam)</w:t>
      </w:r>
      <w:r>
        <w:t xml:space="preserve"> dana od dostave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5D392F" w:rsidP="005D392F" w:rsidR="005D392F">
      <w:pPr>
        <w:jc w:val="both"/>
      </w:pPr>
      <w:r>
        <w:t>DN-a: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Stečajnom upravitelju uz potvrdu o imenovanju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>
        <w:t>Stečajnom dužniku,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FINA</w:t>
      </w:r>
      <w:r>
        <w:t xml:space="preserve"> Šibenik</w:t>
      </w:r>
      <w:r w:rsidRPr="00240F6B"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ŽDO </w:t>
      </w:r>
      <w:r>
        <w:t>–</w:t>
      </w:r>
      <w:r w:rsidRPr="00240F6B">
        <w:t xml:space="preserve"> </w:t>
      </w:r>
      <w:r>
        <w:t>Šibenik</w:t>
      </w:r>
      <w:r w:rsidR="00CD74AB">
        <w:t xml:space="preserve">, </w:t>
      </w:r>
      <w:r w:rsidR="00CD74AB" w:rsidRPr="00050593">
        <w:t>Građansko-upravnom odjelu</w:t>
      </w:r>
      <w:r w:rsidR="00CD74AB">
        <w:t>,</w:t>
      </w:r>
    </w:p>
    <w:p w:rsidRDefault="00CD74AB" w:rsidP="0018118F" w:rsidR="0018118F" w:rsidRPr="00240F6B">
      <w:pPr>
        <w:numPr>
          <w:ilvl w:val="0"/>
          <w:numId w:val="4"/>
        </w:numPr>
      </w:pPr>
      <w:r w:rsidRPr="00050593">
        <w:t xml:space="preserve">RH, Ministarstvo financija, Porezna uprava </w:t>
      </w:r>
      <w:r w:rsidR="0018118F">
        <w:t>Šibenik,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 xml:space="preserve">Općinski sud </w:t>
      </w:r>
      <w:r>
        <w:t>Šibenik</w:t>
      </w:r>
      <w:r w:rsidRPr="00240F6B">
        <w:t xml:space="preserve">,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Lučkoj kapetaniji – registru brodova</w:t>
      </w:r>
      <w:r>
        <w:t xml:space="preserve"> Šibenik</w:t>
      </w:r>
      <w:r w:rsidRPr="00240F6B">
        <w:t>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 xml:space="preserve">Registru ovog suda </w:t>
      </w:r>
      <w:r>
        <w:t xml:space="preserve">SS Šibenik </w:t>
      </w:r>
      <w:r w:rsidRPr="00050593">
        <w:t>odmah radi upisa činjenice otva</w:t>
      </w:r>
      <w:r>
        <w:t>ranja skraćenoga stečajnog postupka,</w:t>
      </w:r>
    </w:p>
    <w:p w:rsidRDefault="00CD74AB" w:rsidP="00CD74AB" w:rsidR="00CD74AB" w:rsidRPr="00050593">
      <w:pPr>
        <w:numPr>
          <w:ilvl w:val="0"/>
          <w:numId w:val="4"/>
        </w:numPr>
        <w:jc w:val="both"/>
      </w:pPr>
      <w:r w:rsidRPr="00050593">
        <w:t>Registru ovog suda</w:t>
      </w:r>
      <w:r>
        <w:t xml:space="preserve"> SS Šibenik</w:t>
      </w:r>
      <w:r w:rsidRPr="00050593">
        <w:t xml:space="preserve"> nakon pravomoćnosti radi brisanja dužnika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e-Oglasna ploča</w:t>
      </w:r>
      <w:r>
        <w:t>,</w:t>
      </w:r>
      <w:r w:rsidRPr="00240F6B">
        <w:t xml:space="preserve"> 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Pisarnica suda-ovdje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Državni zavod za intelektualno vlasništvo, Ulica grada Vukovara 78, 10 000 Zagreb</w:t>
      </w:r>
      <w:r>
        <w:t>,</w:t>
      </w:r>
    </w:p>
    <w:p w:rsidRDefault="0018118F" w:rsidP="0018118F" w:rsidR="0018118F" w:rsidRPr="00240F6B">
      <w:pPr>
        <w:numPr>
          <w:ilvl w:val="0"/>
          <w:numId w:val="4"/>
        </w:numPr>
      </w:pPr>
      <w:r w:rsidRPr="00240F6B">
        <w:t>u spis</w:t>
      </w:r>
    </w:p>
    <w:p w:rsidRDefault="0018118F" w:rsidP="0018118F" w:rsidR="0018118F" w:rsidRPr="002B5AAE">
      <w:pPr>
        <w:jc w:val="both"/>
      </w:pPr>
    </w:p>
    <w:p w:rsidRDefault="0018118F" w:rsidP="0018118F" w:rsidR="0018118F" w:rsidRPr="002B5AAE">
      <w:pPr>
        <w:ind w:hanging="705" w:left="705"/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sectPr w:rsidSect="008F0E0D" w:rsidR="00D93ED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E236CD">
      <w:rPr>
        <w:rStyle w:val="Brojstranice"/>
        <w:noProof/>
      </w:rPr>
      <w:t>3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18118F">
      <w:t>Poslovni broj: 5</w:t>
    </w:r>
    <w:r w:rsidR="00854D5B">
      <w:t xml:space="preserve"> </w:t>
    </w:r>
    <w:r w:rsidR="00D65AF6" w:rsidRPr="008C3132">
      <w:t>St-</w:t>
    </w:r>
    <w:r w:rsidR="0018118F">
      <w:t>26</w:t>
    </w:r>
    <w:r w:rsidR="00FF7294">
      <w:t>/</w:t>
    </w:r>
    <w:r w:rsidR="0018118F">
      <w:t>2017-12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18118F">
      <w:t xml:space="preserve">                Poslovni broj: 5</w:t>
    </w:r>
    <w:r>
      <w:t xml:space="preserve"> </w:t>
    </w:r>
    <w:r w:rsidRPr="008C3132">
      <w:t>St-</w:t>
    </w:r>
    <w:r w:rsidR="0018118F">
      <w:t>26</w:t>
    </w:r>
    <w:r w:rsidR="00DD380D">
      <w:t>/</w:t>
    </w:r>
    <w:r w:rsidR="0018118F">
      <w:t>20</w:t>
    </w:r>
    <w:r w:rsidR="00DD380D">
      <w:t>1</w:t>
    </w:r>
    <w:r w:rsidR="00D65AF6">
      <w:t>7</w:t>
    </w:r>
    <w:r w:rsidR="00646146">
      <w:t>-</w:t>
    </w:r>
    <w:r w:rsidR="0018118F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24E6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43B3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8118F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764"/>
    <w:rsid w:val="00200A63"/>
    <w:rsid w:val="002053EC"/>
    <w:rsid w:val="0021518B"/>
    <w:rsid w:val="002216B4"/>
    <w:rsid w:val="0022553D"/>
    <w:rsid w:val="0023043B"/>
    <w:rsid w:val="00233476"/>
    <w:rsid w:val="0025489F"/>
    <w:rsid w:val="00254DBF"/>
    <w:rsid w:val="0026703A"/>
    <w:rsid w:val="0027280F"/>
    <w:rsid w:val="00273863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2C67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294E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1F17"/>
    <w:rsid w:val="00444914"/>
    <w:rsid w:val="00445D48"/>
    <w:rsid w:val="004647EF"/>
    <w:rsid w:val="004849F5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3E20"/>
    <w:rsid w:val="00584E27"/>
    <w:rsid w:val="0059024B"/>
    <w:rsid w:val="00591C0E"/>
    <w:rsid w:val="00592BEA"/>
    <w:rsid w:val="00597EAD"/>
    <w:rsid w:val="005B474C"/>
    <w:rsid w:val="005B55EC"/>
    <w:rsid w:val="005C4EA7"/>
    <w:rsid w:val="005C637D"/>
    <w:rsid w:val="005D1971"/>
    <w:rsid w:val="005D392F"/>
    <w:rsid w:val="005E68BB"/>
    <w:rsid w:val="005F46A2"/>
    <w:rsid w:val="005F4DFB"/>
    <w:rsid w:val="00600B23"/>
    <w:rsid w:val="006062E4"/>
    <w:rsid w:val="00614882"/>
    <w:rsid w:val="006225D8"/>
    <w:rsid w:val="00624EE7"/>
    <w:rsid w:val="0063409B"/>
    <w:rsid w:val="00635E90"/>
    <w:rsid w:val="00640FE9"/>
    <w:rsid w:val="00646146"/>
    <w:rsid w:val="0065063E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963FB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A5FA4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657"/>
    <w:rsid w:val="00862CC5"/>
    <w:rsid w:val="008663D8"/>
    <w:rsid w:val="008828D3"/>
    <w:rsid w:val="00894966"/>
    <w:rsid w:val="0089673F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0A07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75E5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0606"/>
    <w:rsid w:val="00AB60EF"/>
    <w:rsid w:val="00AC3E5E"/>
    <w:rsid w:val="00AC6312"/>
    <w:rsid w:val="00AC7F62"/>
    <w:rsid w:val="00AD561D"/>
    <w:rsid w:val="00AE4594"/>
    <w:rsid w:val="00AE4B70"/>
    <w:rsid w:val="00AE4EC8"/>
    <w:rsid w:val="00B002EE"/>
    <w:rsid w:val="00B03ACB"/>
    <w:rsid w:val="00B05D69"/>
    <w:rsid w:val="00B34FFD"/>
    <w:rsid w:val="00B40767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57A5D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C2E36"/>
    <w:rsid w:val="00CD74AB"/>
    <w:rsid w:val="00CD7AB2"/>
    <w:rsid w:val="00CE46C2"/>
    <w:rsid w:val="00CF5D2B"/>
    <w:rsid w:val="00CF7A81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F52BC"/>
    <w:rsid w:val="00DF556B"/>
    <w:rsid w:val="00E0197B"/>
    <w:rsid w:val="00E0298A"/>
    <w:rsid w:val="00E130D3"/>
    <w:rsid w:val="00E2239F"/>
    <w:rsid w:val="00E236CD"/>
    <w:rsid w:val="00E24DB3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D3D01"/>
    <w:rsid w:val="00EE0861"/>
    <w:rsid w:val="00EE1103"/>
    <w:rsid w:val="00EE6A90"/>
    <w:rsid w:val="00EF3F9E"/>
    <w:rsid w:val="00EF6F21"/>
    <w:rsid w:val="00F06CDA"/>
    <w:rsid w:val="00F1374B"/>
    <w:rsid w:val="00F22AC1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74B35"/>
    <w:rsid w:val="00F83A54"/>
    <w:rsid w:val="00F87118"/>
    <w:rsid w:val="00FA4F6A"/>
    <w:rsid w:val="00FB2E35"/>
    <w:rsid w:val="00FD5E8B"/>
    <w:rsid w:val="00FE24B4"/>
    <w:rsid w:val="00FF07D3"/>
    <w:rsid w:val="00FF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12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KONTURA j.d.o.o. za trgovinu i ugostiteljstvo</izvorni_sadrzaj>
    <derivirana_varijabla naziv="DomainObject.Predmet.ProtustrankaFormated_1">  KONTURA j.d.o.o. za trgovinu i ugostiteljstvo</derivirana_varijabla>
  </DomainObject.Predmet.ProtustrankaFormated>
  <DomainObject.Predmet.ProtustrankaFormatedOIB>
    <izvorni_sadrzaj>  KONTURA j.d.o.o. za trgovinu i ugostiteljstvo, OIB 81243753398</izvorni_sadrzaj>
    <derivirana_varijabla naziv="DomainObject.Predmet.ProtustrankaFormatedOIB_1">  KONTURA j.d.o.o. za trgovinu i ugostiteljstvo, OIB 81243753398</derivirana_varijabla>
  </DomainObject.Predmet.ProtustrankaFormatedOIB>
  <DomainObject.Predmet.ProtustrankaFormatedWithAdress>
    <izvorni_sadrzaj> KONTURA j.d.o.o. za trgovinu i ugostiteljstvo, Žirjanska 20 A, 22211 Tribunj</izvorni_sadrzaj>
    <derivirana_varijabla naziv="DomainObject.Predmet.ProtustrankaFormatedWithAdress_1"> KONTURA j.d.o.o. za trgovinu i ugostiteljstvo, Žirjanska 20 A, 22211 Tribunj</derivirana_varijabla>
  </DomainObject.Predmet.ProtustrankaFormatedWithAdress>
  <DomainObject.Predmet.ProtustrankaFormatedWithAdressOIB>
    <izvorni_sadrzaj> KONTURA j.d.o.o. za trgovinu i ugostiteljstvo, OIB 81243753398, Žirjanska 20 A, 22211 Tribunj</izvorni_sadrzaj>
    <derivirana_varijabla naziv="DomainObject.Predmet.ProtustrankaFormatedWithAdressOIB_1"> KONTURA j.d.o.o. za trgovinu i ugostiteljstvo, OIB 81243753398, Žirjanska 20 A, 22211 Tribunj</derivirana_varijabla>
  </DomainObject.Predmet.ProtustrankaFormatedWithAdressOIB>
  <DomainObject.Predmet.ProtustrankaWithAdress>
    <izvorni_sadrzaj>KONTURA j.d.o.o. za trgovinu i ugostiteljstvo Žirjanska 20 A, 22211 Tribunj</izvorni_sadrzaj>
    <derivirana_varijabla naziv="DomainObject.Predmet.ProtustrankaWithAdress_1">KONTURA j.d.o.o. za trgovinu i ugostiteljstvo Žirjanska 20 A, 22211 Tribunj</derivirana_varijabla>
  </DomainObject.Predmet.ProtustrankaWithAdress>
  <DomainObject.Predmet.ProtustrankaWithAdressOIB>
    <izvorni_sadrzaj>KONTURA j.d.o.o. za trgovinu i ugostiteljstvo, OIB 81243753398, Žirjanska 20 A, 22211 Tribunj</izvorni_sadrzaj>
    <derivirana_varijabla naziv="DomainObject.Predmet.ProtustrankaWithAdressOIB_1">KONTURA j.d.o.o. za trgovinu i ugostiteljstvo, OIB 81243753398, Žirjanska 20 A, 22211 Tribunj</derivirana_varijabla>
  </DomainObject.Predmet.ProtustrankaWithAdressOIB>
  <DomainObject.Predmet.ProtustrankaNazivFormated>
    <izvorni_sadrzaj>KONTURA j.d.o.o. za trgovinu i ugostiteljstvo</izvorni_sadrzaj>
    <derivirana_varijabla naziv="DomainObject.Predmet.ProtustrankaNazivFormated_1">KONTURA j.d.o.o. za trgovinu i ugostiteljstvo</derivirana_varijabla>
  </DomainObject.Predmet.ProtustrankaNazivFormated>
  <DomainObject.Predmet.ProtustrankaNazivFormatedOIB>
    <izvorni_sadrzaj>KONTURA j.d.o.o. za trgovinu i ugostiteljstvo, OIB 81243753398</izvorni_sadrzaj>
    <derivirana_varijabla naziv="DomainObject.Predmet.ProtustrankaNazivFormatedOIB_1">KONTURA j.d.o.o. za trgovinu i ugostiteljstvo, OIB 81243753398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KONTURA j.d.o.o. za trgovinu i ugostiteljstvo</item>
    </izvorni_sadrzaj>
    <derivirana_varijabla naziv="DomainObject.Predmet.ProtuStrankaListFormated_1">
      <item>KONTURA j.d.o.o. za trgovinu i ugostiteljstvo</item>
    </derivirana_varijabla>
  </DomainObject.Predmet.ProtuStrankaListFormated>
  <DomainObject.Predmet.ProtuStrankaListFormatedOIB>
    <izvorni_sadrzaj>
      <item>KONTURA j.d.o.o. za trgovinu i ugostiteljstvo, OIB 81243753398</item>
    </izvorni_sadrzaj>
    <derivirana_varijabla naziv="DomainObject.Predmet.ProtuStrankaListFormatedOIB_1">
      <item>KONTURA j.d.o.o. za trgovinu i ugostiteljstvo, OIB 81243753398</item>
    </derivirana_varijabla>
  </DomainObject.Predmet.ProtuStrankaListFormatedOIB>
  <DomainObject.Predmet.ProtuStrankaListFormatedWithAdress>
    <izvorni_sadrzaj>
      <item>KONTURA j.d.o.o. za trgovinu i ugostiteljstvo, Žirjanska 20 A, 22211 Tribunj</item>
    </izvorni_sadrzaj>
    <derivirana_varijabla naziv="DomainObject.Predmet.ProtuStrankaListFormatedWithAdress_1">
      <item>KONTURA j.d.o.o. za trgovinu i ugostiteljstvo, Žirjanska 20 A, 22211 Tribunj</item>
    </derivirana_varijabla>
  </DomainObject.Predmet.ProtuStrankaListFormatedWithAdress>
  <DomainObject.Predmet.ProtuStrankaListFormatedWithAdressOIB>
    <izvorni_sadrzaj>
      <item>KONTURA j.d.o.o. za trgovinu i ugostiteljstvo, OIB 81243753398, Žirjanska 20 A, 22211 Tribunj</item>
    </izvorni_sadrzaj>
    <derivirana_varijabla naziv="DomainObject.Predmet.ProtuStrankaListFormatedWithAdressOIB_1">
      <item>KONTURA j.d.o.o. za trgovinu i ugostiteljstvo, OIB 81243753398, Žirjanska 20 A, 22211 Tribunj</item>
    </derivirana_varijabla>
  </DomainObject.Predmet.ProtuStrankaListFormatedWithAdressOIB>
  <DomainObject.Predmet.ProtuStrankaListNazivFormated>
    <izvorni_sadrzaj>
      <item>KONTURA j.d.o.o. za trgovinu i ugostiteljstvo</item>
    </izvorni_sadrzaj>
    <derivirana_varijabla naziv="DomainObject.Predmet.ProtuStrankaListNazivFormated_1">
      <item>KONTURA j.d.o.o. za trgovinu i ugostiteljstvo</item>
    </derivirana_varijabla>
  </DomainObject.Predmet.ProtuStrankaListNazivFormated>
  <DomainObject.Predmet.ProtuStrankaListNazivFormatedOIB>
    <izvorni_sadrzaj>
      <item>KONTURA j.d.o.o. za trgovinu i ugostiteljstvo, OIB 81243753398</item>
    </izvorni_sadrzaj>
    <derivirana_varijabla naziv="DomainObject.Predmet.ProtuStrankaListNazivFormatedOIB_1">
      <item>KONTURA j.d.o.o. za trgovinu i ugostiteljstvo, OIB 81243753398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KONTURA j.d.o.o. za trgovinu i ugostiteljstvo</izvorni_sadrzaj>
    <derivirana_varijabla naziv="DomainObject.Predmet.ProtustrankaIDrugi_1">KONTURA j.d.o.o. za trgovinu i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KONTURA j.d.o.o. za trgovinu i ugostiteljstvo, OIB 81243753398, Žirjanska 20 A, 22211 Tribunj</izvorni_sadrzaj>
    <derivirana_varijabla naziv="DomainObject.Predmet.ProtustrankaIDrugiAdressOIB_1">KONTURA j.d.o.o. za trgovinu i ugostiteljstvo, OIB 81243753398, Žirjanska 20 A, 22211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KONTURA j.d.o.o. za trgovinu i ugostiteljstvo</item>
    </izvorni_sadrzaj>
    <derivirana_varijabla naziv="DomainObject.Predmet.SudioniciListNaziv_1">
      <item>Financijska agencija</item>
      <item>KONTURA j.d.o.o. za trgovinu i ugostiteljstvo</item>
    </derivirana_varijabla>
  </DomainObject.Predmet.SudioniciListNaziv>
  <DomainObject.Predmet.SudioniciListAdressOIB>
    <izvorni_sadrzaj>
      <item>Financijska agencija, OIB 85821130368, PERIVOJ L.MARUNE 1,22000 Šibenik</item>
      <item>KONTURA j.d.o.o. za trgovinu i ugostiteljstvo, OIB 81243753398, Žirjanska 20 A,22211 Tribunj</item>
    </izvorni_sadrzaj>
    <derivirana_varijabla naziv="DomainObject.Predmet.SudioniciListAdressOIB_1">
      <item>Financijska agencija, OIB 85821130368, PERIVOJ L.MARUNE 1,22000 Šibenik</item>
      <item>KONTURA j.d.o.o. za trgovinu i ugostiteljstvo, OIB 81243753398, Žirjanska 20 A,22211 Tribunj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81243753398</item>
    </izvorni_sadrzaj>
    <derivirana_varijabla naziv="DomainObject.Predmet.SudioniciListNazivOIB_1">
      <item>, OIB 85821130368</item>
      <item>, OIB 81243753398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Jadran Sekso, OIB 56627311158, Ulica Bože Peričića 26, 22000 Šibenik</item>
    </izvorni_sadrzaj>
    <derivirana_varijabla naziv="DomainObject.Predmet.StecajniUpraviteljiListAddressOIB_1">
      <item>Josip Jadran Sekso, OIB 56627311158, Ulica Bože Peričića 26, 22000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E3DD38-3EC4-4CF4-AF9D-2127E7862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1035</properties:Words>
  <properties:Characters>5659</properties:Characters>
  <properties:Lines>130</properties:Lines>
  <properties:Paragraphs>42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2017-11-13T10:22:00Z</dcterms:created>
  <dc:creator>Administrator</dc:creator>
  <cp:lastModifiedBy>Martina Kalmeta</cp:lastModifiedBy>
  <cp:lastPrinted>2017-11-13T12:36:00Z</cp:lastPrinted>
  <dcterms:modified xmlns:xsi="http://www.w3.org/2001/XMLSchema-instance" xsi:type="dcterms:W3CDTF">2017-11-13T12:50:00Z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