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267b" w14:paraId="cdc267b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C6000B">
        <w:rPr>
          <w:lang w:eastAsia="en-US"/>
        </w:rPr>
        <w:t>190</w:t>
      </w:r>
      <w:r w:rsidR="003748ED" w:rsidRPr="001A23D7">
        <w:rPr>
          <w:lang w:eastAsia="en-US"/>
        </w:rPr>
        <w:t>/1</w:t>
      </w:r>
      <w:r w:rsidR="00C6000B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1A23D7">
      <w:pPr>
        <w:jc w:val="both"/>
      </w:pPr>
    </w:p>
    <w:p w:rsidRDefault="008C50C5" w:rsidP="00512F88" w:rsidR="00D667B9" w:rsidRPr="001A23D7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</w:t>
      </w:r>
      <w:r w:rsidR="00FF6942">
        <w:t>zahtjevu</w:t>
      </w:r>
      <w:r w:rsidR="00F12564" w:rsidRPr="002660A6">
        <w:t xml:space="preserve"> </w:t>
      </w:r>
      <w:r w:rsidR="003748ED" w:rsidRPr="001A23D7">
        <w:t>FINANCIJSKA AGENCIJA,</w:t>
      </w:r>
      <w:r w:rsidR="00D1627A">
        <w:t xml:space="preserve"> Zagreb, </w:t>
      </w:r>
      <w:r w:rsidR="00C95F44" w:rsidRPr="00C95F44">
        <w:t>Trg svibanjskih žrtava 1995. broj 1</w:t>
      </w:r>
      <w:r w:rsidR="00C95F44">
        <w:t xml:space="preserve">, </w:t>
      </w:r>
      <w:r w:rsidR="003748ED" w:rsidRPr="001A23D7">
        <w:t xml:space="preserve">za otvaranje </w:t>
      </w:r>
      <w:r w:rsidR="00FF6942">
        <w:t xml:space="preserve">skraćenog </w:t>
      </w:r>
      <w:r w:rsidR="003748ED" w:rsidRPr="001A23D7">
        <w:t>stečajnog postupka nad dužnikom</w:t>
      </w:r>
      <w:r w:rsidR="00D1627A">
        <w:t xml:space="preserve"> </w:t>
      </w:r>
      <w:r w:rsidR="00C6000B" w:rsidRPr="00C6000B">
        <w:t xml:space="preserve">AMG PRODUCT </w:t>
      </w:r>
      <w:r w:rsidR="00FF6942">
        <w:t xml:space="preserve"> </w:t>
      </w:r>
      <w:r w:rsidR="00C6000B" w:rsidRPr="00C6000B">
        <w:t xml:space="preserve">jednostavno društvo s ograničenom odgovornošću za građenje, iz Zagreba, </w:t>
      </w:r>
      <w:proofErr w:type="spellStart"/>
      <w:r w:rsidR="00C6000B" w:rsidRPr="00C6000B">
        <w:t>Markuševečka</w:t>
      </w:r>
      <w:proofErr w:type="spellEnd"/>
      <w:r w:rsidR="00C6000B" w:rsidRPr="00C6000B">
        <w:t xml:space="preserve"> cesta 50</w:t>
      </w:r>
      <w:r w:rsidR="00D1627A">
        <w:t xml:space="preserve">, </w:t>
      </w:r>
      <w:proofErr w:type="spellStart"/>
      <w:r w:rsidR="00C6000B" w:rsidRPr="00C6000B">
        <w:t>OIB</w:t>
      </w:r>
      <w:proofErr w:type="spellEnd"/>
      <w:r w:rsidR="00C6000B" w:rsidRPr="00C6000B">
        <w:t>:92807751776, MBS: 080864102,</w:t>
      </w:r>
      <w:r w:rsidR="00C6000B">
        <w:t xml:space="preserve"> 11</w:t>
      </w:r>
      <w:r w:rsidR="00283691">
        <w:t>.</w:t>
      </w:r>
      <w:r w:rsidR="00224DA6" w:rsidRPr="001A23D7">
        <w:t xml:space="preserve"> </w:t>
      </w:r>
      <w:r w:rsidR="00C6000B">
        <w:t>srpnja</w:t>
      </w:r>
      <w:r w:rsidR="00D667B9" w:rsidRPr="001A23D7">
        <w:t xml:space="preserve"> 20</w:t>
      </w:r>
      <w:r w:rsidR="00E7150A" w:rsidRPr="001A23D7">
        <w:t>1</w:t>
      </w:r>
      <w:r w:rsidR="00D1627A">
        <w:t>6</w:t>
      </w:r>
      <w:r w:rsidR="00D667B9" w:rsidRPr="001A23D7">
        <w:t>.</w:t>
      </w:r>
      <w:r w:rsidR="003748ED" w:rsidRPr="001A23D7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FF6942" w:rsidRPr="00FF6942">
        <w:t xml:space="preserve">AMG PRODUCT  jednostavno društvo s ograničenom odgovornošću za građenje, iz Zagreba, </w:t>
      </w:r>
      <w:proofErr w:type="spellStart"/>
      <w:r w:rsidR="00FF6942" w:rsidRPr="00FF6942">
        <w:t>Markuševečka</w:t>
      </w:r>
      <w:proofErr w:type="spellEnd"/>
      <w:r w:rsidR="00FF6942" w:rsidRPr="00FF6942">
        <w:t xml:space="preserve"> cesta 50, </w:t>
      </w:r>
      <w:proofErr w:type="spellStart"/>
      <w:r w:rsidR="00FF6942" w:rsidRPr="00FF6942">
        <w:t>OIB</w:t>
      </w:r>
      <w:proofErr w:type="spellEnd"/>
      <w:r w:rsidR="00FF6942" w:rsidRPr="00FF6942">
        <w:t>:92807751776, MBS: 080864102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C6000B">
        <w:t>8</w:t>
      </w:r>
      <w:r>
        <w:t xml:space="preserve">. </w:t>
      </w:r>
      <w:r w:rsidR="00C6000B">
        <w:t>siječnja</w:t>
      </w:r>
      <w:r w:rsidR="00507A29">
        <w:t xml:space="preserve"> 201</w:t>
      </w:r>
      <w:r w:rsidR="00C6000B">
        <w:t>6</w:t>
      </w:r>
      <w:r w:rsidR="00507A29">
        <w:t xml:space="preserve"> </w:t>
      </w:r>
      <w:r w:rsidR="003340F9">
        <w:t>zaht</w:t>
      </w:r>
      <w:r w:rsidR="00C6000B">
        <w:t>j</w:t>
      </w:r>
      <w:r w:rsidR="003340F9">
        <w:t>e</w:t>
      </w:r>
      <w:r w:rsidR="00C6000B">
        <w:t xml:space="preserve">v </w:t>
      </w:r>
      <w:r>
        <w:t xml:space="preserve">za otvaranje stečajnog postupka nad dužnikom temeljem odredbe čl. </w:t>
      </w:r>
      <w:r w:rsidR="00C6000B">
        <w:t>429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zahtjeva </w:t>
      </w:r>
      <w:r w:rsidR="00507A29">
        <w:t xml:space="preserve">punomoćnik 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>FINA-e od 30</w:t>
      </w:r>
      <w:r w:rsidR="00507A29">
        <w:t xml:space="preserve">. lipnja 2016. </w:t>
      </w:r>
      <w:r w:rsidR="00C95F44">
        <w:t xml:space="preserve">iz koje proizlazi da dužnik na dan izdavanja potvrde </w:t>
      </w:r>
      <w:r w:rsidR="00507A29">
        <w:t>ima 0 dana neprekidne blokade, odnosno 0 dana blokade u proteklih 6 mjeseci,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11</w:t>
      </w:r>
      <w:r w:rsidR="00AD18BE" w:rsidRPr="001A23D7">
        <w:t xml:space="preserve">. </w:t>
      </w:r>
      <w:r w:rsidR="00C6000B">
        <w:t>srpnja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5C2C30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5C2C30" w:rsidR="00C6000B"/>
    <w:p w:rsidRDefault="005C2C30" w:rsidP="007A1486" w:rsidR="005C2C3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C2C30" w:rsidP="007A1486" w:rsidR="005C2C3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C2C30" w:rsidP="007A1486" w:rsidR="005C2C30" w:rsidRPr="007A1486">
      <w:pPr>
        <w:ind w:left="720"/>
      </w:pPr>
    </w:p>
    <w:p w:rsidRDefault="005C2C30" w:rsidP="005C2C30" w:rsidR="005C2C30" w:rsidRPr="001A23D7"/>
    <w:sectPr w:rsidSect="00F224E7" w:rsidR="005C2C30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340F9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2C30"/>
    <w:rsid w:val="005C619E"/>
    <w:rsid w:val="005F79D4"/>
    <w:rsid w:val="00603F3F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AMG PRODUCT j.d.o.o.</izvorni_sadrzaj>
    <derivirana_varijabla naziv="DomainObject.Predmet.ProtustrankaFormated_1">  AMG PRODUCT j.d.o.o.</derivirana_varijabla>
  </DomainObject.Predmet.ProtustrankaFormated>
  <DomainObject.Predmet.ProtustrankaFormatedOIB>
    <izvorni_sadrzaj>  AMG PRODUCT j.d.o.o., OIB 92807751776</izvorni_sadrzaj>
    <derivirana_varijabla naziv="DomainObject.Predmet.ProtustrankaFormatedOIB_1">  AMG PRODUCT j.d.o.o., OIB 92807751776</derivirana_varijabla>
  </DomainObject.Predmet.ProtustrankaFormatedOIB>
  <DomainObject.Predmet.ProtustrankaFormatedWithAdress>
    <izvorni_sadrzaj> AMG PRODUCT j.d.o.o., Markuševečka cesta 50, 10000 Zagreb</izvorni_sadrzaj>
    <derivirana_varijabla naziv="DomainObject.Predmet.ProtustrankaFormatedWithAdress_1"> AMG PRODUCT j.d.o.o., Markuševečka cesta 50, 10000 Zagreb</derivirana_varijabla>
  </DomainObject.Predmet.ProtustrankaFormatedWithAdress>
  <DomainObject.Predmet.ProtustrankaFormatedWithAdressOIB>
    <izvorni_sadrzaj> AMG PRODUCT j.d.o.o., OIB 92807751776, Markuševečka cesta 50, 10000 Zagreb</izvorni_sadrzaj>
    <derivirana_varijabla naziv="DomainObject.Predmet.ProtustrankaFormatedWithAdressOIB_1"> AMG PRODUCT j.d.o.o., OIB 92807751776, Markuševečka cesta 50, 10000 Zagreb</derivirana_varijabla>
  </DomainObject.Predmet.ProtustrankaFormatedWithAdressOIB>
  <DomainObject.Predmet.ProtustrankaWithAdress>
    <izvorni_sadrzaj>AMG PRODUCT j.d.o.o. Markuševečka cesta 50, 10000 Zagreb</izvorni_sadrzaj>
    <derivirana_varijabla naziv="DomainObject.Predmet.ProtustrankaWithAdress_1">AMG PRODUCT j.d.o.o. Markuševečka cesta 50, 10000 Zagreb</derivirana_varijabla>
  </DomainObject.Predmet.ProtustrankaWithAdress>
  <DomainObject.Predmet.ProtustrankaWithAdressOIB>
    <izvorni_sadrzaj>AMG PRODUCT j.d.o.o., OIB 92807751776, Markuševečka cesta 50, 10000 Zagreb</izvorni_sadrzaj>
    <derivirana_varijabla naziv="DomainObject.Predmet.ProtustrankaWithAdressOIB_1">AMG PRODUCT j.d.o.o., OIB 92807751776, Markuševečka cesta 50, 10000 Zagreb</derivirana_varijabla>
  </DomainObject.Predmet.ProtustrankaWithAdressOIB>
  <DomainObject.Predmet.ProtustrankaNazivFormated>
    <izvorni_sadrzaj>AMG PRODUCT j.d.o.o.</izvorni_sadrzaj>
    <derivirana_varijabla naziv="DomainObject.Predmet.ProtustrankaNazivFormated_1">AMG PRODUCT j.d.o.o.</derivirana_varijabla>
  </DomainObject.Predmet.ProtustrankaNazivFormated>
  <DomainObject.Predmet.ProtustrankaNazivFormatedOIB>
    <izvorni_sadrzaj>AMG PRODUCT j.d.o.o., OIB 92807751776</izvorni_sadrzaj>
    <derivirana_varijabla naziv="DomainObject.Predmet.ProtustrankaNazivFormatedOIB_1">AMG PRODUCT j.d.o.o., OIB 92807751776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AMG PRODUCT j.d.o.o.</item>
    </izvorni_sadrzaj>
    <derivirana_varijabla naziv="DomainObject.Predmet.ProtuStrankaListFormated_1">
      <item>AMG PRODUCT j.d.o.o.</item>
    </derivirana_varijabla>
  </DomainObject.Predmet.ProtuStrankaListFormated>
  <DomainObject.Predmet.ProtuStrankaListFormatedOIB>
    <izvorni_sadrzaj>
      <item>AMG PRODUCT j.d.o.o., OIB 92807751776</item>
    </izvorni_sadrzaj>
    <derivirana_varijabla naziv="DomainObject.Predmet.ProtuStrankaListFormatedOIB_1">
      <item>AMG PRODUCT j.d.o.o., OIB 92807751776</item>
    </derivirana_varijabla>
  </DomainObject.Predmet.ProtuStrankaListFormatedOIB>
  <DomainObject.Predmet.ProtuStrankaListFormatedWithAdress>
    <izvorni_sadrzaj>
      <item>AMG PRODUCT j.d.o.o., Markuševečka cesta 50, 10000 Zagreb</item>
    </izvorni_sadrzaj>
    <derivirana_varijabla naziv="DomainObject.Predmet.ProtuStrankaListFormatedWithAdress_1">
      <item>AMG PRODUCT j.d.o.o., Markuševečka cesta 50, 10000 Zagreb</item>
    </derivirana_varijabla>
  </DomainObject.Predmet.ProtuStrankaListFormatedWithAdress>
  <DomainObject.Predmet.ProtuStrankaListFormatedWithAdressOIB>
    <izvorni_sadrzaj>
      <item>AMG PRODUCT j.d.o.o., OIB 92807751776, Markuševečka cesta 50, 10000 Zagreb</item>
    </izvorni_sadrzaj>
    <derivirana_varijabla naziv="DomainObject.Predmet.ProtuStrankaListFormatedWithAdressOIB_1">
      <item>AMG PRODUCT j.d.o.o., OIB 92807751776, Markuševečka cesta 50, 10000 Zagreb</item>
    </derivirana_varijabla>
  </DomainObject.Predmet.ProtuStrankaListFormatedWithAdressOIB>
  <DomainObject.Predmet.ProtuStrankaListNazivFormated>
    <izvorni_sadrzaj>
      <item>AMG PRODUCT j.d.o.o.</item>
    </izvorni_sadrzaj>
    <derivirana_varijabla naziv="DomainObject.Predmet.ProtuStrankaListNazivFormated_1">
      <item>AMG PRODUCT j.d.o.o.</item>
    </derivirana_varijabla>
  </DomainObject.Predmet.ProtuStrankaListNazivFormated>
  <DomainObject.Predmet.ProtuStrankaListNazivFormatedOIB>
    <izvorni_sadrzaj>
      <item>AMG PRODUCT j.d.o.o., OIB 92807751776</item>
    </izvorni_sadrzaj>
    <derivirana_varijabla naziv="DomainObject.Predmet.ProtuStrankaListNazivFormatedOIB_1">
      <item>AMG PRODUCT j.d.o.o., OIB 92807751776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AMG PRODUCT j.d.o.o.</izvorni_sadrzaj>
    <derivirana_varijabla naziv="DomainObject.Predmet.ProtustrankaIDrugi_1">AMG PRODUCT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AMG PRODUCT j.d.o.o., OIB 92807751776, Markuševečka cesta 50, 10000 Zagreb</izvorni_sadrzaj>
    <derivirana_varijabla naziv="DomainObject.Predmet.ProtustrankaIDrugiAdressOIB_1">AMG PRODUCT j.d.o.o., OIB 92807751776,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AMG PRODUCT j.d.o.o.</item>
    </izvorni_sadrzaj>
    <derivirana_varijabla naziv="DomainObject.Predmet.SudioniciListNaziv_1">
      <item>FINA Regionalni centar Zagreb</item>
      <item>AMG PRODUCT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AMG PRODUCT j.d.o.o., OIB 92807751776, Markuševečka cesta 50,10000 Zagreb</item>
    </izvorni_sadrzaj>
    <derivirana_varijabla naziv="DomainObject.Predmet.SudioniciListAdressOIB_1">
      <item>FINA Regionalni centar Zagreb, OIB 85821130368, Trg svibanjskih žrtava 1995. 1,10000 Zagreb</item>
      <item>AMG PRODUCT j.d.o.o., OIB 92807751776, Markuševečka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92807751776</item>
    </izvorni_sadrzaj>
    <derivirana_varijabla naziv="DomainObject.Predmet.SudioniciListNazivOIB_1">
      <item>, OIB 85821130368</item>
      <item>, OIB 92807751776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C86EE-1C2E-4F55-944C-2DD35D92E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278</properties:Words>
  <properties:Characters>1426</properties:Characters>
  <properties:Lines>47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2016-07-11T09:14:00Z</dcterms:created>
  <dc:creator>Jelena</dc:creator>
  <cp:lastModifiedBy>Ivana Stampf</cp:lastModifiedBy>
  <cp:lastPrinted>2010-12-20T11:38:00Z</cp:lastPrinted>
  <dcterms:modified xmlns:xsi="http://www.w3.org/2001/XMLSchema-instance" xsi:type="dcterms:W3CDTF">2016-07-11T10:48:00Z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