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653c" w14:paraId="737653c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895908">
      <w:pPr>
        <w:ind w:left="5040"/>
        <w:rPr>
          <w:b/>
        </w:rPr>
      </w:pPr>
    </w:p>
    <w:p w:rsidRDefault="00B90C5A" w:rsidP="00AC36B8" w:rsidR="00B90C5A" w:rsidRPr="00B90C5A">
      <w:pPr>
        <w:ind w:firstLine="360"/>
        <w:jc w:val="right"/>
        <w:rPr>
          <w:b/>
        </w:rPr>
      </w:pPr>
      <w:r w:rsidRPr="00B90C5A">
        <w:rPr>
          <w:b/>
        </w:rPr>
        <w:t xml:space="preserve">SANJA POŽAR, Zagreb, </w:t>
      </w:r>
    </w:p>
    <w:p w:rsidRDefault="00B90C5A" w:rsidP="00AC36B8" w:rsidR="00895908" w:rsidRPr="00B90C5A">
      <w:pPr>
        <w:ind w:firstLine="360"/>
        <w:jc w:val="right"/>
        <w:rPr>
          <w:b/>
        </w:rPr>
      </w:pPr>
      <w:r w:rsidRPr="00B90C5A">
        <w:rPr>
          <w:b/>
        </w:rPr>
        <w:t>Hrvoja Macanovića 47</w:t>
      </w:r>
    </w:p>
    <w:p w:rsidRDefault="00F5597F" w:rsidP="00AC36B8" w:rsidR="00F5597F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B90C5A">
        <w:t>4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C101F6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90C5A">
        <w:t xml:space="preserve">POTKONJE </w:t>
      </w:r>
      <w:r w:rsidR="00B64A41">
        <w:t xml:space="preserve">jednostavno društvo s ograničenom odgovornošću </w:t>
      </w:r>
      <w:r w:rsidR="00B90C5A">
        <w:t>za proizvodnju i usluge, Knin, Ul. Sv. Ante 34, OIB:14028668713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101F6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C101F6">
        <w:rPr>
          <w:bCs/>
        </w:rPr>
        <w:t>10,40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101F6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C101F6">
        <w:rPr>
          <w:bCs/>
        </w:rPr>
        <w:t xml:space="preserve">10,50 </w:t>
      </w:r>
      <w:r w:rsidR="0064551A" w:rsidRPr="0064551A">
        <w:rPr>
          <w:bCs/>
        </w:rPr>
        <w:t>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101F6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B90C5A">
      <w:t>4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7F1494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64A41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01F6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F1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4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4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4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4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F1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4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4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4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4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</izvorni_sadrzaj>
    <derivirana_varijabla naziv="DomainObject.Predmet.SudioniciListNaziv_1">
      <item>FINA - Podružnica  Šibenik</item>
      <item>POTKONJE jednostavno društvo s ograničenom odgovornošću za proizvodnju i usluge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</izvorni_sadrzaj>
    <derivirana_varijabla naziv="DomainObject.Predmet.SudioniciListNazivOIB_1">
      <item>, OIB 85821130368</item>
      <item>, OIB 14028668713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3ADC7-C104-403B-950D-DC30453AE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847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2016-03-16T12:07:00Z</dcterms:created>
  <dc:creator>Ardena Bajlo</dc:creator>
  <cp:lastModifiedBy>Merlina Klišmanić</cp:lastModifiedBy>
  <cp:lastPrinted>2016-03-23T07:26:00Z</cp:lastPrinted>
  <dcterms:modified xmlns:xsi="http://www.w3.org/2001/XMLSchema-instance" xsi:type="dcterms:W3CDTF">2016-04-05T09:32:00Z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