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7a12" w14:paraId="cae7a12" w:rsidRDefault="008A57AF" w:rsidP="008A57AF" w:rsidR="008A57AF">
      <w:pPr>
        <w:jc w:val="right"/>
        <w15:collapsed w:val="false"/>
      </w:pPr>
      <w:bookmarkStart w:name="_GoBack" w:id="0"/>
      <w:bookmarkEnd w:id="0"/>
      <w:r>
        <w:t>9 St-1042/2015</w:t>
      </w:r>
    </w:p>
    <w:p w:rsidRDefault="008A57AF" w:rsidP="008A57AF" w:rsidR="008A57AF"/>
    <w:p w:rsidRDefault="008A57AF" w:rsidP="008A57AF" w:rsidR="008A57AF"/>
    <w:p w:rsidRDefault="008A57AF" w:rsidP="008A57AF" w:rsidR="008A57AF">
      <w:r>
        <w:t>REPUBLIKA HRVATSKA</w:t>
      </w:r>
    </w:p>
    <w:p w:rsidRDefault="008A57AF" w:rsidP="008A57AF" w:rsidR="008A57AF">
      <w:r>
        <w:t>TRGOVAČKI SUD U ZADRU</w:t>
      </w:r>
    </w:p>
    <w:p w:rsidRDefault="008A57AF" w:rsidP="008A57AF" w:rsidR="008A57AF">
      <w:r>
        <w:t>STALNA SLUŽBA U ŠIBENIKU</w:t>
      </w:r>
    </w:p>
    <w:p w:rsidRDefault="008A57AF" w:rsidP="008A57AF" w:rsidR="008A57AF"/>
    <w:p w:rsidRDefault="008A57AF" w:rsidP="008A57AF" w:rsidR="008A57AF"/>
    <w:p w:rsidRDefault="008A57AF" w:rsidP="008A57AF" w:rsidR="008A57AF"/>
    <w:p w:rsidRDefault="008A57AF" w:rsidP="008A57AF" w:rsidR="008A57AF">
      <w:pPr>
        <w:jc w:val="center"/>
      </w:pPr>
      <w:r>
        <w:t>R E P U B L I K A  H R V A T S K A</w:t>
      </w:r>
    </w:p>
    <w:p w:rsidRDefault="008A57AF" w:rsidP="008A57AF" w:rsidR="008A57AF">
      <w:pPr>
        <w:jc w:val="center"/>
      </w:pPr>
    </w:p>
    <w:p w:rsidRDefault="008A57AF" w:rsidP="008A57AF" w:rsidR="008A57AF">
      <w:pPr>
        <w:jc w:val="center"/>
      </w:pPr>
      <w:r>
        <w:t>R J E Š E N J E</w:t>
      </w:r>
    </w:p>
    <w:p w:rsidRDefault="008A57AF" w:rsidP="008A57AF" w:rsidR="008A57AF">
      <w:pPr>
        <w:jc w:val="center"/>
      </w:pPr>
    </w:p>
    <w:p w:rsidRDefault="008A57AF" w:rsidP="008A57AF" w:rsidR="008A57AF">
      <w:pPr>
        <w:jc w:val="both"/>
      </w:pPr>
    </w:p>
    <w:p w:rsidRDefault="008A57AF" w:rsidP="008A57AF" w:rsidR="008A57AF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NEKRETNINE DALMACIJA d.o.o., iz Šibenika, Stjepana Radića 15, OIB: 92537314270,</w:t>
      </w:r>
      <w:r w:rsidRPr="000B7445">
        <w:rPr>
          <w:lang w:val="hr-HR"/>
        </w:rPr>
        <w:t xml:space="preserve"> </w:t>
      </w:r>
      <w:r>
        <w:rPr>
          <w:lang w:val="hr-HR"/>
        </w:rPr>
        <w:t>povodom zahtjeva Financijske agencije – Regionalni centar Split, Podružnica Šibeni</w:t>
      </w:r>
      <w:r w:rsidR="00E60C43">
        <w:rPr>
          <w:lang w:val="hr-HR"/>
        </w:rPr>
        <w:t>k, po službenoj dužnosti dana 18</w:t>
      </w:r>
      <w:r>
        <w:rPr>
          <w:lang w:val="hr-HR"/>
        </w:rPr>
        <w:t>. travnja 2016. godine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8A57AF" w:rsidP="008A57AF" w:rsidR="008A57AF">
      <w:pPr>
        <w:tabs>
          <w:tab w:pos="885" w:val="left"/>
        </w:tabs>
        <w:rPr>
          <w:lang w:val="hr-HR"/>
        </w:rPr>
      </w:pPr>
    </w:p>
    <w:p w:rsidRDefault="008A57AF" w:rsidP="00E60C43" w:rsidR="008A57AF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8A57AF">
        <w:rPr>
          <w:lang w:val="hr-HR"/>
        </w:rPr>
        <w:t xml:space="preserve"> </w:t>
      </w:r>
      <w:r>
        <w:rPr>
          <w:lang w:val="hr-HR"/>
        </w:rPr>
        <w:t>NEKRETNINE DALMACIJA d.o.o., iz Šibenika, Stjepana Radića 1</w:t>
      </w:r>
      <w:r w:rsidR="00E60C43">
        <w:rPr>
          <w:lang w:val="hr-HR"/>
        </w:rPr>
        <w:t>5, OIB: 92537314270, sa danom 18</w:t>
      </w:r>
      <w:r>
        <w:rPr>
          <w:lang w:val="hr-HR"/>
        </w:rPr>
        <w:t xml:space="preserve">. travnja 2016. godine, </w:t>
      </w:r>
      <w:r w:rsidR="00E60C43">
        <w:rPr>
          <w:lang w:val="hr-HR"/>
        </w:rPr>
        <w:t xml:space="preserve">u 14.00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E60C43" w:rsidR="008A57AF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E60C43">
        <w:rPr>
          <w:lang w:val="hr-HR"/>
        </w:rPr>
        <w:t xml:space="preserve">ajnom postupku imenuje se Renato Sabljić, Zdenački zavoj 14, OIB: 74644810692. 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E60C43" w:rsidR="008A57AF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8A57AF">
        <w:rPr>
          <w:lang w:val="hr-HR"/>
        </w:rPr>
        <w:t xml:space="preserve"> </w:t>
      </w:r>
      <w:r>
        <w:rPr>
          <w:lang w:val="hr-HR"/>
        </w:rPr>
        <w:t>NEKRETNINE DALMACIJA d.o.o., iz Šibenika, Stjepana Radića 1</w:t>
      </w:r>
      <w:r w:rsidR="00E60C43">
        <w:rPr>
          <w:lang w:val="hr-HR"/>
        </w:rPr>
        <w:t>5, OIB: 92537314270, sa danom 18</w:t>
      </w:r>
      <w:r>
        <w:rPr>
          <w:lang w:val="hr-HR"/>
        </w:rPr>
        <w:t>. travnja 2016. godine.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E60C43" w:rsidR="008A57AF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E60C43" w:rsidR="008A57AF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 Sudski registar Trgovačkog suda u Zadru, Stalne službe u Šibeniku provest će brisanje dužnika iz sudskog registra.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A57AF" w:rsidP="008A57AF" w:rsidR="008A57AF">
      <w:pPr>
        <w:jc w:val="center"/>
        <w:rPr>
          <w:lang w:val="hr-HR"/>
        </w:rPr>
      </w:pPr>
    </w:p>
    <w:p w:rsidRDefault="008A57AF" w:rsidP="00E60C43" w:rsidR="00E60C43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29. prosinca 2015. godine zaprimljen je na ovom sudu zahtjev Financijske agencije – Regionalni centar Split, Podružnica Šibenik, za provedbu skraćenog stečajnog </w:t>
      </w:r>
    </w:p>
    <w:p w:rsidRDefault="00E60C43" w:rsidP="00E60C43" w:rsidR="00E60C43">
      <w:pPr>
        <w:jc w:val="both"/>
        <w:rPr>
          <w:lang w:val="hr-HR"/>
        </w:rPr>
      </w:pPr>
    </w:p>
    <w:p w:rsidRDefault="00E60C43" w:rsidP="00E60C43" w:rsidR="00E60C43">
      <w:pPr>
        <w:ind w:firstLine="720"/>
        <w:jc w:val="right"/>
        <w:rPr>
          <w:lang w:val="hr-HR"/>
        </w:rPr>
      </w:pPr>
      <w:r>
        <w:rPr>
          <w:lang w:val="hr-HR"/>
        </w:rPr>
        <w:lastRenderedPageBreak/>
        <w:t>9 St-1042/2015</w:t>
      </w:r>
    </w:p>
    <w:p w:rsidRDefault="00E60C43" w:rsidP="00E60C43" w:rsidR="00E60C43">
      <w:pPr>
        <w:jc w:val="both"/>
        <w:rPr>
          <w:lang w:val="hr-HR"/>
        </w:rPr>
      </w:pPr>
    </w:p>
    <w:p w:rsidRDefault="008A57AF" w:rsidP="00E60C43" w:rsidR="008A57AF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8A57AF">
        <w:rPr>
          <w:lang w:val="hr-HR"/>
        </w:rPr>
        <w:t xml:space="preserve"> </w:t>
      </w:r>
      <w:r>
        <w:rPr>
          <w:lang w:val="hr-HR"/>
        </w:rPr>
        <w:t>NEKRETNINE DALMACIJA d.o.o., iz Šibenika, Stjepana Radića 15, OIB: 92537314270.</w:t>
      </w:r>
    </w:p>
    <w:p w:rsidRDefault="008A57AF" w:rsidP="008A57AF" w:rsidR="008A57AF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St-1042/2015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C10D79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8A57AF" w:rsidP="008A57AF" w:rsidR="008A57AF">
      <w:pPr>
        <w:ind w:firstLine="720"/>
        <w:jc w:val="both"/>
        <w:rPr>
          <w:lang w:val="hr-HR"/>
        </w:rPr>
      </w:pPr>
    </w:p>
    <w:p w:rsidRDefault="008A57AF" w:rsidP="008A57AF" w:rsidR="008A57AF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8A57AF" w:rsidP="008A57AF" w:rsidR="008A57AF">
      <w:pPr>
        <w:ind w:firstLine="720"/>
        <w:jc w:val="both"/>
        <w:rPr>
          <w:lang w:val="hr-HR"/>
        </w:rPr>
      </w:pPr>
    </w:p>
    <w:p w:rsidRDefault="008A57AF" w:rsidP="008A57AF" w:rsidR="008A57AF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C10D79">
        <w:rPr>
          <w:lang w:val="hr-HR"/>
        </w:rPr>
        <w:t>ik nesposoban za plaćanje, pa j</w:t>
      </w:r>
      <w:r>
        <w:rPr>
          <w:lang w:val="hr-HR"/>
        </w:rPr>
        <w:t>e</w:t>
      </w:r>
      <w:r w:rsidR="00C10D79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8A57AF" w:rsidP="008A57AF" w:rsidR="008A57AF">
      <w:pPr>
        <w:ind w:firstLine="720"/>
        <w:jc w:val="both"/>
        <w:rPr>
          <w:lang w:val="hr-HR"/>
        </w:rPr>
      </w:pPr>
    </w:p>
    <w:p w:rsidRDefault="008A57AF" w:rsidP="008A57AF" w:rsidR="008A57AF">
      <w:pPr>
        <w:ind w:firstLine="720"/>
        <w:jc w:val="both"/>
        <w:rPr>
          <w:lang w:val="hr-HR"/>
        </w:rPr>
      </w:pPr>
    </w:p>
    <w:p w:rsidRDefault="00E60C43" w:rsidP="008A57AF" w:rsidR="008A57AF">
      <w:pPr>
        <w:ind w:firstLine="720"/>
        <w:jc w:val="center"/>
        <w:rPr>
          <w:lang w:val="hr-HR"/>
        </w:rPr>
      </w:pPr>
      <w:r>
        <w:rPr>
          <w:lang w:val="hr-HR"/>
        </w:rPr>
        <w:t>U Šibeniku, 18</w:t>
      </w:r>
      <w:r w:rsidR="008A57AF">
        <w:rPr>
          <w:lang w:val="hr-HR"/>
        </w:rPr>
        <w:t>. travnja 2016. godine</w:t>
      </w:r>
    </w:p>
    <w:p w:rsidRDefault="008A57AF" w:rsidP="008A57AF" w:rsidR="008A57AF">
      <w:pPr>
        <w:ind w:firstLine="720"/>
        <w:jc w:val="center"/>
        <w:rPr>
          <w:lang w:val="hr-HR"/>
        </w:rPr>
      </w:pPr>
    </w:p>
    <w:p w:rsidRDefault="008A57AF" w:rsidP="008A57AF" w:rsidR="008A57AF">
      <w:pPr>
        <w:ind w:firstLine="720"/>
        <w:jc w:val="center"/>
        <w:rPr>
          <w:lang w:val="hr-HR"/>
        </w:rPr>
      </w:pPr>
    </w:p>
    <w:p w:rsidRDefault="008A57AF" w:rsidP="008A57AF" w:rsidR="008A57AF">
      <w:pPr>
        <w:ind w:firstLine="720"/>
        <w:jc w:val="right"/>
        <w:rPr>
          <w:lang w:val="hr-HR"/>
        </w:rPr>
      </w:pPr>
    </w:p>
    <w:p w:rsidRDefault="008A57AF" w:rsidP="008A57AF" w:rsidR="008A57AF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8A57AF" w:rsidP="008A57AF" w:rsidR="008A57AF">
      <w:pPr>
        <w:ind w:firstLine="720"/>
        <w:jc w:val="right"/>
        <w:rPr>
          <w:lang w:val="hr-HR"/>
        </w:rPr>
      </w:pPr>
    </w:p>
    <w:p w:rsidRDefault="008A57AF" w:rsidP="008A57AF" w:rsidR="008A57AF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8A57AF" w:rsidP="008A57AF" w:rsidR="008A57AF">
      <w:pPr>
        <w:ind w:firstLine="720"/>
        <w:jc w:val="right"/>
        <w:rPr>
          <w:lang w:val="hr-HR"/>
        </w:rPr>
      </w:pP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A57AF" w:rsidP="008A57AF" w:rsidR="008A57AF">
      <w:pPr>
        <w:jc w:val="both"/>
        <w:rPr>
          <w:lang w:val="hr-HR"/>
        </w:rPr>
      </w:pPr>
    </w:p>
    <w:p w:rsidRDefault="008A57AF" w:rsidP="008A57AF" w:rsidR="008A57A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8A57AF" w:rsidP="008A57AF" w:rsidR="008A57A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dužnika</w:t>
      </w:r>
    </w:p>
    <w:p w:rsidRDefault="008A57AF" w:rsidP="008A57AF" w:rsidR="008A57A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8A57AF" w:rsidP="008A57AF" w:rsidR="008A57A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8A57AF" w:rsidP="008A57AF" w:rsidR="008A57A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sudski registar, po pravomoćnosti</w:t>
      </w:r>
    </w:p>
    <w:p w:rsidRDefault="00E60C43" w:rsidP="008A57AF" w:rsidR="00E60C4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E60C43" w:rsidP="008A57AF" w:rsidR="00E60C43" w:rsidRPr="00F1319A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8A57AF" w:rsidP="008A57AF" w:rsidR="008A57AF">
      <w:pPr>
        <w:jc w:val="both"/>
      </w:pPr>
    </w:p>
    <w:p w:rsidRDefault="008A57AF" w:rsidR="008A57AF"/>
    <w:sectPr w:rsidR="008A57A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7AF"/>
    <w:rsid w:val="00070852"/>
    <w:rsid w:val="0087721F"/>
    <w:rsid w:val="008A57AF"/>
    <w:rsid w:val="00C10D79"/>
    <w:rsid w:val="00E6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57AF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0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57AF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0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DALMACIJA društvo s ograničenom odgovornošću za promet nekretnina i trgovinu</izvorni_sadrzaj>
    <derivirana_varijabla naziv="DomainObject.Predmet.ProtustrankaFormated_1">  NEKRETNINE DALMACIJA društvo s ograničenom odgovornošću za promet nekretnina i trgovinu</derivirana_varijabla>
  </DomainObject.Predmet.ProtustrankaFormated>
  <DomainObject.Predmet.ProtustrankaFormatedOIB>
    <izvorni_sadrzaj>  NEKRETNINE DALMACIJA društvo s ograničenom odgovornošću za promet nekretnina i trgovinu, OIB 92537314270</izvorni_sadrzaj>
    <derivirana_varijabla naziv="DomainObject.Predmet.ProtustrankaFormatedOIB_1">  NEKRETNINE DALMACIJA društvo s ograničenom odgovornošću za promet nekretnina i trgovinu, OIB 92537314270</derivirana_varijabla>
  </DomainObject.Predmet.ProtustrankaFormatedOIB>
  <DomainObject.Predmet.ProtustrankaFormatedWithAdress>
    <izvorni_sadrzaj> NEKRETNINE DALMACIJA društvo s ograničenom odgovornošću za promet nekretnina i trgovinu, Stjepana Radića 15, 22000 Šibenik</izvorni_sadrzaj>
    <derivirana_varijabla naziv="DomainObject.Predmet.ProtustrankaFormatedWithAdress_1"> NEKRETNINE DALMACIJA društvo s ograničenom odgovornošću za promet nekretnina i trgovinu, Stjepana Radića 15, 22000 Šibenik</derivirana_varijabla>
  </DomainObject.Predmet.ProtustrankaFormatedWithAdress>
  <DomainObject.Predmet.ProtustrankaFormatedWithAdressOIB>
    <izvorni_sadrzaj> NEKRETNINE DALMACIJA društvo s ograničenom odgovornošću za promet nekretnina i trgovinu, OIB 92537314270, Stjepana Radića 15, 22000 Šibenik</izvorni_sadrzaj>
    <derivirana_varijabla naziv="DomainObject.Predmet.ProtustrankaFormatedWithAdressOIB_1"> NEKRETNINE DALMACIJA društvo s ograničenom odgovornošću za promet nekretnina i trgovinu, OIB 92537314270, Stjepana Radića 15, 22000 Šibenik</derivirana_varijabla>
  </DomainObject.Predmet.ProtustrankaFormatedWithAdressOIB>
  <DomainObject.Predmet.ProtustrankaWithAdress>
    <izvorni_sadrzaj>NEKRETNINE DALMACIJA društvo s ograničenom odgovornošću za promet nekretnina i trgovinu Stjepana Radića 15, 22000 Šibenik</izvorni_sadrzaj>
    <derivirana_varijabla naziv="DomainObject.Predmet.ProtustrankaWithAdress_1">NEKRETNINE DALMACIJA društvo s ograničenom odgovornošću za promet nekretnina i trgovinu Stjepana Radića 15, 22000 Šibenik</derivirana_varijabla>
  </DomainObject.Predmet.ProtustrankaWithAdress>
  <DomainObject.Predmet.ProtustrankaWithAdressOIB>
    <izvorni_sadrzaj>NEKRETNINE DALMACIJA društvo s ograničenom odgovornošću za promet nekretnina i trgovinu, OIB 92537314270, Stjepana Radića 15, 22000 Šibenik</izvorni_sadrzaj>
    <derivirana_varijabla naziv="DomainObject.Predmet.ProtustrankaWithAdressOIB_1">NEKRETNINE DALMACIJA društvo s ograničenom odgovornošću za promet nekretnina i trgovinu, OIB 92537314270, Stjepana Radića 15, 22000 Šibenik</derivirana_varijabla>
  </DomainObject.Predmet.ProtustrankaWithAdressOIB>
  <DomainObject.Predmet.ProtustrankaNazivFormated>
    <izvorni_sadrzaj>NEKRETNINE DALMACIJA društvo s ograničenom odgovornošću za promet nekretnina i trgovinu</izvorni_sadrzaj>
    <derivirana_varijabla naziv="DomainObject.Predmet.ProtustrankaNazivFormated_1">NEKRETNINE DALMACIJA društvo s ograničenom odgovornošću za promet nekretnina i trgovinu</derivirana_varijabla>
  </DomainObject.Predmet.ProtustrankaNazivFormated>
  <DomainObject.Predmet.ProtustrankaNazivFormatedOIB>
    <izvorni_sadrzaj>NEKRETNINE DALMACIJA društvo s ograničenom odgovornošću za promet nekretnina i trgovinu, OIB 92537314270</izvorni_sadrzaj>
    <derivirana_varijabla naziv="DomainObject.Predmet.ProtustrankaNazivFormatedOIB_1">NEKRETNINE DALMACIJA društvo s ograničenom odgovornošću za promet nekretnina i trgovinu, OIB 92537314270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NEKRETNINE DALMACIJA društvo s ograničenom odgovornošću za promet nekretnina i trgovinu</item>
    </izvorni_sadrzaj>
    <derivirana_varijabla naziv="DomainObject.Predmet.ProtuStrankaListFormated_1">
      <item>NEKRETNINE DALMACIJA društvo s ograničenom odgovornošću za promet nekretnina i trgovinu</item>
    </derivirana_varijabla>
  </DomainObject.Predmet.ProtuStrankaListFormated>
  <DomainObject.Predmet.ProtuStrankaListFormatedOIB>
    <izvorni_sadrzaj>
      <item>NEKRETNINE DALMACIJA društvo s ograničenom odgovornošću za promet nekretnina i trgovinu, OIB 92537314270</item>
    </izvorni_sadrzaj>
    <derivirana_varijabla naziv="DomainObject.Predmet.ProtuStrankaListFormatedOIB_1">
      <item>NEKRETNINE DALMACIJA društvo s ograničenom odgovornošću za promet nekretnina i trgovinu, OIB 92537314270</item>
    </derivirana_varijabla>
  </DomainObject.Predmet.ProtuStrankaListFormatedOIB>
  <DomainObject.Predmet.ProtuStrankaListFormatedWithAdress>
    <izvorni_sadrzaj>
      <item>NEKRETNINE DALMACIJA društvo s ograničenom odgovornošću za promet nekretnina i trgovinu, Stjepana Radića 15, 22000 Šibenik</item>
    </izvorni_sadrzaj>
    <derivirana_varijabla naziv="DomainObject.Predmet.ProtuStrankaListFormatedWithAdress_1">
      <item>NEKRETNINE DALMACIJA društvo s ograničenom odgovornošću za promet nekretnina i trgovinu, Stjepana Radića 15, 22000 Šibenik</item>
    </derivirana_varijabla>
  </DomainObject.Predmet.ProtuStrankaListFormatedWithAdress>
  <DomainObject.Predmet.ProtuStrankaListFormatedWithAdressOIB>
    <izvorni_sadrzaj>
      <item>NEKRETNINE DALMACIJA društvo s ograničenom odgovornošću za promet nekretnina i trgovinu, OIB 92537314270, Stjepana Radića 15, 22000 Šibenik</item>
    </izvorni_sadrzaj>
    <derivirana_varijabla naziv="DomainObject.Predmet.ProtuStrankaListFormatedWithAdressOIB_1">
      <item>NEKRETNINE DALMACIJA društvo s ograničenom odgovornošću za promet nekretnina i trgovinu, OIB 92537314270, Stjepana Radića 15, 22000 Šibenik</item>
    </derivirana_varijabla>
  </DomainObject.Predmet.ProtuStrankaListFormatedWithAdressOIB>
  <DomainObject.Predmet.ProtuStrankaListNazivFormated>
    <izvorni_sadrzaj>
      <item>NEKRETNINE DALMACIJA društvo s ograničenom odgovornošću za promet nekretnina i trgovinu</item>
    </izvorni_sadrzaj>
    <derivirana_varijabla naziv="DomainObject.Predmet.ProtuStrankaListNazivFormated_1">
      <item>NEKRETNINE DALMACIJA društvo s ograničenom odgovornošću za promet nekretnina i trgovinu</item>
    </derivirana_varijabla>
  </DomainObject.Predmet.ProtuStrankaListNazivFormated>
  <DomainObject.Predmet.ProtuStrankaListNazivFormatedOIB>
    <izvorni_sadrzaj>
      <item>NEKRETNINE DALMACIJA društvo s ograničenom odgovornošću za promet nekretnina i trgovinu, OIB 92537314270</item>
    </izvorni_sadrzaj>
    <derivirana_varijabla naziv="DomainObject.Predmet.ProtuStrankaListNazivFormatedOIB_1">
      <item>NEKRETNINE DALMACIJA društvo s ograničenom odgovornošću za promet nekretnina i trgovinu, OIB 92537314270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NEKRETNINE DALMACIJA društvo s ograničenom odgovornošću za promet nekretnina i trgovinu</izvorni_sadrzaj>
    <derivirana_varijabla naziv="DomainObject.Predmet.ProtustrankaIDrugi_1">NEKRETNINE DALMACIJA društvo s ograničenom odgovornošću za promet nekretnina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NEKRETNINE DALMACIJA društvo s ograničenom odgovornošću za promet nekretnina i trgovinu, OIB 92537314270, Stjepana Radića 15, 22000 Šibenik</izvorni_sadrzaj>
    <derivirana_varijabla naziv="DomainObject.Predmet.ProtustrankaIDrugiAdressOIB_1">NEKRETNINE DALMACIJA društvo s ograničenom odgovornošću za promet nekretnina i trgovinu, OIB 92537314270, Stjepana Radića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NEKRETNINE DALMACIJA društvo s ograničenom odgovornošću za promet nekretnina i trgovinu</item>
    </izvorni_sadrzaj>
    <derivirana_varijabla naziv="DomainObject.Predmet.SudioniciListNaziv_1">
      <item>FINA - Podružnica Šibenik</item>
      <item>NEKRETNINE DALMACIJA društvo s ograničenom odgovornošću za promet nekretnina i trgovinu</item>
    </derivirana_varijabla>
  </DomainObject.Predmet.SudioniciListNaziv>
  <DomainObject.Predmet.SudioniciListAdressOIB>
    <izvorni_sadrzaj>
      <item>FINA - Podružnica Šibenik, OIB 85821130368, Perivoj L. Marune 1,22000 Šibenik</item>
      <item>NEKRETNINE DALMACIJA društvo s ograničenom odgovornošću za promet nekretnina i trgovinu, OIB 92537314270, Stjepana Radića 15,22000 Šibenik</item>
    </izvorni_sadrzaj>
    <derivirana_varijabla naziv="DomainObject.Predmet.SudioniciListAdressOIB_1">
      <item>FINA - Podružnica Šibenik, OIB 85821130368, Perivoj L. Marune 1,22000 Šibenik</item>
      <item>NEKRETNINE DALMACIJA društvo s ograničenom odgovornošću za promet nekretnina i trgovinu, OIB 92537314270, Stjepana Radića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92537314270</item>
    </izvorni_sadrzaj>
    <derivirana_varijabla naziv="DomainObject.Predmet.SudioniciListNazivOIB_1">
      <item>, OIB 85821130368</item>
      <item>, OIB 92537314270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475</properties:Words>
  <properties:Characters>2602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2016-04-18T09:30:00Z</dcterms:created>
  <dc:creator>Sektor za informatiku</dc:creator>
  <cp:keywords/>
  <cp:lastModifiedBy>Marina Gulin</cp:lastModifiedBy>
  <dcterms:modified xmlns:xsi="http://www.w3.org/2001/XMLSchema-instance" xsi:type="dcterms:W3CDTF">2016-04-18T09:31:00Z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