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0f5d" w14:paraId="16b0f5d" w:rsidRDefault="00EE75C3" w:rsidP="002F2C86" w:rsidR="00AE649C" w:rsidRPr="009F268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9F268D">
        <w:tab/>
      </w:r>
      <w:r w:rsidR="00981C40" w:rsidRPr="009F268D">
        <w:tab/>
      </w:r>
    </w:p>
    <w:p w:rsidRDefault="00981C40" w:rsidP="002F2C86" w:rsidR="00981C40" w:rsidRPr="009F268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2F2C86" w:rsidR="00EE75C3" w:rsidRPr="009F268D">
      <w:pPr>
        <w:pStyle w:val="Bezproreda"/>
        <w:spacing w:after="0"/>
      </w:pPr>
    </w:p>
    <w:p w:rsidRDefault="001D3CFD" w:rsidP="002F2C86" w:rsidR="001D3CFD" w:rsidRPr="009F268D">
      <w:pPr>
        <w:pStyle w:val="Bezproreda"/>
        <w:spacing w:after="0"/>
      </w:pPr>
    </w:p>
    <w:p w:rsidRDefault="005A39E8" w:rsidP="002F2C86" w:rsidR="00AE649C" w:rsidRPr="009F268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9F268D">
        <w:t>REPUBLIKA HRVATSKA</w:t>
      </w:r>
    </w:p>
    <w:p w:rsidRDefault="00373F06" w:rsidP="002F2C86" w:rsidR="00373F06" w:rsidRPr="009F268D">
      <w:pPr>
        <w:pStyle w:val="Bezproreda"/>
        <w:spacing w:after="0"/>
        <w:rPr>
          <w:b/>
        </w:rPr>
      </w:pPr>
      <w:r w:rsidRPr="009F268D">
        <w:t>TRGOVAČKI SUD U VARAŽDINU</w:t>
      </w:r>
      <w:r w:rsidR="003E2D50" w:rsidRPr="009F268D">
        <w:tab/>
      </w:r>
      <w:r w:rsidR="003E2D50" w:rsidRPr="009F268D">
        <w:tab/>
      </w:r>
      <w:r w:rsidR="003E2D50" w:rsidRPr="009F268D">
        <w:tab/>
      </w:r>
      <w:r w:rsidR="00934A3E" w:rsidRPr="009F268D">
        <w:tab/>
      </w:r>
      <w:r w:rsidR="003E2D50" w:rsidRPr="009F268D">
        <w:t xml:space="preserve">Poslovni broj: </w:t>
      </w:r>
      <w:r w:rsidR="009F268D" w:rsidRPr="009F268D">
        <w:t>St-155/16-12</w:t>
      </w:r>
    </w:p>
    <w:p w:rsidRDefault="00373F06" w:rsidP="002F2C86" w:rsidR="00373F06" w:rsidRPr="009F268D">
      <w:pPr>
        <w:pStyle w:val="Bezproreda"/>
        <w:spacing w:after="0"/>
        <w:rPr>
          <w:b/>
        </w:rPr>
      </w:pPr>
      <w:r w:rsidRPr="009F268D">
        <w:t>42000 Varaždin, Ul. braće Radić 2</w:t>
      </w:r>
    </w:p>
    <w:p w:rsidRDefault="002714B1" w:rsidP="009F268D" w:rsidR="002714B1" w:rsidRPr="009F268D">
      <w:pPr>
        <w:pStyle w:val="Bezproreda"/>
        <w:spacing w:after="0"/>
        <w:rPr>
          <w:b/>
        </w:rPr>
      </w:pPr>
    </w:p>
    <w:p w:rsidRDefault="000353DE" w:rsidP="009F268D" w:rsidR="000353DE" w:rsidRPr="009F268D">
      <w:pPr>
        <w:pStyle w:val="Zaglavlje"/>
        <w:spacing w:after="0"/>
        <w:jc w:val="center"/>
      </w:pPr>
      <w:r w:rsidRPr="009F268D">
        <w:t>R E P U B L I K A    H R V A T S K A</w:t>
      </w:r>
    </w:p>
    <w:p w:rsidRDefault="000353DE" w:rsidP="009F268D" w:rsidR="000353DE" w:rsidRPr="009F268D">
      <w:pPr>
        <w:pStyle w:val="Zaglavlje"/>
        <w:spacing w:after="0"/>
        <w:jc w:val="center"/>
      </w:pPr>
    </w:p>
    <w:p w:rsidRDefault="000353DE" w:rsidP="009F268D" w:rsidR="000353DE" w:rsidRPr="009F268D">
      <w:pPr>
        <w:pStyle w:val="Zaglavlje"/>
        <w:spacing w:after="0"/>
        <w:jc w:val="center"/>
      </w:pPr>
      <w:r w:rsidRPr="009F268D">
        <w:t>R J E Š E N J E</w:t>
      </w:r>
    </w:p>
    <w:p w:rsidRDefault="000353DE" w:rsidP="009F268D" w:rsidR="000353DE" w:rsidRPr="009F268D">
      <w:pPr>
        <w:pStyle w:val="Zaglavlje"/>
        <w:spacing w:after="0"/>
      </w:pPr>
    </w:p>
    <w:p w:rsidRDefault="000353DE" w:rsidP="009F268D" w:rsidR="000353DE" w:rsidRPr="009F268D">
      <w:pPr>
        <w:spacing w:after="0"/>
        <w:jc w:val="both"/>
      </w:pPr>
      <w:r w:rsidRPr="009F268D">
        <w:tab/>
        <w:t>Trgovački sud u Varaždinu po su</w:t>
      </w:r>
      <w:r w:rsidR="009F268D" w:rsidRPr="009F268D">
        <w:t>tkinji</w:t>
      </w:r>
      <w:r w:rsidRPr="009F268D">
        <w:t xml:space="preserve"> toga suda Meliti Poljanec</w:t>
      </w:r>
      <w:r w:rsidR="009F268D" w:rsidRPr="009F268D">
        <w:t>-</w:t>
      </w:r>
      <w:r w:rsidRPr="009F268D">
        <w:t xml:space="preserve">Bubaš, kao stečajnoj sutkinji u stečajnom predmetu povodom prijedloga predlagatelja Financijske agencije Regionalni centar Zagreb, Podružnica Varaždin, Augusta Cesarca 2, Varaždin, </w:t>
      </w:r>
      <w:r w:rsidR="009F268D" w:rsidRPr="009F268D">
        <w:t xml:space="preserve">OIB: 85821130368, </w:t>
      </w:r>
      <w:r w:rsidRPr="009F268D">
        <w:t>za otvaranje stečajnog postup</w:t>
      </w:r>
      <w:r w:rsidR="00EB2BB4">
        <w:t>ka nad dužnikom KARMEL j.d.o.o.</w:t>
      </w:r>
      <w:r w:rsidRPr="009F268D">
        <w:t>, OIB: 10895755802</w:t>
      </w:r>
      <w:r w:rsidR="009F268D" w:rsidRPr="009F268D">
        <w:t xml:space="preserve">, </w:t>
      </w:r>
      <w:r w:rsidRPr="009F268D">
        <w:t>Trg bana J</w:t>
      </w:r>
      <w:r w:rsidR="00EB2BB4">
        <w:t>.</w:t>
      </w:r>
      <w:r w:rsidRPr="009F268D">
        <w:t xml:space="preserve"> Jelačića 7B, 48000 Koprivnica, dana 20. </w:t>
      </w:r>
      <w:r w:rsidR="009F268D" w:rsidRPr="009F268D">
        <w:t>listopada 2016.</w:t>
      </w:r>
    </w:p>
    <w:p w:rsidRDefault="00EB2BB4" w:rsidP="009F268D" w:rsidR="00EB2BB4">
      <w:pPr>
        <w:spacing w:after="0"/>
        <w:jc w:val="center"/>
      </w:pPr>
    </w:p>
    <w:p w:rsidRDefault="000353DE" w:rsidP="009F268D" w:rsidR="000353DE" w:rsidRPr="009F268D">
      <w:pPr>
        <w:spacing w:after="0"/>
        <w:jc w:val="center"/>
      </w:pPr>
      <w:r w:rsidRPr="009F268D">
        <w:t>r i j e š i o  j e</w:t>
      </w:r>
    </w:p>
    <w:p w:rsidRDefault="000353DE" w:rsidP="009F268D" w:rsidR="000353DE" w:rsidRPr="009F268D">
      <w:pPr>
        <w:spacing w:after="0"/>
        <w:jc w:val="both"/>
      </w:pPr>
    </w:p>
    <w:p w:rsidRDefault="000353DE" w:rsidP="009F268D" w:rsidR="000353DE" w:rsidRPr="009F268D">
      <w:pPr>
        <w:spacing w:after="0"/>
        <w:jc w:val="both"/>
      </w:pPr>
      <w:r w:rsidRPr="009F268D">
        <w:tab/>
        <w:t>I. Ročište radi očitovanja o prijedlogu za otvaranje stečajnog postupka i davanja obavijesti iz čl. 117. Stečajnog zakona ("Narodne novine" 71/15</w:t>
      </w:r>
      <w:r w:rsidR="009F268D">
        <w:t>;</w:t>
      </w:r>
      <w:r w:rsidRPr="009F268D">
        <w:t xml:space="preserve"> dalje SZ) i radi utvrđivanja uvjeta za otvaranje stečajnog postupka nad dužnikom zakazuje se</w:t>
      </w:r>
      <w:r w:rsidR="009F268D">
        <w:t xml:space="preserve"> kod ovog suda u Varaždinu, Ul. braće Radić 2, soba broj 224/II, za dan </w:t>
      </w:r>
      <w:r w:rsidR="009F268D" w:rsidRPr="009F268D">
        <w:t xml:space="preserve">23. studenoga 2016. u 10,00 </w:t>
      </w:r>
      <w:r w:rsidRPr="009F268D">
        <w:t>sati</w:t>
      </w:r>
      <w:r w:rsidR="009F268D">
        <w:t xml:space="preserve">, </w:t>
      </w:r>
      <w:r w:rsidRPr="009F268D">
        <w:t>na koje se pozivaju:</w:t>
      </w:r>
    </w:p>
    <w:p w:rsidRDefault="009F268D" w:rsidP="009F268D" w:rsidR="000353DE" w:rsidRPr="009F268D">
      <w:pPr>
        <w:pStyle w:val="Odlomakpopisa"/>
        <w:numPr>
          <w:ilvl w:val="0"/>
          <w:numId w:val="51"/>
        </w:numPr>
        <w:spacing w:after="0"/>
      </w:pPr>
      <w:r>
        <w:t xml:space="preserve">    </w:t>
      </w:r>
      <w:r w:rsidR="000353DE" w:rsidRPr="009F268D">
        <w:t>predlagatelj Financijska agencija, Regionalni centar Zagreb, Podružnica Varaždin, Augusta Cesarca 2, Varaždin,</w:t>
      </w:r>
    </w:p>
    <w:p w:rsidRDefault="009F268D" w:rsidP="009F268D" w:rsidR="000353DE">
      <w:pPr>
        <w:pStyle w:val="Odlomakpopisa"/>
        <w:numPr>
          <w:ilvl w:val="0"/>
          <w:numId w:val="51"/>
        </w:numPr>
        <w:spacing w:after="0"/>
      </w:pPr>
      <w:r>
        <w:t xml:space="preserve">   </w:t>
      </w:r>
      <w:r w:rsidR="000353DE" w:rsidRPr="009F268D">
        <w:t>direktor dužnika Vesna (</w:t>
      </w:r>
      <w:proofErr w:type="spellStart"/>
      <w:r w:rsidR="000353DE" w:rsidRPr="009F268D">
        <w:t>Kontak</w:t>
      </w:r>
      <w:proofErr w:type="spellEnd"/>
      <w:r w:rsidR="000353DE" w:rsidRPr="009F268D">
        <w:t xml:space="preserve">) </w:t>
      </w:r>
      <w:proofErr w:type="spellStart"/>
      <w:r w:rsidR="000353DE" w:rsidRPr="009F268D">
        <w:t>Harmadi</w:t>
      </w:r>
      <w:proofErr w:type="spellEnd"/>
      <w:r w:rsidR="000353DE" w:rsidRPr="009F268D">
        <w:t>, OIB: 76544291629, Koprivnički Ivanec, Koprivnička 10/A</w:t>
      </w:r>
    </w:p>
    <w:p w:rsidRDefault="009F268D" w:rsidP="009F268D" w:rsidR="000353DE">
      <w:pPr>
        <w:pStyle w:val="ListaeSPIS"/>
        <w:numPr>
          <w:ilvl w:val="0"/>
          <w:numId w:val="51"/>
        </w:numPr>
        <w:spacing w:after="0"/>
      </w:pPr>
      <w:r>
        <w:t>Županijsko državno odvjetništvo u Varaždinu, kao zastupnik po zakonu Republike Hrvatske.</w:t>
      </w:r>
    </w:p>
    <w:p w:rsidRDefault="000353DE" w:rsidP="009F268D" w:rsidR="000353DE" w:rsidRPr="009F268D">
      <w:pPr>
        <w:spacing w:after="0"/>
        <w:jc w:val="both"/>
      </w:pPr>
      <w:r w:rsidRPr="009F268D">
        <w:tab/>
        <w:t>II. Nalaže se direktoru dužnika da do dana održavanja ročišta iz točke I. izreke ovog rješenja dostavi sudu popis imovine i obveza sukladno čl. 17. SZ-a.</w:t>
      </w:r>
    </w:p>
    <w:p w:rsidRDefault="000353DE" w:rsidP="009F268D" w:rsidR="000353DE" w:rsidRPr="009F268D">
      <w:pPr>
        <w:spacing w:after="0"/>
        <w:jc w:val="both"/>
      </w:pPr>
      <w:r w:rsidRPr="009F268D"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</w:t>
      </w:r>
      <w:r w:rsidR="009F268D">
        <w:rPr>
          <w:rFonts w:eastAsia="Times New Roman"/>
          <w:lang w:eastAsia="hr-HR"/>
        </w:rPr>
        <w:t>Z-a</w:t>
      </w:r>
      <w:r w:rsidRPr="009F268D">
        <w:rPr>
          <w:rFonts w:eastAsia="Times New Roman"/>
          <w:lang w:eastAsia="hr-HR"/>
        </w:rPr>
        <w:t>).</w:t>
      </w:r>
    </w:p>
    <w:p w:rsidRDefault="000353DE" w:rsidP="009F268D" w:rsidR="000353DE" w:rsidRPr="009F268D">
      <w:pPr>
        <w:spacing w:after="0"/>
        <w:jc w:val="both"/>
      </w:pPr>
    </w:p>
    <w:p w:rsidRDefault="000353DE" w:rsidP="009F268D" w:rsidR="000353DE" w:rsidRPr="009F268D">
      <w:pPr>
        <w:spacing w:after="0"/>
        <w:jc w:val="center"/>
      </w:pPr>
      <w:r w:rsidRPr="009F268D">
        <w:t>Obrazloženje</w:t>
      </w:r>
    </w:p>
    <w:p w:rsidRDefault="000353DE" w:rsidP="009F268D" w:rsidR="000353DE" w:rsidRPr="009F268D">
      <w:pPr>
        <w:spacing w:after="0"/>
        <w:jc w:val="both"/>
      </w:pPr>
    </w:p>
    <w:p w:rsidRDefault="000353DE" w:rsidP="009F268D" w:rsidR="000353DE" w:rsidRPr="009F268D">
      <w:pPr>
        <w:spacing w:after="0"/>
        <w:jc w:val="both"/>
      </w:pPr>
      <w:r w:rsidRPr="009F268D">
        <w:tab/>
        <w:t>Budući da na ročište zakazano za 30. kolovoza 2016. godine</w:t>
      </w:r>
      <w:r w:rsidR="00EB2BB4">
        <w:t xml:space="preserve"> i 18. listopada 2016.</w:t>
      </w:r>
      <w:r w:rsidRPr="009F268D">
        <w:t xml:space="preserve"> direktor dužnika nije pristupio, valjalo je odrediti novi termin ročišta i ponovno pozvati osobe iz točke I izreke, pri čemu se direktoru dužnika nalaže da dostavi traženu dokumentaciju.</w:t>
      </w:r>
    </w:p>
    <w:p w:rsidRDefault="000353DE" w:rsidP="009F268D" w:rsidR="000353DE" w:rsidRPr="009F268D">
      <w:pPr>
        <w:spacing w:after="0"/>
        <w:jc w:val="both"/>
      </w:pPr>
    </w:p>
    <w:p w:rsidRDefault="000353DE" w:rsidP="009F268D" w:rsidR="000353DE" w:rsidRPr="009F268D">
      <w:pPr>
        <w:spacing w:after="0"/>
        <w:jc w:val="center"/>
      </w:pPr>
      <w:r w:rsidRPr="009F268D">
        <w:t xml:space="preserve">U Varaždinu, 20. </w:t>
      </w:r>
      <w:r w:rsidR="00EB2BB4">
        <w:t>listopada</w:t>
      </w:r>
      <w:r w:rsidRPr="009F268D">
        <w:t xml:space="preserve"> 2016. </w:t>
      </w:r>
    </w:p>
    <w:p w:rsidRDefault="000353DE" w:rsidP="009F268D" w:rsidR="000353DE" w:rsidRPr="009F268D">
      <w:pPr>
        <w:spacing w:after="0"/>
        <w:jc w:val="both"/>
      </w:pPr>
    </w:p>
    <w:p w:rsidRDefault="000353DE" w:rsidP="009F268D" w:rsidR="00EB2BB4">
      <w:pPr>
        <w:spacing w:after="0"/>
        <w:jc w:val="both"/>
      </w:pPr>
      <w:r w:rsidRPr="009F268D">
        <w:tab/>
      </w:r>
      <w:r w:rsidRPr="009F268D">
        <w:tab/>
      </w:r>
      <w:r w:rsidRPr="009F268D">
        <w:tab/>
      </w:r>
      <w:r w:rsidRPr="009F268D">
        <w:tab/>
      </w:r>
      <w:r w:rsidRPr="009F268D">
        <w:tab/>
      </w:r>
      <w:r w:rsidRPr="009F268D">
        <w:tab/>
      </w:r>
      <w:r w:rsidRPr="009F268D">
        <w:tab/>
      </w:r>
      <w:r w:rsidR="00EB2BB4">
        <w:tab/>
      </w:r>
      <w:r w:rsidRPr="009F268D">
        <w:t>S</w:t>
      </w:r>
      <w:r w:rsidR="00EB2BB4">
        <w:t>utkinja</w:t>
      </w:r>
    </w:p>
    <w:p w:rsidRDefault="00EB2BB4" w:rsidP="009F268D" w:rsidR="00EB2BB4">
      <w:pPr>
        <w:spacing w:after="0"/>
        <w:jc w:val="both"/>
      </w:pPr>
    </w:p>
    <w:p w:rsidRDefault="000353DE" w:rsidP="009F268D" w:rsidR="00EB2BB4">
      <w:pPr>
        <w:spacing w:after="0"/>
        <w:jc w:val="both"/>
      </w:pPr>
      <w:r w:rsidRPr="009F268D">
        <w:tab/>
      </w:r>
      <w:r w:rsidRPr="009F268D">
        <w:tab/>
      </w:r>
      <w:r w:rsidRPr="009F268D">
        <w:tab/>
      </w:r>
      <w:r w:rsidRPr="009F268D">
        <w:tab/>
      </w:r>
      <w:r w:rsidRPr="009F268D">
        <w:tab/>
      </w:r>
      <w:r w:rsidRPr="009F268D">
        <w:tab/>
      </w:r>
      <w:r w:rsidRPr="009F268D">
        <w:tab/>
        <w:t>Melita Poljanec Bubaš</w:t>
      </w:r>
      <w:r w:rsidR="00EB2BB4">
        <w:t>, v.r.</w:t>
      </w:r>
    </w:p>
    <w:p w:rsidRDefault="00EB2BB4" w:rsidP="009F268D" w:rsidR="00EB2BB4">
      <w:pPr>
        <w:spacing w:after="0"/>
        <w:jc w:val="both"/>
      </w:pPr>
    </w:p>
    <w:p w:rsidRDefault="00EB2BB4" w:rsidP="00EB2BB4" w:rsidR="00EB2BB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B2BB4" w:rsidP="00EB2BB4" w:rsidR="00EB2BB4">
      <w:pPr>
        <w:spacing w:after="0"/>
        <w:jc w:val="both"/>
      </w:pPr>
    </w:p>
    <w:p w:rsidRDefault="00EB2BB4" w:rsidP="009F268D" w:rsidR="000353DE" w:rsidRPr="009F268D">
      <w:pPr>
        <w:spacing w:after="0"/>
        <w:jc w:val="both"/>
      </w:pPr>
      <w:r w:rsidRPr="009F268D">
        <w:lastRenderedPageBreak/>
        <w:t xml:space="preserve"> </w:t>
      </w:r>
    </w:p>
    <w:p w:rsidRDefault="000353DE" w:rsidP="009F268D" w:rsidR="000353DE" w:rsidRPr="009F268D">
      <w:pPr>
        <w:spacing w:after="0"/>
        <w:jc w:val="both"/>
      </w:pPr>
      <w:r w:rsidRPr="009F268D">
        <w:t>U</w:t>
      </w:r>
      <w:r w:rsidR="00EB2BB4" w:rsidRPr="009F268D">
        <w:t>puta o pravnom lijeku :</w:t>
      </w:r>
    </w:p>
    <w:p w:rsidRDefault="000353DE" w:rsidP="009F268D" w:rsidR="000353DE" w:rsidRPr="009F268D">
      <w:pPr>
        <w:spacing w:after="0"/>
        <w:jc w:val="both"/>
      </w:pPr>
      <w:r w:rsidRPr="009F268D">
        <w:t>Protiv ovoga rješenja posebna žalba nije dopuštena (čl. 115. st. 1. SZ-a).</w:t>
      </w:r>
    </w:p>
    <w:p w:rsidRDefault="000353DE" w:rsidP="009F268D" w:rsidR="000353DE">
      <w:pPr>
        <w:spacing w:after="0"/>
        <w:jc w:val="both"/>
      </w:pPr>
    </w:p>
    <w:p w:rsidRDefault="00EB2BB4" w:rsidP="009F268D" w:rsidR="00EB2BB4" w:rsidRPr="009F268D">
      <w:pPr>
        <w:spacing w:after="0"/>
        <w:jc w:val="both"/>
      </w:pPr>
    </w:p>
    <w:p w:rsidRDefault="000353DE" w:rsidP="00EB2BB4" w:rsidR="000353DE">
      <w:pPr>
        <w:spacing w:after="0"/>
      </w:pPr>
      <w:r w:rsidRPr="009F268D">
        <w:t>DNA:</w:t>
      </w:r>
    </w:p>
    <w:p w:rsidRDefault="00EB2BB4" w:rsidP="00EB2BB4" w:rsidR="00EB2BB4" w:rsidRPr="009F268D">
      <w:pPr>
        <w:spacing w:after="0"/>
      </w:pPr>
      <w:r>
        <w:t>putem e-Oglasne ploče suda:</w:t>
      </w:r>
    </w:p>
    <w:p w:rsidRDefault="000353DE" w:rsidP="00EB2BB4" w:rsidR="000353DE" w:rsidRPr="009F268D">
      <w:pPr>
        <w:pStyle w:val="Odlomakpopisa"/>
        <w:numPr>
          <w:ilvl w:val="0"/>
          <w:numId w:val="53"/>
        </w:numPr>
        <w:spacing w:after="0"/>
      </w:pPr>
      <w:r w:rsidRPr="009F268D">
        <w:t>predlagatelj Financijska agencija, Regionalni centar Zagreb, Podružnica Varaždin, Augusta Cesarca 2, Varaždin,</w:t>
      </w:r>
    </w:p>
    <w:p w:rsidRDefault="000353DE" w:rsidP="00EB2BB4" w:rsidR="000353DE">
      <w:pPr>
        <w:pStyle w:val="Odlomakpopisa"/>
        <w:numPr>
          <w:ilvl w:val="0"/>
          <w:numId w:val="53"/>
        </w:numPr>
        <w:spacing w:after="0"/>
      </w:pPr>
      <w:r w:rsidRPr="009F268D">
        <w:t>direktor dužnika Vesna (</w:t>
      </w:r>
      <w:proofErr w:type="spellStart"/>
      <w:r w:rsidRPr="009F268D">
        <w:t>Kontak</w:t>
      </w:r>
      <w:proofErr w:type="spellEnd"/>
      <w:r w:rsidRPr="009F268D">
        <w:t xml:space="preserve">) </w:t>
      </w:r>
      <w:proofErr w:type="spellStart"/>
      <w:r w:rsidRPr="009F268D">
        <w:t>Harmadi</w:t>
      </w:r>
      <w:proofErr w:type="spellEnd"/>
      <w:r w:rsidRPr="009F268D">
        <w:t>, OIB: 76544291629, Koprivnički Ivanec, Koprivnička 10/A</w:t>
      </w:r>
    </w:p>
    <w:p w:rsidRDefault="00EB2BB4" w:rsidP="00EB2BB4" w:rsidR="00EB2BB4" w:rsidRPr="00EB2BB4">
      <w:pPr>
        <w:pStyle w:val="ListaeSPIS"/>
        <w:numPr>
          <w:ilvl w:val="0"/>
          <w:numId w:val="0"/>
        </w:numPr>
        <w:ind w:firstLine="624"/>
        <w:jc w:val="right"/>
      </w:pPr>
    </w:p>
    <w:sectPr w:rsidSect="00981C40" w:rsidR="00EB2BB4" w:rsidRPr="00EB2BB4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14F" w:rsidP="00537B78" w:rsidR="0077714F">
      <w:r>
        <w:separator/>
      </w:r>
    </w:p>
  </w:endnote>
  <w:endnote w:id="0" w:type="continuationSeparator">
    <w:p w:rsidRDefault="0077714F" w:rsidP="00537B78" w:rsidR="00777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14F" w:rsidP="00537B78" w:rsidR="0077714F">
      <w:r>
        <w:separator/>
      </w:r>
    </w:p>
  </w:footnote>
  <w:footnote w:id="0" w:type="continuationSeparator">
    <w:p w:rsidRDefault="0077714F" w:rsidP="00537B78" w:rsidR="007771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EB2BB4">
      <w:rPr>
        <w:rStyle w:val="PozadinaSvijetloCrvena"/>
        <w:shd w:fill="auto" w:color="auto" w:val="clear"/>
      </w:rPr>
      <w:t>St-155/16-12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8767B60"/>
    <w:multiLevelType w:val="hybridMultilevel"/>
    <w:tmpl w:val="C5421B22"/>
    <w:lvl w:tplc="ECA8A622" w:ilvl="0">
      <w:start w:val="1"/>
      <w:numFmt w:val="bullet"/>
      <w:lvlText w:val="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DEC4507"/>
    <w:multiLevelType w:val="hybridMultilevel"/>
    <w:tmpl w:val="5BFE9BDA"/>
    <w:lvl w:tplc="E9D660F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C1F05B3"/>
    <w:multiLevelType w:val="hybridMultilevel"/>
    <w:tmpl w:val="5E58BBF2"/>
    <w:lvl w:tplc="ECA8A62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D0E22104" w:ilvl="1"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8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9"/>
  </w:num>
  <w:num w:numId="48">
    <w:abstractNumId w:val="24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</w:num>
  <w:num w:numId="51">
    <w:abstractNumId w:val="36"/>
  </w:num>
  <w:num w:numId="52">
    <w:abstractNumId w:val="42"/>
  </w:num>
  <w:num w:numId="53">
    <w:abstractNumId w:val="4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53D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39E8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14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D3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268D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2BB4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58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KARMEL j.d.o.o. za trgovinu i usluge zastupanog po punomoćniku Vesna Harmadi</izvorni_sadrzaj>
    <derivirana_varijabla naziv="DomainObject.Predmet.ProtustrankaFormated_1">  KARMEL j.d.o.o. za trgovinu i usluge zastupanog po punomoćniku Vesna Harmadi</derivirana_varijabla>
  </DomainObject.Predmet.ProtustrankaFormated>
  <DomainObject.Predmet.ProtustrankaFormatedOIB>
    <izvorni_sadrzaj>  KARMEL j.d.o.o. za trgovinu i usluge, OIB 10895755802 zastupanog po punomoćniku Vesna Harmadi</izvorni_sadrzaj>
    <derivirana_varijabla naziv="DomainObject.Predmet.ProtustrankaFormatedOIB_1">  KARMEL j.d.o.o. za trgovinu i usluge, OIB 10895755802 zastupanog po punomoćniku Vesna Harmadi</derivirana_varijabla>
  </DomainObject.Predmet.ProtustrankaFormatedOIB>
  <DomainObject.Predmet.ProtustrankaFormatedWithAdress>
    <izvorni_sadrzaj> KARMEL j.d.o.o. za trgovinu i usluge, Trg bana Josipa Jelačića 7/B, 48000 Koprivnica zastupanog po punomoćniku Vesna Harmadi</izvorni_sadrzaj>
    <derivirana_varijabla naziv="DomainObject.Predmet.ProtustrankaFormatedWithAdress_1"> KARMEL j.d.o.o. za trgovinu i usluge, Trg bana Josipa Jelačića 7/B, 48000 Koprivnica zastupanog po punomoćniku Vesna Harmadi</derivirana_varijabla>
  </DomainObject.Predmet.ProtustrankaFormatedWithAdress>
  <DomainObject.Predmet.ProtustrankaFormatedWithAdressOIB>
    <izvorni_sadrzaj> KARMEL j.d.o.o. za trgovinu i usluge, OIB 10895755802, Trg bana Josipa Jelačića 7/B, 48000 Koprivnica zastupanog po punomoćniku Vesna Harmadi</izvorni_sadrzaj>
    <derivirana_varijabla naziv="DomainObject.Predmet.ProtustrankaFormatedWithAdressOIB_1"> KARMEL j.d.o.o. za trgovinu i usluge, OIB 10895755802, Trg bana Josipa Jelačića 7/B, 48000 Koprivnica zastupanog po punomoćniku Vesna Harmadi</derivirana_varijabla>
  </DomainObject.Predmet.ProtustrankaFormatedWithAdressOIB>
  <DomainObject.Predmet.ProtustrankaWithAdress>
    <izvorni_sadrzaj>KARMEL j.d.o.o. za trgovinu i usluge Trg bana Josipa Jelačića 7/B, 48000 Koprivnica</izvorni_sadrzaj>
    <derivirana_varijabla naziv="DomainObject.Predmet.ProtustrankaWithAdress_1">KARMEL j.d.o.o. za trgovinu i usluge Trg bana Josipa Jelačića 7/B, 48000 Koprivnica</derivirana_varijabla>
  </DomainObject.Predmet.ProtustrankaWithAdress>
  <DomainObject.Predmet.ProtustrankaWithAdressOIB>
    <izvorni_sadrzaj>KARMEL j.d.o.o. za trgovinu i usluge, OIB 10895755802, Trg bana Josipa Jelačića 7/B, 48000 Koprivnica</izvorni_sadrzaj>
    <derivirana_varijabla naziv="DomainObject.Predmet.ProtustrankaWithAdressOIB_1">KARMEL j.d.o.o. za trgovinu i usluge, OIB 10895755802, Trg bana Josipa Jelačića 7/B, 48000 Koprivnica</derivirana_varijabla>
  </DomainObject.Predmet.ProtustrankaWithAdressOIB>
  <DomainObject.Predmet.ProtustrankaNazivFormated>
    <izvorni_sadrzaj>KARMEL j.d.o.o. za trgovinu i usluge</izvorni_sadrzaj>
    <derivirana_varijabla naziv="DomainObject.Predmet.ProtustrankaNazivFormated_1">KARMEL j.d.o.o. za trgovinu i usluge</derivirana_varijabla>
  </DomainObject.Predmet.ProtustrankaNazivFormated>
  <DomainObject.Predmet.ProtustrankaNazivFormatedOIB>
    <izvorni_sadrzaj>KARMEL j.d.o.o. za trgovinu i usluge, OIB 10895755802</izvorni_sadrzaj>
    <derivirana_varijabla naziv="DomainObject.Predmet.ProtustrankaNazivFormatedOIB_1">KARMEL j.d.o.o. za trgovinu i usluge, OIB 10895755802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21731.48</izvorni_sadrzaj>
    <derivirana_varijabla naziv="DomainObject.Predmet.TrenutnaVrijednost_1">21731.48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KARMEL j.d.o.o. za trgovinu i usluge zastupanog po punomoćniku Vesna Harmadi</item>
    </izvorni_sadrzaj>
    <derivirana_varijabla naziv="DomainObject.Predmet.ProtuStrankaListFormated_1">
      <item>KARMEL j.d.o.o. za trgovinu i usluge zastupanog po punomoćniku Vesna Harmadi</item>
    </derivirana_varijabla>
  </DomainObject.Predmet.ProtuStrankaListFormated>
  <DomainObject.Predmet.ProtuStrankaListFormatedOIB>
    <izvorni_sadrzaj>
      <item>KARMEL j.d.o.o. za trgovinu i usluge, OIB 10895755802 zastupanog po punomoćniku Vesna Harmadi</item>
    </izvorni_sadrzaj>
    <derivirana_varijabla naziv="DomainObject.Predmet.ProtuStrankaListFormatedOIB_1">
      <item>KARMEL j.d.o.o. za trgovinu i usluge, OIB 10895755802 zastupanog po punomoćniku Vesna Harmadi</item>
    </derivirana_varijabla>
  </DomainObject.Predmet.ProtuStrankaListFormatedOIB>
  <DomainObject.Predmet.ProtuStrankaListFormatedWithAdress>
    <izvorni_sadrzaj>
      <item>KARMEL j.d.o.o. za trgovinu i usluge, Trg bana Josipa Jelačića 7/B, 48000 Koprivnica zastupanog po punomoćniku Vesna Harmadi</item>
    </izvorni_sadrzaj>
    <derivirana_varijabla naziv="DomainObject.Predmet.ProtuStrankaListFormatedWithAdress_1">
      <item>KARMEL j.d.o.o. za trgovinu i usluge, Trg bana Josipa Jelačića 7/B, 48000 Koprivnica zastupanog po punomoćniku Vesna Harmadi</item>
    </derivirana_varijabla>
  </DomainObject.Predmet.ProtuStrankaListFormatedWithAdress>
  <DomainObject.Predmet.ProtuStrankaListFormatedWithAdressOIB>
    <izvorni_sadrzaj>
      <item>KARMEL j.d.o.o. za trgovinu i usluge, OIB 10895755802, Trg bana Josipa Jelačića 7/B, 48000 Koprivnica zastupanog po punomoćniku Vesna Harmadi</item>
    </izvorni_sadrzaj>
    <derivirana_varijabla naziv="DomainObject.Predmet.ProtuStrankaListFormatedWithAdressOIB_1">
      <item>KARMEL j.d.o.o. za trgovinu i usluge, OIB 10895755802, Trg bana Josipa Jelačića 7/B, 48000 Koprivnica zastupanog po punomoćniku Vesna Harmadi</item>
    </derivirana_varijabla>
  </DomainObject.Predmet.ProtuStrankaListFormatedWithAdressOIB>
  <DomainObject.Predmet.ProtuStrankaListNazivFormated>
    <izvorni_sadrzaj>
      <item>KARMEL j.d.o.o. za trgovinu i usluge</item>
    </izvorni_sadrzaj>
    <derivirana_varijabla naziv="DomainObject.Predmet.ProtuStrankaListNazivFormated_1">
      <item>KARMEL j.d.o.o. za trgovinu i usluge</item>
    </derivirana_varijabla>
  </DomainObject.Predmet.ProtuStrankaListNazivFormated>
  <DomainObject.Predmet.ProtuStrankaListNazivFormatedOIB>
    <izvorni_sadrzaj>
      <item>KARMEL j.d.o.o. za trgovinu i usluge, OIB 10895755802</item>
    </izvorni_sadrzaj>
    <derivirana_varijabla naziv="DomainObject.Predmet.ProtuStrankaListNazivFormatedOIB_1">
      <item>KARMEL j.d.o.o. za trgovinu i usluge, OIB 10895755802</item>
    </derivirana_varijabla>
  </DomainObject.Predmet.ProtuStrankaListNazivFormatedOIB>
  <DomainObject.Predmet.OstaliListFormated>
    <izvorni_sadrzaj>
      <item>Sudski registar, Trgovački sud u Varaždinu</item>
      <item>Vesna Harmadi punomoćnik sudionika u postupku KARMEL j.d.o.o. za trgovinu i usluge</item>
      <item>ŽDo u Varaždinu, Građansko-upravni odjel</item>
      <item>Porezna uprava, Područni ured Sjeverna Hrvatska, Ispostava Koprivnica</item>
    </izvorni_sadrzaj>
    <derivirana_varijabla naziv="DomainObject.Predmet.OstaliListFormated_1">
      <item>Sudski registar, Trgovački sud u Varaždinu</item>
      <item>Vesna Harmadi punomoćnik sudionika u postupku KARMEL j.d.o.o. za trgovinu i usluge</item>
      <item>ŽDo u Varaždinu, Građansko-upravni odjel</item>
      <item>Porezna uprava, Područni ured Sjeverna Hrvatska, Ispostava Koprivnica</item>
    </derivirana_varijabla>
  </DomainObject.Predmet.OstaliListFormated>
  <DomainObject.Predmet.OstaliListFormatedOIB>
    <izvorni_sadrzaj>
      <item>Sudski registar, Trgovački sud u Varaždinu</item>
      <item>Vesna Harmadi, OIB 76544291629 punomoćnik sudionika u postupku KARMEL j.d.o.o. za trgovinu i usluge</item>
      <item>ŽDo u Varaždinu, Građansko-upravni odjel</item>
      <item>Porezna uprava, Područni ured Sjeverna Hrvatska, Ispostava Koprivnica</item>
    </izvorni_sadrzaj>
    <derivirana_varijabla naziv="DomainObject.Predmet.OstaliListFormatedOIB_1">
      <item>Sudski registar, Trgovački sud u Varaždinu</item>
      <item>Vesna Harmadi, OIB 76544291629 punomoćnik sudionika u postupku KARMEL j.d.o.o. za trgovinu i usluge</item>
      <item>ŽDo u Varaždinu, Građansko-upravni odjel</item>
      <item>Porezna uprava, Područni ured Sjeverna Hrvatska, Ispostava Koprivnica</item>
    </derivirana_varijabla>
  </DomainObject.Predmet.OstaliListFormatedOIB>
  <DomainObject.Predmet.OstaliListFormatedWithAdress>
    <izvorni_sadrzaj>
      <item>Sudski registar, Trgovački sud u Varaždinu, Ul. braće Radić 2, 42000 Varaždin</item>
      <item>Vesna Harmadi, Koprivnička 10 A, 48000 Koprivnički Ivanec punomoćnik sudionika u postupku KARMEL j.d.o.o. za trgovinu i usluge</item>
      <item>ŽDo u Varaždinu, Građansko-upravni odjel, Ul. braće Radić 2, 42000 Varaždin</item>
      <item>Porezna uprava, Područni ured Sjeverna Hrvatska, Ispostava Koprivnica, Ul. Hrvatske državnosti 7, 48000 Koprivnica</item>
    </izvorni_sadrzaj>
    <derivirana_varijabla naziv="DomainObject.Predmet.OstaliListFormatedWithAdress_1">
      <item>Sudski registar, Trgovački sud u Varaždinu, Ul. braće Radić 2, 42000 Varaždin</item>
      <item>Vesna Harmadi, Koprivnička 10 A, 48000 Koprivnički Ivanec punomoćnik sudionika u postupku KARMEL j.d.o.o. za trgovinu i usluge</item>
      <item>ŽDo u Varaždinu, Građansko-upravni odjel, Ul. braće Radić 2, 42000 Varaždin</item>
      <item>Porezna uprava, Područni ured Sjeverna Hrvatska, Ispostava Koprivnica, Ul. Hrvatske državnosti 7, 48000 Koprivnica</item>
    </derivirana_varijabla>
  </DomainObject.Predmet.OstaliListFormatedWithAdress>
  <DomainObject.Predmet.OstaliListFormatedWithAdressOIB>
    <izvorni_sadrzaj>
      <item>Sudski registar, Trgovački sud u Varaždinu, Ul. braće Radić 2, 42000 Varaždin</item>
      <item>Vesna Harmadi, OIB 76544291629, Koprivnička 10 A, 48000 Koprivnički Ivanec punomoćnik sudionika u postupku KARMEL j.d.o.o. za trgovinu i usluge</item>
      <item>ŽDo u Varaždinu, Građansko-upravni odjel, Ul. braće Radić 2, 42000 Varaždin</item>
      <item>Porezna uprava, Područni ured Sjeverna Hrvatska, Ispostava Koprivnica, Ul. Hrvatske državnosti 7, 48000 Koprivnica</item>
    </izvorni_sadrzaj>
    <derivirana_varijabla naziv="DomainObject.Predmet.OstaliListFormatedWithAdressOIB_1">
      <item>Sudski registar, Trgovački sud u Varaždinu, Ul. braće Radić 2, 42000 Varaždin</item>
      <item>Vesna Harmadi, OIB 76544291629, Koprivnička 10 A, 48000 Koprivnički Ivanec punomoćnik sudionika u postupku KARMEL j.d.o.o. za trgovinu i usluge</item>
      <item>ŽDo u Varaždinu, Građansko-upravni odjel, Ul. braće Radić 2, 42000 Varaždin</item>
      <item>Porezna uprava, Područni ured Sjeverna Hrvatska, Ispostava Koprivnica, Ul. Hrvatske državnosti 7, 48000 Koprivnica</item>
    </derivirana_varijabla>
  </DomainObject.Predmet.OstaliListFormatedWithAdressOIB>
  <DomainObject.Predmet.OstaliListNazivFormated>
    <izvorni_sadrzaj>
      <item>Sudski registar, Trgovački sud u Varaždinu</item>
      <item>Vesna Harmadi</item>
      <item>ŽDo u Varaždinu, Građansko-upravni odjel</item>
      <item>Porezna uprava, Područni ured Sjeverna Hrvatska, Ispostava Koprivnica</item>
    </izvorni_sadrzaj>
    <derivirana_varijabla naziv="DomainObject.Predmet.OstaliListNazivFormated_1">
      <item>Sudski registar, Trgovački sud u Varaždinu</item>
      <item>Vesna Harmadi</item>
      <item>ŽDo u Varaždinu, Građansko-upravni odjel</item>
      <item>Porezna uprava, Područni ured Sjeverna Hrvatska, Ispostava Koprivnica</item>
    </derivirana_varijabla>
  </DomainObject.Predmet.OstaliListNazivFormated>
  <DomainObject.Predmet.OstaliListNazivFormatedOIB>
    <izvorni_sadrzaj>
      <item>Sudski registar, Trgovački sud u Varaždinu</item>
      <item>Vesna Harmadi, OIB 76544291629</item>
      <item>ŽDo u Varaždinu, Građansko-upravni odjel</item>
      <item>Porezna uprava, Područni ured Sjeverna Hrvatska, Ispostava Koprivnica</item>
    </izvorni_sadrzaj>
    <derivirana_varijabla naziv="DomainObject.Predmet.OstaliListNazivFormatedOIB_1">
      <item>Sudski registar, Trgovački sud u Varaždinu</item>
      <item>Vesna Harmadi, OIB 76544291629</item>
      <item>ŽDo u Varaždinu, Građansko-upravni odjel</item>
      <item>Porezna uprava, Područni ured Sjeverna Hrvatska,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KARMEL j.d.o.o. za trgovinu i usluge</izvorni_sadrzaj>
    <derivirana_varijabla naziv="DomainObject.Predmet.ProtustrankaIDrugi_1">KARMEL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KARMEL j.d.o.o. za trgovinu i usluge, OIB 10895755802, Trg bana Josipa Jelačića 7/B, 48000 Koprivnica</izvorni_sadrzaj>
    <derivirana_varijabla naziv="DomainObject.Predmet.ProtustrankaIDrugiAdressOIB_1">KARMEL j.d.o.o. za trgovinu i usluge, OIB 10895755802, Trg bana Josipa Jelačića 7/B,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KARMEL j.d.o.o. za trgovinu i usluge</item>
      <item>Sudski registar, Trgovački sud u Varaždinu</item>
      <item>Vesna Harmadi</item>
      <item>ŽDo u Varaždinu, Građansko-upravni odjel</item>
      <item>Porezna uprava, Područni ured Sjeverna Hrvatska, Ispostava Koprivnica</item>
    </izvorni_sadrzaj>
    <derivirana_varijabla naziv="DomainObject.Predmet.SudioniciListNaziv_1">
      <item>Financijska agencija</item>
      <item>KARMEL j.d.o.o. za trgovinu i usluge</item>
      <item>Sudski registar, Trgovački sud u Varaždinu</item>
      <item>Vesna Harmadi</item>
      <item>ŽDo u Varaždinu, Građansko-upravni odjel</item>
      <item>Porezna uprava, Područni ured Sjeverna Hrvatska, Ispostava Koprivnica</item>
    </derivirana_varijabla>
  </DomainObject.Predmet.SudioniciListNaziv>
  <DomainObject.Predmet.SudioniciListAdressOIB>
    <izvorni_sadrzaj>
      <item>Financijska agencija, OIB 85821130368, A. Cesarca 2,42000 Varaždin</item>
      <item>KARMEL j.d.o.o. za trgovinu i usluge, OIB 10895755802, Trg bana Josipa Jelačića 7/B,48000 Koprivnica</item>
      <item>Sudski registar, Trgovački sud u Varaždinu, Ul. braće Radić 2,42000 Varaždin</item>
      <item>Vesna Harmadi, OIB 76544291629, Koprivnička 10 A,48000 Koprivnički Ivanec</item>
      <item>ŽDo u Varaždinu, Građansko-upravni odjel, Ul. braće Radić 2,42000 Varaždin</item>
      <item>Porezna uprava, Područni ured Sjeverna Hrvatska, Ispostava Koprivnica, Ul. Hrvatske državnosti 7,48000 Koprivnica</item>
    </izvorni_sadrzaj>
    <derivirana_varijabla naziv="DomainObject.Predmet.SudioniciListAdressOIB_1">
      <item>Financijska agencija, OIB 85821130368, A. Cesarca 2,42000 Varaždin</item>
      <item>KARMEL j.d.o.o. za trgovinu i usluge, OIB 10895755802, Trg bana Josipa Jelačića 7/B,48000 Koprivnica</item>
      <item>Sudski registar, Trgovački sud u Varaždinu, Ul. braće Radić 2,42000 Varaždin</item>
      <item>Vesna Harmadi, OIB 76544291629, Koprivnička 10 A,48000 Koprivnički Ivanec</item>
      <item>ŽDo u Varaždinu, Građansko-upravni odjel, Ul. braće Radić 2,42000 Varaždin</item>
      <item>Porezna uprava, Područni ured Sjeverna Hrvatska, Ispostava Koprivnica, Ul.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20904-7C91-4D32-906E-CAFCE799B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1970</properties:Characters>
  <properties:Lines>62</properties:Lines>
  <properties:Paragraphs>24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2016-10-20T10:05:00Z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2016-10-20T10:23:00Z</cp:lastPrinted>
  <dcterms:modified xmlns:xsi="http://www.w3.org/2001/XMLSchema-instance" xsi:type="dcterms:W3CDTF">2016-10-20T10:26:00Z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