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e26f" w14:paraId="945e26f" w:rsidRDefault="00E332BF" w:rsidP="00910611" w:rsidR="00E332B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32BF" w:rsidP="00910611" w:rsidR="00E332BF">
      <w:r>
        <w:rPr>
          <w:rFonts w:eastAsia="MS Mincho"/>
        </w:rPr>
        <w:t xml:space="preserve">   REPUBLIKA HRVATSKA</w:t>
      </w:r>
    </w:p>
    <w:p w:rsidRDefault="00E332BF" w:rsidP="00910611" w:rsidR="00E332BF">
      <w:r>
        <w:rPr>
          <w:rFonts w:eastAsia="MS Mincho"/>
        </w:rPr>
        <w:t>TRGOVAČKI SUD U RIJECI</w:t>
      </w:r>
    </w:p>
    <w:p w:rsidRDefault="00E332BF" w:rsidR="00E332BF"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D814ED" w:rsidRPr="00D814ED">
        <w:rPr>
          <w:b/>
        </w:rPr>
        <w:t>NOKA jednostavno društvo s ograničenom odgovornošću za trgovinu i usluge, Rijeka, Drage Šćitara 2, OIB 40428256461</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D814ED" w:rsidRPr="00D814ED">
        <w:rPr>
          <w:b/>
        </w:rPr>
        <w:t>NOKA jednostavno društvo s ograničenom odgovornošću za trgovinu i usluge, Rijeka, Drage Šćitara 2, OIB 40428256461</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E332BF">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D814ED">
        <w:rPr>
          <w:b/>
          <w:bCs/>
        </w:rPr>
        <w:t>Slaven Gavrić, Rijeka, Zagrebačka 18, OIB 20372135016</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D814ED" w:rsidRPr="00D814ED">
        <w:rPr>
          <w:b/>
        </w:rPr>
        <w:t>NOKA jednostavno društvo s ograničenom odgovornošću za trgovinu i usluge, Rijeka, Drage Šćitara 2, OIB 40428256461</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D814ED" w:rsidP="00D814ED" w:rsidR="00D814ED">
      <w:pPr>
        <w:jc w:val="both"/>
      </w:pPr>
      <w:r>
        <w:tab/>
        <w:t>Financijska agencija, Regionalni centar Rijeka podnijela je ovome sudu 29. rujna 2017. godine prijedlog za otvaranje stečajnog postupka nad dužnikom NOKA jednostavno društvo s ograničenom odgovornošću za trgovinu i usluge, Rijeka, Drage Šćitara 2, OIB 40428256461 (dalje: dužnik) temeljem čl.110. st.1. Stečajnog zakona (Narodne novine, broj 71/15, dalje: SZ-a).</w:t>
      </w:r>
      <w:r>
        <w:tab/>
      </w:r>
    </w:p>
    <w:p w:rsidRDefault="00D814ED" w:rsidP="00D814ED" w:rsidR="00D814ED">
      <w:pPr>
        <w:jc w:val="both"/>
      </w:pPr>
      <w:r>
        <w:tab/>
        <w:t>Predlagatelj je u prijedlogu naveo da dužnik na dan 27. rujna 2017. godine u Očevidniku redoslijeda osnova za plaćanje ima evidentirane neizvršene osnove za plaćanje u neprekinutom razdoblju od 120 dana u ukupnom iznosu od 8.169,51 kn u koji iznos je uračunata i kamata i naknada Financijske agencije za provedbe ovrhe i da dužnik ima jednog zaposlenika.</w:t>
      </w:r>
    </w:p>
    <w:p w:rsidRDefault="00D814ED" w:rsidP="00D814ED" w:rsidR="00D814ED">
      <w:pPr>
        <w:jc w:val="both"/>
      </w:pPr>
    </w:p>
    <w:p w:rsidRDefault="00D814ED" w:rsidP="00D814ED" w:rsidR="00D814ED">
      <w:pPr>
        <w:jc w:val="both"/>
      </w:pPr>
      <w:r>
        <w:tab/>
        <w:t xml:space="preserve">Rješenjem poslovni broj St-583/17-3 od 19. siječnja 2018. godine pokrenut je prethodni postupak radi utvrđivanja pretpostavki za otvaranje stečajnog postupka nad dužnikom i naloženo osobi ovlaštenoj za zastupanje dužnika Nikola Hlanuda, </w:t>
      </w:r>
      <w:r>
        <w:tab/>
        <w:t xml:space="preserve">Poljane, Jakusi 31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814ED" w:rsidP="00D814ED" w:rsidR="00D814ED">
      <w:pPr>
        <w:jc w:val="both"/>
      </w:pPr>
      <w:r>
        <w:tab/>
        <w:t>U prethodnom postupku sud je utvrdio da dužnik nema nekretnina, pokretnina, nema nikakva imovinska niti bilokakva prava na tuđoj imovini. Dužnik nije dostavio niti jedno financijsko izvješće nadležnim tijelima. Djelatnost je obavljao do kraja 2017. godine u unajmljenom prostoru, a Ugovor o najmu raskinut je u veljači 2017. godine.</w:t>
      </w:r>
    </w:p>
    <w:p w:rsidRDefault="00D814ED" w:rsidP="00D814ED" w:rsidR="00D814ED">
      <w:pPr>
        <w:jc w:val="both"/>
      </w:pPr>
      <w:r>
        <w:tab/>
        <w:t xml:space="preserve">Do završetka prethodnog postupka  kod dužnika je utvrđeno postojanje stečajnog razloga nesposobnost za plaćanje iz čl. 6. Stečajnog zakona. </w:t>
      </w:r>
    </w:p>
    <w:p w:rsidRDefault="00D814ED" w:rsidP="00D814ED" w:rsidR="00D814ED">
      <w:pPr>
        <w:jc w:val="both"/>
      </w:pPr>
      <w:r>
        <w:tab/>
        <w:t xml:space="preserve">Naime, prema Očevidniku redoslijeda osnova za plaćanje na dan 19. siječanj 2018. godine dužnik ima iskazane neizvršene osnove za plaćanje u iznosu od 8.240,19 kn u razdoblju dužem od 60 dana. </w:t>
      </w:r>
    </w:p>
    <w:p w:rsidRDefault="00D814ED" w:rsidP="00D814ED" w:rsidR="00D94E39" w:rsidRPr="00D94E39">
      <w:pPr>
        <w:jc w:val="both"/>
      </w:pPr>
      <w:r>
        <w:t xml:space="preserve"> </w:t>
      </w:r>
      <w:r>
        <w:tab/>
        <w:t>Obzirom na utvrđeno u prethodnom postupku, sud je pozvao osobe koje imaju pravni interes za provedbu stečajnog postupka na uplatu predujma u iznosu od 32.000,00 kn za namirenje troškova prethodnog i otvorenog stečajnog postupka. Predvidive troškove čine nagrada stečajnom upravitelju u bruto iznosu od 15.000,00 kn, usluge knjigovodstva u iznosu od 10.000,00 kn, naknada troškova stečajnom upravitelju u iznosu od 5.000,00 kn i bankovne usluge u iznosu od 2.000,00 kn.</w:t>
      </w:r>
      <w:r w:rsidR="0075619D">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2136A7">
        <w:t>09</w:t>
      </w:r>
      <w:r w:rsidR="00432A2B">
        <w:t>. ožujka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2136A7">
        <w:t>32.000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32A2B">
        <w:t>0</w:t>
      </w:r>
      <w:r w:rsidR="002136A7">
        <w:t>9</w:t>
      </w:r>
      <w:r w:rsidR="00432A2B">
        <w:t>. ožujka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2136A7">
        <w:t>09</w:t>
      </w:r>
      <w:r w:rsidR="00432A2B">
        <w:t>. ožujka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stečajni </w:t>
      </w:r>
      <w:r w:rsidRPr="00D94E39">
        <w:lastRenderedPageBreak/>
        <w:t>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432A2B">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0736A7" w:rsidR="00385C62" w:rsidRPr="003E3ACD">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p>
    <w:p w:rsidRDefault="008B0102" w:rsidP="00DA775B" w:rsidR="008B0102" w:rsidRPr="00D75197">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32BF">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113160">
      <w:t>583</w:t>
    </w:r>
    <w:r>
      <w:t>/17-</w:t>
    </w:r>
    <w:r w:rsidR="00113160">
      <w:t>10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332B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332BF"/>
    <w:rPr>
      <w:color w:val="808080"/>
      <w:bdr w:space="0" w:sz="0" w:color="auto" w:val="none"/>
      <w:shd w:fill="auto" w:color="auto" w:val="clear"/>
    </w:rPr>
  </w:style>
  <w:style w:customStyle="true" w:styleId="eSPISCCParagraphDefaultFont" w:type="character">
    <w:name w:val="eSPIS_CC_Paragraph Default Font"/>
    <w:basedOn w:val="Zadanifontodlomka"/>
    <w:rsid w:val="00E332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32BF"/>
    <w:rPr>
      <w:b/>
      <w:bdr w:space="0" w:sz="0" w:color="auto" w:val="none"/>
      <w:shd w:fill="FFFFCC" w:color="auto" w:val="clear"/>
      <w:lang w:val="hr-HR"/>
    </w:rPr>
  </w:style>
  <w:style w:customStyle="true" w:styleId="PozadinaSvijetloCrvena" w:type="character">
    <w:name w:val="Pozadina_SvijetloCrvena"/>
    <w:basedOn w:val="eSPISCCParagraphDefaultFont"/>
    <w:rsid w:val="00E332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32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332BF"/>
    <w:rPr>
      <w:color w:val="808080"/>
      <w:bdr w:color="auto" w:space="0" w:sz="0" w:val="none"/>
      <w:shd w:color="auto" w:fill="auto" w:val="clear"/>
    </w:rPr>
  </w:style>
  <w:style w:customStyle="1" w:styleId="eSPISCCParagraphDefaultFont" w:type="character">
    <w:name w:val="eSPIS_CC_Paragraph Default Font"/>
    <w:basedOn w:val="Zadanifontodlomka"/>
    <w:rsid w:val="00E332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32BF"/>
    <w:rPr>
      <w:b/>
      <w:bdr w:color="auto" w:space="0" w:sz="0" w:val="none"/>
      <w:shd w:color="auto" w:fill="FFFFCC" w:val="clear"/>
      <w:lang w:val="hr-HR"/>
    </w:rPr>
  </w:style>
  <w:style w:customStyle="1" w:styleId="PozadinaSvijetloCrvena" w:type="character">
    <w:name w:val="Pozadina_SvijetloCrvena"/>
    <w:basedOn w:val="eSPISCCParagraphDefaultFont"/>
    <w:rsid w:val="00E332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32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St-583/2017</izvorni_sadrzaj>
    <derivirana_varijabla naziv="DomainObject.Predmet.OznakaBroj_1">St-583/2017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NOKA j.d.o.o.</izvorni_sadrzaj>
    <derivirana_varijabla naziv="DomainObject.Predmet.ProtustrankaFormated_1">  NOKA j.d.o.o.</derivirana_varijabla>
  </DomainObject.Predmet.ProtustrankaFormated>
  <DomainObject.Predmet.ProtustrankaFormatedOIB>
    <izvorni_sadrzaj>  NOKA j.d.o.o., OIB 40428256461</izvorni_sadrzaj>
    <derivirana_varijabla naziv="DomainObject.Predmet.ProtustrankaFormatedOIB_1">  NOKA j.d.o.o., OIB 40428256461</derivirana_varijabla>
  </DomainObject.Predmet.ProtustrankaFormatedOIB>
  <DomainObject.Predmet.ProtustrankaFormatedWithAdress>
    <izvorni_sadrzaj> NOKA j.d.o.o., Drage Šćitara 2, 51000 Rijeka</izvorni_sadrzaj>
    <derivirana_varijabla naziv="DomainObject.Predmet.ProtustrankaFormatedWithAdress_1"> NOKA j.d.o.o., Drage Šćitara 2, 51000 Rijeka</derivirana_varijabla>
  </DomainObject.Predmet.ProtustrankaFormatedWithAdress>
  <DomainObject.Predmet.ProtustrankaFormatedWithAdressOIB>
    <izvorni_sadrzaj> NOKA j.d.o.o., OIB 40428256461, Drage Šćitara 2, 51000 Rijeka</izvorni_sadrzaj>
    <derivirana_varijabla naziv="DomainObject.Predmet.ProtustrankaFormatedWithAdressOIB_1"> NOKA j.d.o.o., OIB 40428256461, Drage Šćitara 2, 51000 Rijeka</derivirana_varijabla>
  </DomainObject.Predmet.ProtustrankaFormatedWithAdressOIB>
  <DomainObject.Predmet.ProtustrankaWithAdress>
    <izvorni_sadrzaj>NOKA j.d.o.o. Drage Šćitara 2, 51000 Rijeka</izvorni_sadrzaj>
    <derivirana_varijabla naziv="DomainObject.Predmet.ProtustrankaWithAdress_1">NOKA j.d.o.o. Drage Šćitara 2, 51000 Rijeka</derivirana_varijabla>
  </DomainObject.Predmet.ProtustrankaWithAdress>
  <DomainObject.Predmet.ProtustrankaWithAdressOIB>
    <izvorni_sadrzaj>NOKA j.d.o.o., OIB 40428256461, Drage Šćitara 2, 51000 Rijeka</izvorni_sadrzaj>
    <derivirana_varijabla naziv="DomainObject.Predmet.ProtustrankaWithAdressOIB_1">NOKA j.d.o.o., OIB 40428256461, Drage Šćitara 2, 51000 Rijeka</derivirana_varijabla>
  </DomainObject.Predmet.ProtustrankaWithAdressOIB>
  <DomainObject.Predmet.ProtustrankaNazivFormated>
    <izvorni_sadrzaj>NOKA j.d.o.o.</izvorni_sadrzaj>
    <derivirana_varijabla naziv="DomainObject.Predmet.ProtustrankaNazivFormated_1">NOKA j.d.o.o.</derivirana_varijabla>
  </DomainObject.Predmet.ProtustrankaNazivFormated>
  <DomainObject.Predmet.ProtustrankaNazivFormatedOIB>
    <izvorni_sadrzaj>NOKA j.d.o.o., OIB 40428256461</izvorni_sadrzaj>
    <derivirana_varijabla naziv="DomainObject.Predmet.ProtustrankaNazivFormatedOIB_1">NOKA j.d.o.o., OIB 40428256461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NOKA j.d.o.o.</item>
    </izvorni_sadrzaj>
    <derivirana_varijabla naziv="DomainObject.Predmet.ProtuStrankaListFormated_1">
      <item>NOKA j.d.o.o.</item>
    </derivirana_varijabla>
  </DomainObject.Predmet.ProtuStrankaListFormated>
  <DomainObject.Predmet.ProtuStrankaListFormatedOIB>
    <izvorni_sadrzaj>
      <item>NOKA j.d.o.o., OIB 40428256461</item>
    </izvorni_sadrzaj>
    <derivirana_varijabla naziv="DomainObject.Predmet.ProtuStrankaListFormatedOIB_1">
      <item>NOKA j.d.o.o., OIB 40428256461</item>
    </derivirana_varijabla>
  </DomainObject.Predmet.ProtuStrankaListFormatedOIB>
  <DomainObject.Predmet.ProtuStrankaListFormatedWithAdress>
    <izvorni_sadrzaj>
      <item>NOKA j.d.o.o., Drage Šćitara 2, 51000 Rijeka</item>
    </izvorni_sadrzaj>
    <derivirana_varijabla naziv="DomainObject.Predmet.ProtuStrankaListFormatedWithAdress_1">
      <item>NOKA j.d.o.o., Drage Šćitara 2, 51000 Rijeka</item>
    </derivirana_varijabla>
  </DomainObject.Predmet.ProtuStrankaListFormatedWithAdress>
  <DomainObject.Predmet.ProtuStrankaListFormatedWithAdressOIB>
    <izvorni_sadrzaj>
      <item>NOKA j.d.o.o., OIB 40428256461, Drage Šćitara 2, 51000 Rijeka</item>
    </izvorni_sadrzaj>
    <derivirana_varijabla naziv="DomainObject.Predmet.ProtuStrankaListFormatedWithAdressOIB_1">
      <item>NOKA j.d.o.o., OIB 40428256461, Drage Šćitara 2, 51000 Rijeka</item>
    </derivirana_varijabla>
  </DomainObject.Predmet.ProtuStrankaListFormatedWithAdressOIB>
  <DomainObject.Predmet.ProtuStrankaListNazivFormated>
    <izvorni_sadrzaj>
      <item>NOKA j.d.o.o.</item>
    </izvorni_sadrzaj>
    <derivirana_varijabla naziv="DomainObject.Predmet.ProtuStrankaListNazivFormated_1">
      <item>NOKA j.d.o.o.</item>
    </derivirana_varijabla>
  </DomainObject.Predmet.ProtuStrankaListNazivFormated>
  <DomainObject.Predmet.ProtuStrankaListNazivFormatedOIB>
    <izvorni_sadrzaj>
      <item>NOKA j.d.o.o., OIB 40428256461</item>
    </izvorni_sadrzaj>
    <derivirana_varijabla naziv="DomainObject.Predmet.ProtuStrankaListNazivFormatedOIB_1">
      <item>NOKA j.d.o.o., OIB 40428256461</item>
    </derivirana_varijabla>
  </DomainObject.Predmet.ProtuStrankaListNazivFormatedOIB>
  <DomainObject.Predmet.OstaliListFormated>
    <izvorni_sadrzaj>
      <item>Nikola Hlanuda</item>
    </izvorni_sadrzaj>
    <derivirana_varijabla naziv="DomainObject.Predmet.OstaliListFormated_1">
      <item>Nikola Hlanuda</item>
    </derivirana_varijabla>
  </DomainObject.Predmet.OstaliListFormated>
  <DomainObject.Predmet.OstaliListFormatedOIB>
    <izvorni_sadrzaj>
      <item>Nikola Hlanuda, OIB 77142040192</item>
    </izvorni_sadrzaj>
    <derivirana_varijabla naziv="DomainObject.Predmet.OstaliListFormatedOIB_1">
      <item>Nikola Hlanuda, OIB 77142040192</item>
    </derivirana_varijabla>
  </DomainObject.Predmet.OstaliListFormatedOIB>
  <DomainObject.Predmet.OstaliListFormatedWithAdress>
    <izvorni_sadrzaj>
      <item>Nikola Hlanuda, Jakusi 31, 51410 Poljane</item>
    </izvorni_sadrzaj>
    <derivirana_varijabla naziv="DomainObject.Predmet.OstaliListFormatedWithAdress_1">
      <item>Nikola Hlanuda, Jakusi 31, 51410 Poljane</item>
    </derivirana_varijabla>
  </DomainObject.Predmet.OstaliListFormatedWithAdress>
  <DomainObject.Predmet.OstaliListFormatedWithAdressOIB>
    <izvorni_sadrzaj>
      <item>Nikola Hlanuda, OIB 77142040192, Jakusi 31, 51410 Poljane</item>
    </izvorni_sadrzaj>
    <derivirana_varijabla naziv="DomainObject.Predmet.OstaliListFormatedWithAdressOIB_1">
      <item>Nikola Hlanuda, OIB 77142040192, Jakusi 31, 51410 Poljane</item>
    </derivirana_varijabla>
  </DomainObject.Predmet.OstaliListFormatedWithAdressOIB>
  <DomainObject.Predmet.OstaliListNazivFormated>
    <izvorni_sadrzaj>
      <item>Nikola Hlanuda</item>
    </izvorni_sadrzaj>
    <derivirana_varijabla naziv="DomainObject.Predmet.OstaliListNazivFormated_1">
      <item>Nikola Hlanuda</item>
    </derivirana_varijabla>
  </DomainObject.Predmet.OstaliListNazivFormated>
  <DomainObject.Predmet.OstaliListNazivFormatedOIB>
    <izvorni_sadrzaj>
      <item>Nikola Hlanuda, OIB 77142040192</item>
    </izvorni_sadrzaj>
    <derivirana_varijabla naziv="DomainObject.Predmet.OstaliListNazivFormatedOIB_1">
      <item>Nikola Hlanuda, OIB 77142040192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NOKA j.d.o.o.</izvorni_sadrzaj>
    <derivirana_varijabla naziv="DomainObject.Predmet.ProtustrankaIDrugi_1">NOKA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NOKA j.d.o.o., OIB 40428256461, Drage Šćitara 2, 51000 Rijeka</izvorni_sadrzaj>
    <derivirana_varijabla naziv="DomainObject.Predmet.ProtustrankaIDrugiAdressOIB_1">NOKA j.d.o.o., OIB 40428256461,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NOKA j.d.o.o.</item>
      <item>Nikola Hlanuda</item>
    </izvorni_sadrzaj>
    <derivirana_varijabla naziv="DomainObject.Predmet.SudioniciListNaziv_1">
      <item>FINA  Rijeka</item>
      <item>NOKA j.d.o.o.</item>
      <item>Nikola Hlanuda</item>
    </derivirana_varijabla>
  </DomainObject.Predmet.SudioniciListNaziv>
  <DomainObject.Predmet.SudioniciListAdressOIB>
    <izvorni_sadrzaj>
      <item>FINA  Rijeka, OIB 85821130368, Frana Kurelca 8,51000 Rijeka</item>
      <item>NOKA j.d.o.o., OIB 40428256461, Drage Šćitara 2,51000 Rijeka</item>
      <item>Nikola Hlanuda, OIB 77142040192, Jakusi 31,51410 Poljane</item>
    </izvorni_sadrzaj>
    <derivirana_varijabla naziv="DomainObject.Predmet.SudioniciListAdressOIB_1">
      <item>FINA  Rijeka, OIB 85821130368, Frana Kurelca 8,51000 Rijeka</item>
      <item>NOKA j.d.o.o., OIB 40428256461, Drage Šćitara 2,51000 Rijeka</item>
      <item>Nikola Hlanuda, OIB 77142040192, Jakusi 31,51410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40428256461</item>
      <item>, OIB 77142040192</item>
    </izvorni_sadrzaj>
    <derivirana_varijabla naziv="DomainObject.Predmet.SudioniciListNazivOIB_1">
      <item>, OIB 85821130368</item>
      <item>, OIB 40428256461</item>
      <item>, OIB 77142040192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C7311-DC26-4350-B731-D109DDC83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5256</properties:Characters>
  <properties:Lines>108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2018-05-30T07:20:00Z</dcterms:created>
  <dc:creator>dcmelik</dc:creator>
  <cp:lastModifiedBy>Jasna Radulović</cp:lastModifiedBy>
  <cp:lastPrinted>2018-05-30T07:23:00Z</cp:lastPrinted>
  <dcterms:modified xmlns:xsi="http://www.w3.org/2001/XMLSchema-instance" xsi:type="dcterms:W3CDTF">2018-05-30T07:24:00Z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(583-17 NOVO SZ-15. ČL.132.docx)</vt:lpwstr>
  </prop:property>
  <prop:property name="CC_coloring" pid="4" fmtid="{D5CDD505-2E9C-101B-9397-08002B2CF9AE}">
    <vt:bool>false</vt:bool>
  </prop:property>
  <prop:property name="BrojStranica" pid="5" fmtid="{D5CDD505-2E9C-101B-9397-08002B2CF9AE}">
    <vt:i4>3</vt:i4>
  </prop:property>
</prop:Properties>
</file>