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404a" w14:paraId="d78404a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B52D9D">
        <w:t>468</w:t>
      </w:r>
      <w:r w:rsidRPr="0082401E">
        <w:t>/</w:t>
      </w:r>
      <w:r w:rsidR="0082401E" w:rsidRPr="0082401E">
        <w:t>2016</w:t>
      </w:r>
      <w:r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B52D9D">
        <w:t>TRGOKOR</w:t>
      </w:r>
      <w:r w:rsidR="00411DDC">
        <w:t xml:space="preserve"> </w:t>
      </w:r>
      <w:r w:rsidR="00D120C5" w:rsidRPr="0082401E">
        <w:t>d.o.o.</w:t>
      </w:r>
      <w:r w:rsidR="00C529A6" w:rsidRPr="0082401E">
        <w:t xml:space="preserve">, </w:t>
      </w:r>
      <w:r w:rsidR="00B52D9D">
        <w:t>Ludbreg</w:t>
      </w:r>
      <w:r w:rsidR="00411DDC">
        <w:t xml:space="preserve">, </w:t>
      </w:r>
      <w:r w:rsidR="00B52D9D">
        <w:t>Trg Svetog Trojstva 1/2</w:t>
      </w:r>
      <w:r w:rsidR="00C529A6" w:rsidRPr="0082401E">
        <w:t xml:space="preserve">, OIB: </w:t>
      </w:r>
      <w:r w:rsidR="00B52D9D" w:rsidRPr="00B52D9D">
        <w:t>38517714481</w:t>
      </w:r>
      <w:r w:rsidR="00624B88" w:rsidRPr="0082401E">
        <w:t xml:space="preserve">,  </w:t>
      </w:r>
      <w:r w:rsidR="00EC7C95" w:rsidRPr="0082401E">
        <w:t xml:space="preserve">dana </w:t>
      </w:r>
      <w:r w:rsidR="00D635F8">
        <w:t>23</w:t>
      </w:r>
      <w:r w:rsidR="001E56E4" w:rsidRPr="0082401E">
        <w:t xml:space="preserve">. </w:t>
      </w:r>
      <w:r w:rsidR="00DA3550">
        <w:t>ožujka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B52D9D">
        <w:t xml:space="preserve">TRGOKOR </w:t>
      </w:r>
      <w:r w:rsidR="00B52D9D" w:rsidRPr="0082401E">
        <w:t xml:space="preserve">d.o.o., </w:t>
      </w:r>
      <w:r w:rsidR="00B52D9D">
        <w:t>Ludbreg, Trg Svetog Trojstva 1/2</w:t>
      </w:r>
      <w:r w:rsidR="00B52D9D" w:rsidRPr="0082401E">
        <w:t xml:space="preserve">, OIB: </w:t>
      </w:r>
      <w:r w:rsidR="00B52D9D" w:rsidRPr="00B52D9D">
        <w:t>38517714481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B52D9D">
        <w:t xml:space="preserve">Stjepan Korotaj, Vinogradi Ludbreški 73/a, </w:t>
      </w:r>
      <w:r w:rsidRPr="0082401E">
        <w:t>da za davanje neistinitoga ili nepotpunoga popisa imovine i obveza, odgovara kao za davanje lažnoga iskaza u postupku pred sudom.</w:t>
      </w:r>
    </w:p>
    <w:p w:rsidRDefault="00C4338C" w:rsidP="00B52D9D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D635F8">
        <w:rPr>
          <w:rFonts w:eastAsia="Times New Roman"/>
          <w:lang w:eastAsia="hr-HR"/>
        </w:rPr>
        <w:t>21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B52D9D">
        <w:t xml:space="preserve">TRGOKOR </w:t>
      </w:r>
      <w:r w:rsidR="00B52D9D" w:rsidRPr="0082401E">
        <w:t xml:space="preserve">d.o.o., </w:t>
      </w:r>
      <w:r w:rsidR="00B52D9D">
        <w:t>Ludbreg, Trg Svetog Trojstva 1/2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9C1379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B52D9D">
        <w:rPr>
          <w:rFonts w:eastAsia="Times New Roman"/>
          <w:lang w:eastAsia="hr-HR"/>
        </w:rPr>
        <w:t>664.775,35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D635F8">
        <w:rPr>
          <w:rFonts w:eastAsia="Times New Roman"/>
          <w:lang w:eastAsia="hr-HR"/>
        </w:rPr>
        <w:t>23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7C4848" w:rsidR="007C48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B52D9D">
        <w:t xml:space="preserve">TRGOKOR </w:t>
      </w:r>
      <w:r w:rsidR="00B52D9D" w:rsidRPr="0082401E">
        <w:t xml:space="preserve">d.o.o., </w:t>
      </w:r>
      <w:r w:rsidR="00B52D9D">
        <w:t>Ludbreg, Trg Svetog Trojstva 1/2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7C484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B52D9D">
      <w:t>468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A3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5E9D"/>
    <w:rsid w:val="00132CAF"/>
    <w:rsid w:val="00162F87"/>
    <w:rsid w:val="00190844"/>
    <w:rsid w:val="001A069D"/>
    <w:rsid w:val="001A2133"/>
    <w:rsid w:val="001D0A8E"/>
    <w:rsid w:val="001E56E4"/>
    <w:rsid w:val="002179C2"/>
    <w:rsid w:val="00280747"/>
    <w:rsid w:val="002B7ABE"/>
    <w:rsid w:val="003548DA"/>
    <w:rsid w:val="003A7B96"/>
    <w:rsid w:val="003B5C45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7C4848"/>
    <w:rsid w:val="0082401E"/>
    <w:rsid w:val="00863162"/>
    <w:rsid w:val="008A2D50"/>
    <w:rsid w:val="008E64E7"/>
    <w:rsid w:val="008E662A"/>
    <w:rsid w:val="009A0EA4"/>
    <w:rsid w:val="009B3960"/>
    <w:rsid w:val="009C1379"/>
    <w:rsid w:val="00A213C9"/>
    <w:rsid w:val="00B521C1"/>
    <w:rsid w:val="00B52D9D"/>
    <w:rsid w:val="00B91E99"/>
    <w:rsid w:val="00BD4B30"/>
    <w:rsid w:val="00BF56ED"/>
    <w:rsid w:val="00C07F25"/>
    <w:rsid w:val="00C3333B"/>
    <w:rsid w:val="00C4338C"/>
    <w:rsid w:val="00C529A6"/>
    <w:rsid w:val="00C57B5C"/>
    <w:rsid w:val="00C6355D"/>
    <w:rsid w:val="00C76024"/>
    <w:rsid w:val="00CD4711"/>
    <w:rsid w:val="00D11AF6"/>
    <w:rsid w:val="00D120C5"/>
    <w:rsid w:val="00D33569"/>
    <w:rsid w:val="00D635F8"/>
    <w:rsid w:val="00DA3550"/>
    <w:rsid w:val="00DB0A87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C4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C4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TRGOKOR društvo s ograničenom odgovornošću za trgovinu i proizvodnju</izvorni_sadrzaj>
    <derivirana_varijabla naziv="DomainObject.Predmet.ProtustrankaFormated_1">  TRGOKOR društvo s ograničenom odgovornošću za trgovinu i proizvodnju</derivirana_varijabla>
  </DomainObject.Predmet.ProtustrankaFormated>
  <DomainObject.Predmet.ProtustrankaFormatedOIB>
    <izvorni_sadrzaj>  TRGOKOR društvo s ograničenom odgovornošću za trgovinu i proizvodnju, OIB 38517714481</izvorni_sadrzaj>
    <derivirana_varijabla naziv="DomainObject.Predmet.ProtustrankaFormatedOIB_1">  TRGOKOR društvo s ograničenom odgovornošću za trgovinu i proizvodnju, OIB 38517714481</derivirana_varijabla>
  </DomainObject.Predmet.ProtustrankaFormatedOIB>
  <DomainObject.Predmet.ProtustrankaFormatedWithAdress>
    <izvorni_sadrzaj> TRGOKOR društvo s ograničenom odgovornošću za trgovinu i proizvodnju, Trg Svetoga Trojstva 1/2, 42230 Ludbreg</izvorni_sadrzaj>
    <derivirana_varijabla naziv="DomainObject.Predmet.ProtustrankaFormatedWithAdress_1"> TRGOKOR društvo s ograničenom odgovornošću za trgovinu i proizvodnju, Trg Svetoga Trojstva 1/2, 42230 Ludbreg</derivirana_varijabla>
  </DomainObject.Predmet.ProtustrankaFormatedWithAdress>
  <DomainObject.Predmet.ProtustrankaFormatedWithAdressOIB>
    <izvorni_sadrzaj> TRGOKOR društvo s ograničenom odgovornošću za trgovinu i proizvodnju, OIB 38517714481, Trg Svetoga Trojstva 1/2, 42230 Ludbreg</izvorni_sadrzaj>
    <derivirana_varijabla naziv="DomainObject.Predmet.ProtustrankaFormatedWithAdressOIB_1"> TRGOKOR društvo s ograničenom odgovornošću za trgovinu i proizvodnju, OIB 38517714481, Trg Svetoga Trojstva 1/2, 42230 Ludbreg</derivirana_varijabla>
  </DomainObject.Predmet.ProtustrankaFormatedWithAdressOIB>
  <DomainObject.Predmet.ProtustrankaWithAdress>
    <izvorni_sadrzaj>TRGOKOR društvo s ograničenom odgovornošću za trgovinu i proizvodnju Trg Svetoga Trojstva 1/2, 42230 Ludbreg</izvorni_sadrzaj>
    <derivirana_varijabla naziv="DomainObject.Predmet.ProtustrankaWithAdress_1">TRGOKOR društvo s ograničenom odgovornošću za trgovinu i proizvodnju Trg Svetoga Trojstva 1/2, 42230 Ludbreg</derivirana_varijabla>
  </DomainObject.Predmet.ProtustrankaWithAdress>
  <DomainObject.Predmet.ProtustrankaWithAdressOIB>
    <izvorni_sadrzaj>TRGOKOR društvo s ograničenom odgovornošću za trgovinu i proizvodnju, OIB 38517714481, Trg Svetoga Trojstva 1/2, 42230 Ludbreg</izvorni_sadrzaj>
    <derivirana_varijabla naziv="DomainObject.Predmet.ProtustrankaWithAdressOIB_1">TRGOKOR društvo s ograničenom odgovornošću za trgovinu i proizvodnju, OIB 38517714481, Trg Svetoga Trojstva 1/2, 42230 Ludbreg</derivirana_varijabla>
  </DomainObject.Predmet.ProtustrankaWithAdressOIB>
  <DomainObject.Predmet.ProtustrankaNazivFormated>
    <izvorni_sadrzaj>TRGOKOR društvo s ograničenom odgovornošću za trgovinu i proizvodnju</izvorni_sadrzaj>
    <derivirana_varijabla naziv="DomainObject.Predmet.ProtustrankaNazivFormated_1">TRGOKOR društvo s ograničenom odgovornošću za trgovinu i proizvodnju</derivirana_varijabla>
  </DomainObject.Predmet.ProtustrankaNazivFormated>
  <DomainObject.Predmet.ProtustrankaNazivFormatedOIB>
    <izvorni_sadrzaj>TRGOKOR društvo s ograničenom odgovornošću za trgovinu i proizvodnju, OIB 38517714481</izvorni_sadrzaj>
    <derivirana_varijabla naziv="DomainObject.Predmet.ProtustrankaNazivFormatedOIB_1">TRGOKOR društvo s ograničenom odgovornošću za trgovinu i proizvodnju, OIB 38517714481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664775.35</izvorni_sadrzaj>
    <derivirana_varijabla naziv="DomainObject.Predmet.TrenutnaVrijednost_1">664775.35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TRGOKOR društvo s ograničenom odgovornošću za trgovinu i proizvodnju</item>
    </izvorni_sadrzaj>
    <derivirana_varijabla naziv="DomainObject.Predmet.ProtuStrankaListFormated_1">
      <item>TRGOKOR društvo s ograničenom odgovornošću za trgovinu i proizvodnju</item>
    </derivirana_varijabla>
  </DomainObject.Predmet.ProtuStrankaListFormated>
  <DomainObject.Predmet.ProtuStrankaListFormatedOIB>
    <izvorni_sadrzaj>
      <item>TRGOKOR društvo s ograničenom odgovornošću za trgovinu i proizvodnju, OIB 38517714481</item>
    </izvorni_sadrzaj>
    <derivirana_varijabla naziv="DomainObject.Predmet.ProtuStrankaListFormatedOIB_1">
      <item>TRGOKOR društvo s ograničenom odgovornošću za trgovinu i proizvodnju, OIB 38517714481</item>
    </derivirana_varijabla>
  </DomainObject.Predmet.ProtuStrankaListFormatedOIB>
  <DomainObject.Predmet.ProtuStrankaListFormatedWithAdress>
    <izvorni_sadrzaj>
      <item>TRGOKOR društvo s ograničenom odgovornošću za trgovinu i proizvodnju, Trg Svetoga Trojstva 1/2, 42230 Ludbreg</item>
    </izvorni_sadrzaj>
    <derivirana_varijabla naziv="DomainObject.Predmet.ProtuStrankaListFormatedWithAdress_1">
      <item>TRGOKOR društvo s ograničenom odgovornošću za trgovinu i proizvodnju, Trg Svetoga Trojstva 1/2, 42230 Ludbreg</item>
    </derivirana_varijabla>
  </DomainObject.Predmet.ProtuStrankaListFormatedWithAdress>
  <DomainObject.Predmet.ProtuStrankaListFormatedWithAdressOIB>
    <izvorni_sadrzaj>
      <item>TRGOKOR društvo s ograničenom odgovornošću za trgovinu i proizvodnju, OIB 38517714481, Trg Svetoga Trojstva 1/2, 42230 Ludbreg</item>
    </izvorni_sadrzaj>
    <derivirana_varijabla naziv="DomainObject.Predmet.ProtuStrankaListFormatedWithAdressOIB_1">
      <item>TRGOKOR društvo s ograničenom odgovornošću za trgovinu i proizvodnju, OIB 38517714481, Trg Svetoga Trojstva 1/2, 42230 Ludbreg</item>
    </derivirana_varijabla>
  </DomainObject.Predmet.ProtuStrankaListFormatedWithAdressOIB>
  <DomainObject.Predmet.ProtuStrankaListNazivFormated>
    <izvorni_sadrzaj>
      <item>TRGOKOR društvo s ograničenom odgovornošću za trgovinu i proizvodnju</item>
    </izvorni_sadrzaj>
    <derivirana_varijabla naziv="DomainObject.Predmet.ProtuStrankaListNazivFormated_1">
      <item>TRGOKOR društvo s ograničenom odgovornošću za trgovinu i proizvodnju</item>
    </derivirana_varijabla>
  </DomainObject.Predmet.ProtuStrankaListNazivFormated>
  <DomainObject.Predmet.ProtuStrankaListNazivFormatedOIB>
    <izvorni_sadrzaj>
      <item>TRGOKOR društvo s ograničenom odgovornošću za trgovinu i proizvodnju, OIB 38517714481</item>
    </izvorni_sadrzaj>
    <derivirana_varijabla naziv="DomainObject.Predmet.ProtuStrankaListNazivFormatedOIB_1">
      <item>TRGOKOR društvo s ograničenom odgovornošću za trgovinu i proizvodnju, OIB 38517714481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TRGOKOR društvo s ograničenom odgovornošću za trgovinu i proizvodnju</izvorni_sadrzaj>
    <derivirana_varijabla naziv="DomainObject.Predmet.ProtustrankaIDrugi_1">TRGOKOR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TRGOKOR društvo s ograničenom odgovornošću za trgovinu i proizvodnju, OIB 38517714481, Trg Svetoga Trojstva 1/2, 42230 Ludbreg</izvorni_sadrzaj>
    <derivirana_varijabla naziv="DomainObject.Predmet.ProtustrankaIDrugiAdressOIB_1">TRGOKOR društvo s ograničenom odgovornošću za trgovinu i proizvodnju, OIB 38517714481, Trg Svetoga Trojstva 1/2,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TRGOKOR društvo s ograničenom odgovornošću za trgovinu i proizvodnju</item>
      <item>E-oglasna ploča</item>
      <item>Sudski registar</item>
    </izvorni_sadrzaj>
    <derivirana_varijabla naziv="DomainObject.Predmet.SudioniciListNaziv_1">
      <item>Financijska agencija</item>
      <item>TRGOKOR društvo s ograničenom odgovornošću za trgovinu i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TRGOKOR društvo s ograničenom odgovornošću za trgovinu i proizvodnju, OIB 38517714481, Trg Svetoga Trojstva 1/2,42230 Ludbreg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TRGOKOR društvo s ograničenom odgovornošću za trgovinu i proizvodnju, OIB 38517714481, Trg Svetoga Trojstva 1/2,42230 Ludbreg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38517714481</item>
      <item>, OIB null</item>
      <item>, OIB null</item>
    </izvorni_sadrzaj>
    <derivirana_varijabla naziv="DomainObject.Predmet.SudioniciListNazivOIB_1">
      <item>, OIB 85821130368</item>
      <item>, OIB 38517714481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636</properties:Words>
  <properties:Characters>3481</properties:Characters>
  <properties:Lines>90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2016-03-23T11:29:00Z</dcterms:created>
  <dc:creator>Maja Valušnig</dc:creator>
  <cp:lastModifiedBy>Nevenka Vuković</cp:lastModifiedBy>
  <cp:lastPrinted>2016-03-23T11:35:00Z</cp:lastPrinted>
  <dcterms:modified xmlns:xsi="http://www.w3.org/2001/XMLSchema-instance" xsi:type="dcterms:W3CDTF">2016-03-23T11:40:00Z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