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f1b7" w14:paraId="0edf1b7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7A425F">
        <w:t>1625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 xml:space="preserve">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 xml:space="preserve">, za pokretanje skraćenog stečajnog postupka  nad dužnikom </w:t>
      </w:r>
      <w:r w:rsidR="007A425F">
        <w:t xml:space="preserve">SKLIZOVIĆ j.d.o.o. </w:t>
      </w:r>
      <w:proofErr w:type="spellStart"/>
      <w:r w:rsidR="007A425F">
        <w:t>Miholjački</w:t>
      </w:r>
      <w:proofErr w:type="spellEnd"/>
      <w:r w:rsidR="007A425F">
        <w:t xml:space="preserve"> Poreč, Eugena Kraja 36, MBS: 030175201, OIB: 93534525020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25FA7">
        <w:t>30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A425F">
        <w:t xml:space="preserve">SKLIZOVIĆ j.d.o.o. </w:t>
      </w:r>
      <w:proofErr w:type="spellStart"/>
      <w:r w:rsidR="007A425F">
        <w:t>Miholjački</w:t>
      </w:r>
      <w:proofErr w:type="spellEnd"/>
      <w:r w:rsidR="007A425F">
        <w:t xml:space="preserve"> Poreč, Eugena Kraja 36, MBS: 030175201, OIB: 93534525020</w:t>
      </w:r>
      <w:r w:rsidR="00D43EFC">
        <w:t xml:space="preserve">, </w:t>
      </w:r>
      <w:r>
        <w:t xml:space="preserve">iznosi </w:t>
      </w:r>
      <w:r w:rsidR="007A425F">
        <w:t>44.405,25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7A425F">
        <w:t xml:space="preserve">Silvana </w:t>
      </w:r>
      <w:proofErr w:type="spellStart"/>
      <w:r w:rsidR="007A425F">
        <w:t>Sklizović</w:t>
      </w:r>
      <w:proofErr w:type="spellEnd"/>
      <w:r w:rsidR="007A425F">
        <w:t xml:space="preserve">, OIB: 11018559437, </w:t>
      </w:r>
      <w:proofErr w:type="spellStart"/>
      <w:r w:rsidR="007A425F">
        <w:t>Rakitovica</w:t>
      </w:r>
      <w:proofErr w:type="spellEnd"/>
      <w:r w:rsidR="007A425F">
        <w:t>, Glavna 124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A425F">
        <w:t>1625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44CBD">
        <w:t>30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44CBD">
        <w:t>22</w:t>
      </w:r>
      <w:r w:rsidR="00E25FA7">
        <w:t>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2AFF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32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A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A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A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A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32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A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A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A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A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St-1625/2017</izvorni_sadrzaj>
    <derivirana_varijabla naziv="DomainObject.Predmet.OznakaBroj_1">St-1625/2017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SKLIZOVIĆ jednostavno društvo s ograničenom odgovornošću za ugostiteljstvo</izvorni_sadrzaj>
    <derivirana_varijabla naziv="DomainObject.Predmet.ProtustrankaFormated_1">  SKLIZOVIĆ jednostavno društvo s ograničenom odgovornošću za ugostiteljstvo</derivirana_varijabla>
  </DomainObject.Predmet.ProtustrankaFormated>
  <DomainObject.Predmet.ProtustrankaFormatedOIB>
    <izvorni_sadrzaj>  SKLIZOVIĆ jednostavno društvo s ograničenom odgovornošću za ugostiteljstvo, OIB 93534525020</izvorni_sadrzaj>
    <derivirana_varijabla naziv="DomainObject.Predmet.ProtustrankaFormatedOIB_1">  SKLIZOVIĆ jednostavno društvo s ograničenom odgovornošću za ugostiteljstvo, OIB 93534525020</derivirana_varijabla>
  </DomainObject.Predmet.ProtustrankaFormatedOIB>
  <DomainObject.Predmet.ProtustrankaFormatedWithAdress>
    <izvorni_sadrzaj> SKLIZOVIĆ jednostavno društvo s ograničenom odgovornošću za ugostiteljstvo, Eugena Kraja 36, 31542 Miholjački Poreč</izvorni_sadrzaj>
    <derivirana_varijabla naziv="DomainObject.Predmet.ProtustrankaFormatedWithAdress_1"> SKLIZOVIĆ jednostavno društvo s ograničenom odgovornošću za ugostiteljstvo, Eugena Kraja 36, 31542 Miholjački Poreč</derivirana_varijabla>
  </DomainObject.Predmet.ProtustrankaFormatedWithAdress>
  <DomainObject.Predmet.ProtustrankaFormatedWithAdressOIB>
    <izvorni_sadrzaj> SKLIZOVIĆ jednostavno društvo s ograničenom odgovornošću za ugostiteljstvo, OIB 93534525020, Eugena Kraja 36, 31542 Miholjački Poreč</izvorni_sadrzaj>
    <derivirana_varijabla naziv="DomainObject.Predmet.ProtustrankaFormatedWithAdressOIB_1"> SKLIZOVIĆ jednostavno društvo s ograničenom odgovornošću za ugostiteljstvo, OIB 93534525020, Eugena Kraja 36, 31542 Miholjački Poreč</derivirana_varijabla>
  </DomainObject.Predmet.ProtustrankaFormatedWithAdressOIB>
  <DomainObject.Predmet.ProtustrankaWithAdress>
    <izvorni_sadrzaj>SKLIZOVIĆ jednostavno društvo s ograničenom odgovornošću za ugostiteljstvo Eugena Kraja 36, 31542 Miholjački Poreč</izvorni_sadrzaj>
    <derivirana_varijabla naziv="DomainObject.Predmet.ProtustrankaWithAdress_1">SKLIZOVIĆ jednostavno društvo s ograničenom odgovornošću za ugostiteljstvo Eugena Kraja 36, 31542 Miholjački Poreč</derivirana_varijabla>
  </DomainObject.Predmet.ProtustrankaWithAdress>
  <DomainObject.Predmet.ProtustrankaWithAdressOIB>
    <izvorni_sadrzaj>SKLIZOVIĆ jednostavno društvo s ograničenom odgovornošću za ugostiteljstvo, OIB 93534525020, Eugena Kraja 36, 31542 Miholjački Poreč</izvorni_sadrzaj>
    <derivirana_varijabla naziv="DomainObject.Predmet.ProtustrankaWithAdressOIB_1">SKLIZOVIĆ jednostavno društvo s ograničenom odgovornošću za ugostiteljstvo, OIB 93534525020, Eugena Kraja 36, 31542 Miholjački Poreč</derivirana_varijabla>
  </DomainObject.Predmet.ProtustrankaWithAdressOIB>
  <DomainObject.Predmet.ProtustrankaNazivFormated>
    <izvorni_sadrzaj>SKLIZOVIĆ jednostavno društvo s ograničenom odgovornošću za ugostiteljstvo</izvorni_sadrzaj>
    <derivirana_varijabla naziv="DomainObject.Predmet.ProtustrankaNazivFormated_1">SKLIZOVIĆ jednostavno društvo s ograničenom odgovornošću za ugostiteljstvo</derivirana_varijabla>
  </DomainObject.Predmet.ProtustrankaNazivFormated>
  <DomainObject.Predmet.ProtustrankaNazivFormatedOIB>
    <izvorni_sadrzaj>SKLIZOVIĆ jednostavno društvo s ograničenom odgovornošću za ugostiteljstvo, OIB 93534525020</izvorni_sadrzaj>
    <derivirana_varijabla naziv="DomainObject.Predmet.ProtustrankaNazivFormatedOIB_1">SKLIZOVIĆ jednostavno društvo s ograničenom odgovornošću za ugostiteljstvo, OIB 93534525020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SKLIZOVIĆ jednostavno društvo s ograničenom odgovornošću za ugostiteljstvo</item>
    </izvorni_sadrzaj>
    <derivirana_varijabla naziv="DomainObject.Predmet.ProtuStrankaListFormated_1">
      <item>SKLIZOVIĆ jednostavno društvo s ograničenom odgovornošću za ugostiteljstvo</item>
    </derivirana_varijabla>
  </DomainObject.Predmet.ProtuStrankaListFormated>
  <DomainObject.Predmet.ProtuStrankaListFormatedOIB>
    <izvorni_sadrzaj>
      <item>SKLIZOVIĆ jednostavno društvo s ograničenom odgovornošću za ugostiteljstvo, OIB 93534525020</item>
    </izvorni_sadrzaj>
    <derivirana_varijabla naziv="DomainObject.Predmet.ProtuStrankaListFormatedOIB_1">
      <item>SKLIZOVIĆ jednostavno društvo s ograničenom odgovornošću za ugostiteljstvo, OIB 93534525020</item>
    </derivirana_varijabla>
  </DomainObject.Predmet.ProtuStrankaListFormatedOIB>
  <DomainObject.Predmet.ProtuStrankaListFormatedWithAdress>
    <izvorni_sadrzaj>
      <item>SKLIZOVIĆ jednostavno društvo s ograničenom odgovornošću za ugostiteljstvo, Eugena Kraja 36, 31542 Miholjački Poreč</item>
    </izvorni_sadrzaj>
    <derivirana_varijabla naziv="DomainObject.Predmet.ProtuStrankaListFormatedWithAdress_1">
      <item>SKLIZOVIĆ jednostavno društvo s ograničenom odgovornošću za ugostiteljstvo, Eugena Kraja 36, 31542 Miholjački Poreč</item>
    </derivirana_varijabla>
  </DomainObject.Predmet.ProtuStrankaListFormatedWithAdress>
  <DomainObject.Predmet.ProtuStrankaListFormatedWithAdressOIB>
    <izvorni_sadrzaj>
      <item>SKLIZOVIĆ jednostavno društvo s ograničenom odgovornošću za ugostiteljstvo, OIB 93534525020, Eugena Kraja 36, 31542 Miholjački Poreč</item>
    </izvorni_sadrzaj>
    <derivirana_varijabla naziv="DomainObject.Predmet.ProtuStrankaListFormatedWithAdressOIB_1">
      <item>SKLIZOVIĆ jednostavno društvo s ograničenom odgovornošću za ugostiteljstvo, OIB 93534525020, Eugena Kraja 36, 31542 Miholjački Poreč</item>
    </derivirana_varijabla>
  </DomainObject.Predmet.ProtuStrankaListFormatedWithAdressOIB>
  <DomainObject.Predmet.ProtuStrankaListNazivFormated>
    <izvorni_sadrzaj>
      <item>SKLIZOVIĆ jednostavno društvo s ograničenom odgovornošću za ugostiteljstvo</item>
    </izvorni_sadrzaj>
    <derivirana_varijabla naziv="DomainObject.Predmet.ProtuStrankaListNazivFormated_1">
      <item>SKLIZOVIĆ jednostavno društvo s ograničenom odgovornošću za ugostiteljstvo</item>
    </derivirana_varijabla>
  </DomainObject.Predmet.ProtuStrankaListNazivFormated>
  <DomainObject.Predmet.ProtuStrankaListNazivFormatedOIB>
    <izvorni_sadrzaj>
      <item>SKLIZOVIĆ jednostavno društvo s ograničenom odgovornošću za ugostiteljstvo, OIB 93534525020</item>
    </izvorni_sadrzaj>
    <derivirana_varijabla naziv="DomainObject.Predmet.ProtuStrankaListNazivFormatedOIB_1">
      <item>SKLIZOVIĆ jednostavno društvo s ograničenom odgovornošću za ugostiteljstvo, OIB 93534525020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SKLIZOVIĆ jednostavno društvo s ograničenom odgovornošću za ugostiteljstvo</izvorni_sadrzaj>
    <derivirana_varijabla naziv="DomainObject.Predmet.ProtustrankaIDrugi_1">SKLIZOVIĆ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SKLIZOVIĆ jednostavno društvo s ograničenom odgovornošću za ugostiteljstvo, OIB 93534525020, Eugena Kraja 36, 31542 Miholjački Poreč</izvorni_sadrzaj>
    <derivirana_varijabla naziv="DomainObject.Predmet.ProtustrankaIDrugiAdressOIB_1">SKLIZOVIĆ jednostavno društvo s ograničenom odgovornošću za ugostiteljstvo, OIB 93534525020, Eugena Kraja 36, 31542 Miholjački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SKLIZOVIĆ jednostavno društvo s ograničenom odgovornošću za ugostiteljstvo</item>
    </izvorni_sadrzaj>
    <derivirana_varijabla naziv="DomainObject.Predmet.SudioniciListNaziv_1">
      <item>FINA RC OSIJEK</item>
      <item>SKLIZOVIĆ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SKLIZOVIĆ jednostavno društvo s ograničenom odgovornošću za ugostiteljstvo, OIB 93534525020, Eugena Kraja 36,31542 Miholjački Poreč</item>
    </izvorni_sadrzaj>
    <derivirana_varijabla naziv="DomainObject.Predmet.SudioniciListAdressOIB_1">
      <item>FINA RC OSIJEK, OIB 85821130368</item>
      <item>SKLIZOVIĆ jednostavno društvo s ograničenom odgovornošću za ugostiteljstvo, OIB 93534525020, Eugena Kraja 36,31542 Miholjački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93534525020</item>
    </izvorni_sadrzaj>
    <derivirana_varijabla naziv="DomainObject.Predmet.SudioniciListNazivOIB_1">
      <item>, OIB 85821130368</item>
      <item>, OIB 93534525020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1948</properties:Characters>
  <properties:Lines>49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2017-11-30T11:13:00Z</dcterms:created>
  <dc:creator>Korisnik</dc:creator>
  <cp:lastModifiedBy>Žana Bem</cp:lastModifiedBy>
  <cp:lastPrinted>2017-11-30T11:23:00Z</cp:lastPrinted>
  <dcterms:modified xmlns:xsi="http://www.w3.org/2001/XMLSchema-instance" xsi:type="dcterms:W3CDTF">2017-11-30T11:23:00Z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