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e860" w14:paraId="ecbe860" w:rsidRDefault="001D70DF" w:rsidR="00132FFC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0</wp:posOffset>
            </wp:positionH>
            <wp:positionV relativeFrom="paragraph">
              <wp:posOffset>167640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32FFC" w:rsidR="00132FFC"/>
    <w:p w:rsidRDefault="003F2444" w:rsidR="003F2444"/>
    <w:p w:rsidRDefault="003F2444" w:rsidR="003F2444"/>
    <w:p w:rsidRDefault="003F2444" w:rsidR="003F2444"/>
    <w:p w:rsidRDefault="00372761" w:rsidR="00372761"/>
    <w:p w:rsidRDefault="00132FFC" w:rsidR="00132FFC">
      <w:r>
        <w:t>REPUBLIKA HRVATSKA</w:t>
      </w:r>
    </w:p>
    <w:p w:rsidRDefault="00132FFC" w:rsidR="00132FFC">
      <w:r>
        <w:t>TRGOVAČKI SUD U</w:t>
      </w:r>
      <w:r w:rsidR="00310A1A">
        <w:t xml:space="preserve"> OSIJEKU</w:t>
      </w:r>
    </w:p>
    <w:p w:rsidRDefault="00310A1A" w:rsidR="00991035">
      <w:r>
        <w:t>STALNA SLUŽBA</w:t>
      </w:r>
      <w:r w:rsidR="001916FA">
        <w:t xml:space="preserve"> </w:t>
      </w:r>
      <w:r w:rsidR="00983875">
        <w:t xml:space="preserve"> U</w:t>
      </w:r>
    </w:p>
    <w:p w:rsidRDefault="00983875" w:rsidR="00D93626">
      <w:r>
        <w:t xml:space="preserve"> SLAVONSKOM BRODU</w:t>
      </w:r>
      <w:r w:rsidR="001916FA">
        <w:t xml:space="preserve">            </w:t>
      </w:r>
      <w:r w:rsidR="00132FFC">
        <w:t xml:space="preserve">                                   </w:t>
      </w:r>
      <w:r w:rsidR="00E909CE">
        <w:t xml:space="preserve">          </w:t>
      </w:r>
      <w:r w:rsidR="00132FFC">
        <w:t xml:space="preserve">  BROJ: </w:t>
      </w:r>
      <w:r w:rsidR="00D93626">
        <w:t>St-</w:t>
      </w:r>
      <w:r w:rsidR="00310A1A">
        <w:t>2</w:t>
      </w:r>
      <w:r w:rsidR="00991035">
        <w:t>48</w:t>
      </w:r>
      <w:r w:rsidR="00310A1A">
        <w:t>/201</w:t>
      </w:r>
      <w:r w:rsidR="00991035">
        <w:t>2</w:t>
      </w:r>
      <w:r w:rsidR="00310A1A">
        <w:t>-</w:t>
      </w:r>
      <w:r w:rsidR="00E909CE">
        <w:t>154</w:t>
      </w:r>
    </w:p>
    <w:p w:rsidRDefault="00310A1A" w:rsidR="00D93626">
      <w:r>
        <w:t>Trg pobjede 13</w:t>
      </w:r>
    </w:p>
    <w:p w:rsidRDefault="00310A1A" w:rsidR="00310A1A">
      <w:r>
        <w:t>35000 SLAVONSKI BROD</w:t>
      </w:r>
    </w:p>
    <w:p w:rsidRDefault="00132FFC" w:rsidR="00132FFC">
      <w:r>
        <w:t xml:space="preserve">                                                                          </w:t>
      </w:r>
    </w:p>
    <w:p w:rsidRDefault="00983875" w:rsidR="00983875"/>
    <w:p w:rsidRDefault="00983875" w:rsidR="00983875">
      <w:r>
        <w:t xml:space="preserve">                                                                R  J  E  Š  E  N  J  E</w:t>
      </w:r>
    </w:p>
    <w:p w:rsidRDefault="006C620F" w:rsidR="006C620F"/>
    <w:p w:rsidRDefault="00132FFC" w:rsidR="00DF0F62">
      <w:r>
        <w:tab/>
      </w:r>
      <w:r>
        <w:tab/>
        <w:t>TRGOVAČKI SUD U</w:t>
      </w:r>
      <w:r w:rsidR="00310A1A">
        <w:t xml:space="preserve"> OSIJEKU, STALNA SLUŽBA </w:t>
      </w:r>
      <w:r w:rsidR="001916FA">
        <w:t xml:space="preserve"> TRGOVAČKOG SUDA </w:t>
      </w:r>
      <w:r w:rsidR="00983875">
        <w:t>U</w:t>
      </w:r>
      <w:r w:rsidR="001916FA">
        <w:t xml:space="preserve"> SLAVONSK</w:t>
      </w:r>
      <w:r w:rsidR="00983875">
        <w:t>OM</w:t>
      </w:r>
      <w:r w:rsidR="001916FA">
        <w:t xml:space="preserve"> BROD</w:t>
      </w:r>
      <w:r w:rsidR="00983875">
        <w:t>U</w:t>
      </w:r>
      <w:r>
        <w:t xml:space="preserve"> – po </w:t>
      </w:r>
      <w:r w:rsidR="00D93626">
        <w:t xml:space="preserve">stečajnom </w:t>
      </w:r>
      <w:r>
        <w:t xml:space="preserve">sucu Davorinu Pavičić, </w:t>
      </w:r>
      <w:r w:rsidR="00B33D98">
        <w:t>u stečaju nad dužnikom</w:t>
      </w:r>
      <w:r w:rsidR="00310A1A">
        <w:t xml:space="preserve"> </w:t>
      </w:r>
      <w:r w:rsidR="00991035">
        <w:t>TOFRADO d.o.o. Pleternica u stečaju</w:t>
      </w:r>
      <w:r w:rsidR="00310A1A">
        <w:t>,</w:t>
      </w:r>
      <w:r w:rsidR="00460349">
        <w:t xml:space="preserve"> OIB </w:t>
      </w:r>
      <w:r w:rsidR="00310A1A">
        <w:t xml:space="preserve"> </w:t>
      </w:r>
      <w:r w:rsidR="00460349" w:rsidRPr="00460349">
        <w:t>92907511183</w:t>
      </w:r>
      <w:r w:rsidR="00460349">
        <w:t xml:space="preserve">, </w:t>
      </w:r>
      <w:r w:rsidR="00310A1A">
        <w:t xml:space="preserve">dana </w:t>
      </w:r>
      <w:r w:rsidR="001916FA">
        <w:t>2</w:t>
      </w:r>
      <w:r w:rsidR="00991035">
        <w:t>2</w:t>
      </w:r>
      <w:r w:rsidR="00983875">
        <w:t xml:space="preserve">. </w:t>
      </w:r>
      <w:r w:rsidR="00991035">
        <w:t>prosinca</w:t>
      </w:r>
      <w:r w:rsidR="00310A1A">
        <w:t xml:space="preserve"> 201</w:t>
      </w:r>
      <w:r w:rsidR="00983875">
        <w:t>6</w:t>
      </w:r>
      <w:r w:rsidR="00310A1A">
        <w:t>.g.</w:t>
      </w:r>
      <w:r w:rsidR="00F430D0">
        <w:t xml:space="preserve"> </w:t>
      </w:r>
    </w:p>
    <w:p w:rsidRDefault="00D93626" w:rsidR="00983875">
      <w:r>
        <w:t xml:space="preserve">                                                  </w:t>
      </w:r>
      <w:r w:rsidR="00983875">
        <w:t xml:space="preserve">               R i j e š i o  j e  </w:t>
      </w:r>
    </w:p>
    <w:p w:rsidRDefault="00983875" w:rsidR="00983875"/>
    <w:p w:rsidRDefault="00983875" w:rsidR="00983875">
      <w:r>
        <w:tab/>
        <w:t xml:space="preserve">Određuje se </w:t>
      </w:r>
      <w:r w:rsidR="00991035">
        <w:t>akontacija</w:t>
      </w:r>
      <w:r>
        <w:t xml:space="preserve"> nagrad</w:t>
      </w:r>
      <w:r w:rsidR="00991035">
        <w:t>e</w:t>
      </w:r>
      <w:r>
        <w:t xml:space="preserve"> stečajnom upravitelju Jozi Perić iz Velike Dr. Franje Tuđmana 28 u iznosu od </w:t>
      </w:r>
      <w:r w:rsidR="00991035">
        <w:t>220.000,00</w:t>
      </w:r>
      <w:r>
        <w:t xml:space="preserve"> kn</w:t>
      </w:r>
      <w:r w:rsidR="00991035">
        <w:t xml:space="preserve"> neto.</w:t>
      </w:r>
    </w:p>
    <w:p w:rsidRDefault="00983875" w:rsidR="00310A1A">
      <w:r>
        <w:tab/>
        <w:t xml:space="preserve">        </w:t>
      </w:r>
    </w:p>
    <w:p w:rsidRDefault="00D93626" w:rsidR="00D93626">
      <w:r>
        <w:t xml:space="preserve"> </w:t>
      </w:r>
      <w:r w:rsidR="00983875">
        <w:t xml:space="preserve">                                                            O b r a z l o ž e n j e</w:t>
      </w:r>
    </w:p>
    <w:p w:rsidRDefault="00BD206D" w:rsidR="00BD206D"/>
    <w:p w:rsidRDefault="00983875" w:rsidP="00991035" w:rsidR="00167AFE">
      <w:r>
        <w:tab/>
      </w:r>
      <w:proofErr w:type="spellStart"/>
      <w:r w:rsidR="00991035">
        <w:t>St.upravitelj</w:t>
      </w:r>
      <w:proofErr w:type="spellEnd"/>
      <w:r w:rsidR="00991035">
        <w:t xml:space="preserve"> svojim podneskom od 24.05.2016. navodi da je od otvaranja </w:t>
      </w:r>
      <w:proofErr w:type="spellStart"/>
      <w:r w:rsidR="00991035">
        <w:t>st.postupka</w:t>
      </w:r>
      <w:proofErr w:type="spellEnd"/>
      <w:r w:rsidR="00991035">
        <w:t xml:space="preserve"> do 01.09.2015. ukupno unovčio 19.616.603,36 Kn.</w:t>
      </w:r>
    </w:p>
    <w:p w:rsidRDefault="00991035" w:rsidP="00B619E1" w:rsidR="00991035">
      <w:pPr>
        <w:ind w:firstLine="708"/>
      </w:pPr>
      <w:r>
        <w:t xml:space="preserve">Iz unovčene imovine namireni su </w:t>
      </w:r>
      <w:proofErr w:type="spellStart"/>
      <w:r>
        <w:t>razlučni</w:t>
      </w:r>
      <w:proofErr w:type="spellEnd"/>
      <w:r>
        <w:t xml:space="preserve"> vjerovnici  i bile su tri djelomične diobe tako da su isplaćene sve tražbine vjerovnika prvog višeg isplatnog reda u iznosu od 2.818.365,54 Kn, stanje na računu iznosi 505.416,57 Kn, te iznos 3.367,67 eura na deviznom računu.</w:t>
      </w:r>
    </w:p>
    <w:p w:rsidRDefault="00B619E1" w:rsidP="00B619E1" w:rsidR="00B619E1">
      <w:pPr>
        <w:ind w:firstLine="708"/>
      </w:pPr>
      <w:r>
        <w:t xml:space="preserve">Predlaže da se s obzirom na vrijednost unovčene imovine i postotka namirenja vjerovnika,obimu posla oko prvog višeg isplatnog reda odobri isplata jednog dijela akontacije nagrade </w:t>
      </w:r>
      <w:proofErr w:type="spellStart"/>
      <w:r>
        <w:t>st.upravitelju</w:t>
      </w:r>
      <w:proofErr w:type="spellEnd"/>
      <w:r>
        <w:t>.</w:t>
      </w:r>
    </w:p>
    <w:p w:rsidRDefault="00B619E1" w:rsidP="00B619E1" w:rsidR="00372761">
      <w:pPr>
        <w:ind w:firstLine="708"/>
      </w:pPr>
      <w:r>
        <w:t xml:space="preserve">Prilikom ocjene osnovanosti zakona sud smatra da se radi o opravdanim razlozima za odobrenje dijela akontacije nagrade </w:t>
      </w:r>
      <w:proofErr w:type="spellStart"/>
      <w:r>
        <w:t>st.upravitelju</w:t>
      </w:r>
      <w:proofErr w:type="spellEnd"/>
      <w:r>
        <w:t>, jer je unovčen pretežni dio imovine dužnika te izvršio isplatu prvog višeg isplatnog reda</w:t>
      </w:r>
      <w:r w:rsidR="00372761">
        <w:t>.</w:t>
      </w:r>
    </w:p>
    <w:p w:rsidRDefault="00372761" w:rsidP="00B619E1" w:rsidR="00460349">
      <w:pPr>
        <w:ind w:firstLine="708"/>
      </w:pPr>
      <w:r>
        <w:t>T</w:t>
      </w:r>
      <w:r w:rsidR="00B619E1">
        <w:t xml:space="preserve">o mu se temeljem  Uredbe o kriterijima i načinu obračuna i plaćanja nagrada stečajnim upraviteljima </w:t>
      </w:r>
      <w:r w:rsidR="00E909CE">
        <w:t xml:space="preserve">( NN 105/15) </w:t>
      </w:r>
      <w:r>
        <w:t>priznaje pravo na nagradu do 3.000.000,00 Kn u iznosu od 2% što iznosi 60.000,00 Kn te preko 3.000.000,00 Kn na svaki daljnjih 1.000.000,00</w:t>
      </w:r>
      <w:r w:rsidR="00E909CE">
        <w:t xml:space="preserve"> Kn</w:t>
      </w:r>
      <w:r>
        <w:t xml:space="preserve"> obračunava se nagrada od 1% ( 10.000,00 Kn ) što na iznos od 16.616.603,36</w:t>
      </w:r>
      <w:r w:rsidR="00E909CE">
        <w:t xml:space="preserve"> </w:t>
      </w:r>
      <w:r w:rsidR="00460349">
        <w:t>Kn iznosi 160.000,00 Kn.</w:t>
      </w:r>
    </w:p>
    <w:p w:rsidRDefault="00460349" w:rsidP="00B619E1" w:rsidR="00B619E1">
      <w:pPr>
        <w:ind w:firstLine="708"/>
      </w:pPr>
      <w:r>
        <w:t>U</w:t>
      </w:r>
      <w:r w:rsidR="00372761">
        <w:t>kupno se dobije iznos od  220.000,00</w:t>
      </w:r>
      <w:r>
        <w:t xml:space="preserve"> Kn</w:t>
      </w:r>
      <w:r w:rsidR="00372761">
        <w:t xml:space="preserve"> sukladno čl. 4 tablice za izračun nagrade </w:t>
      </w:r>
      <w:proofErr w:type="spellStart"/>
      <w:r w:rsidR="00372761">
        <w:t>st.upravitelju</w:t>
      </w:r>
      <w:proofErr w:type="spellEnd"/>
      <w:r w:rsidR="00372761">
        <w:t>.</w:t>
      </w:r>
    </w:p>
    <w:p w:rsidRDefault="00B619E1" w:rsidP="00991035" w:rsidR="00991035">
      <w:r>
        <w:tab/>
      </w:r>
    </w:p>
    <w:p w:rsidRDefault="00F430D0" w:rsidP="00E909CE" w:rsidR="00310A1A">
      <w:pPr>
        <w:ind w:firstLine="708"/>
      </w:pPr>
      <w:r>
        <w:t xml:space="preserve"> Slavonskom Brodu,</w:t>
      </w:r>
      <w:r w:rsidR="00DF0F62">
        <w:t xml:space="preserve"> </w:t>
      </w:r>
      <w:r w:rsidR="001916FA">
        <w:t>2</w:t>
      </w:r>
      <w:r w:rsidR="00372761">
        <w:t>2</w:t>
      </w:r>
      <w:r w:rsidR="00983875">
        <w:t xml:space="preserve">. </w:t>
      </w:r>
      <w:r w:rsidR="00372761">
        <w:t>prosinca</w:t>
      </w:r>
      <w:r w:rsidR="00310A1A">
        <w:t xml:space="preserve"> 201</w:t>
      </w:r>
      <w:r w:rsidR="00983875">
        <w:t>6</w:t>
      </w:r>
      <w:r w:rsidR="00310A1A">
        <w:t>.g.</w:t>
      </w:r>
    </w:p>
    <w:p w:rsidRDefault="0006791C" w:rsidR="00310A1A">
      <w:r>
        <w:t xml:space="preserve">                                                                                            Stečajni sudac:</w:t>
      </w:r>
    </w:p>
    <w:p w:rsidRDefault="00AD235D" w:rsidR="00AD235D">
      <w:r>
        <w:t xml:space="preserve">                                                                                            Davorin Pavičić             </w:t>
      </w:r>
    </w:p>
    <w:p w:rsidRDefault="00BD206D" w:rsidR="00BD206D"/>
    <w:p w:rsidRDefault="0006791C" w:rsidR="0006791C"/>
    <w:p w:rsidRDefault="0006791C" w:rsidR="00BD206D">
      <w:r>
        <w:t xml:space="preserve"> </w:t>
      </w:r>
      <w:r w:rsidR="00BD206D">
        <w:t>NAPUTAK O RPANVOM LIJEKU:</w:t>
      </w:r>
    </w:p>
    <w:p w:rsidRDefault="0006791C" w:rsidR="00BD206D">
      <w:r>
        <w:t xml:space="preserve">                                                                                           </w:t>
      </w:r>
    </w:p>
    <w:p w:rsidRDefault="00BD206D" w:rsidR="0006791C">
      <w:r>
        <w:t>Protiv ovoga rješenja pravo žalbe</w:t>
      </w:r>
    </w:p>
    <w:p w:rsidRDefault="00BD206D" w:rsidR="00BD206D">
      <w:r>
        <w:t>Imaju stečajni upravitelj i svaki</w:t>
      </w:r>
    </w:p>
    <w:p w:rsidRDefault="00BD206D" w:rsidR="00BD206D">
      <w:r>
        <w:t>Stečajni vjerovnik.</w:t>
      </w:r>
      <w:r w:rsidR="00AD235D">
        <w:t xml:space="preserve"> Žalba se podnosi</w:t>
      </w:r>
    </w:p>
    <w:p w:rsidRDefault="00AD235D" w:rsidR="00AD235D">
      <w:r>
        <w:t>u 3 primjerka putem ovoga suda</w:t>
      </w:r>
    </w:p>
    <w:p w:rsidRDefault="00AD235D" w:rsidR="00AD235D">
      <w:r>
        <w:t>VTS RH Zagreb u roku od 8 dana.</w:t>
      </w:r>
    </w:p>
    <w:p w:rsidRDefault="0006791C" w:rsidR="0006791C"/>
    <w:p w:rsidRDefault="00AD235D" w:rsidR="00AD235D"/>
    <w:p w:rsidRDefault="00AD235D" w:rsidR="00AD235D"/>
    <w:p w:rsidRDefault="00AD235D" w:rsidR="00AD235D"/>
    <w:p w:rsidRDefault="001D70DF" w:rsidP="001D70DF" w:rsidR="001D70DF">
      <w:proofErr w:type="spellStart"/>
      <w:r>
        <w:t>Rj</w:t>
      </w:r>
      <w:proofErr w:type="spellEnd"/>
      <w:r>
        <w:t>/</w:t>
      </w:r>
    </w:p>
    <w:p w:rsidRDefault="001D70DF" w:rsidP="001D70DF" w:rsidR="001D70DF">
      <w:r>
        <w:t>Dostaviti:</w:t>
      </w:r>
    </w:p>
    <w:p w:rsidRDefault="001D70DF" w:rsidP="001D70DF" w:rsidR="001D70DF">
      <w:pPr>
        <w:numPr>
          <w:ilvl w:val="0"/>
          <w:numId w:val="6"/>
        </w:numPr>
      </w:pPr>
      <w:r>
        <w:t>Stečajnom upravitelju</w:t>
      </w:r>
    </w:p>
    <w:p w:rsidRDefault="001D70DF" w:rsidP="001D70DF" w:rsidR="001D70DF">
      <w:pPr>
        <w:ind w:left="720"/>
      </w:pPr>
      <w:r>
        <w:t>Jozi Perić, Velika</w:t>
      </w:r>
    </w:p>
    <w:p w:rsidRDefault="001D70DF" w:rsidP="001D70DF" w:rsidR="001D70DF">
      <w:pPr>
        <w:numPr>
          <w:ilvl w:val="0"/>
          <w:numId w:val="6"/>
        </w:numPr>
      </w:pPr>
      <w:r>
        <w:t>Članovima odbora vjerovnika</w:t>
      </w:r>
    </w:p>
    <w:p w:rsidRDefault="001D70DF" w:rsidP="001D70DF" w:rsidR="001D70DF">
      <w:pPr>
        <w:numPr>
          <w:ilvl w:val="0"/>
          <w:numId w:val="6"/>
        </w:numPr>
      </w:pPr>
      <w:r>
        <w:t>Obavijest objaviti na e-oglasna ploča</w:t>
      </w:r>
    </w:p>
    <w:p w:rsidRDefault="001D70DF" w:rsidP="001D70DF" w:rsidR="001D70DF">
      <w:pPr>
        <w:numPr>
          <w:ilvl w:val="0"/>
          <w:numId w:val="6"/>
        </w:numPr>
      </w:pPr>
      <w:r>
        <w:t>Čl.29 st. 4 SZ-a (NN 44/96, 29/99, 129/00, 123/03)</w:t>
      </w:r>
    </w:p>
    <w:p w:rsidRDefault="001D70DF" w:rsidP="001D70DF" w:rsidR="001D70DF"/>
    <w:p w:rsidRDefault="001D70DF" w:rsidP="001D70DF" w:rsidR="001D70DF"/>
    <w:p w:rsidRDefault="001D70DF" w:rsidP="001D70DF" w:rsidR="001D70DF">
      <w:r>
        <w:t>22.12.2016.                         S u d a c:</w:t>
      </w:r>
    </w:p>
    <w:p w:rsidRDefault="00AD235D" w:rsidR="00AD235D"/>
    <w:p w:rsidRDefault="00AD235D" w:rsidR="00AD235D"/>
    <w:p w:rsidRDefault="00AD235D" w:rsidR="00AD235D"/>
    <w:p w:rsidRDefault="00AD235D" w:rsidR="00AD235D"/>
    <w:sectPr w:rsidR="00AD23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D2488"/>
    <w:multiLevelType w:val="hybridMultilevel"/>
    <w:tmpl w:val="683E8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17AC"/>
    <w:multiLevelType w:val="hybridMultilevel"/>
    <w:tmpl w:val="1CA8A52A"/>
    <w:lvl w:tplc="16C029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969400E"/>
    <w:multiLevelType w:val="hybridMultilevel"/>
    <w:tmpl w:val="6BD684DA"/>
    <w:lvl w:tplc="192037AE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8524BF"/>
    <w:multiLevelType w:val="hybridMultilevel"/>
    <w:tmpl w:val="1B0846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9547BC4"/>
    <w:multiLevelType w:val="hybridMultilevel"/>
    <w:tmpl w:val="AC2E1182"/>
    <w:lvl w:tplc="54F481D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C1913F1"/>
    <w:multiLevelType w:val="hybridMultilevel"/>
    <w:tmpl w:val="B67AEE48"/>
    <w:lvl w:tplc="60E8144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FFC"/>
    <w:rsid w:val="0006791C"/>
    <w:rsid w:val="000D6E41"/>
    <w:rsid w:val="00122B6E"/>
    <w:rsid w:val="00130521"/>
    <w:rsid w:val="00132FFC"/>
    <w:rsid w:val="00167AFE"/>
    <w:rsid w:val="001916FA"/>
    <w:rsid w:val="001B115C"/>
    <w:rsid w:val="001D46C3"/>
    <w:rsid w:val="001D70DF"/>
    <w:rsid w:val="002A6B7D"/>
    <w:rsid w:val="002D0C11"/>
    <w:rsid w:val="00310A1A"/>
    <w:rsid w:val="00372761"/>
    <w:rsid w:val="003A5CB3"/>
    <w:rsid w:val="003D7A7A"/>
    <w:rsid w:val="003F2444"/>
    <w:rsid w:val="00460349"/>
    <w:rsid w:val="00544020"/>
    <w:rsid w:val="005637B3"/>
    <w:rsid w:val="00623D9E"/>
    <w:rsid w:val="00626F8E"/>
    <w:rsid w:val="006A7305"/>
    <w:rsid w:val="006C620F"/>
    <w:rsid w:val="00781C57"/>
    <w:rsid w:val="007F3B47"/>
    <w:rsid w:val="00834D18"/>
    <w:rsid w:val="008C580D"/>
    <w:rsid w:val="00983875"/>
    <w:rsid w:val="00991035"/>
    <w:rsid w:val="009B4637"/>
    <w:rsid w:val="009C377E"/>
    <w:rsid w:val="009E20FE"/>
    <w:rsid w:val="00A241B1"/>
    <w:rsid w:val="00AD235D"/>
    <w:rsid w:val="00AD5BD2"/>
    <w:rsid w:val="00B33D98"/>
    <w:rsid w:val="00B619E1"/>
    <w:rsid w:val="00BA0B25"/>
    <w:rsid w:val="00BD206D"/>
    <w:rsid w:val="00C16C90"/>
    <w:rsid w:val="00C53901"/>
    <w:rsid w:val="00C637E0"/>
    <w:rsid w:val="00CC5B0E"/>
    <w:rsid w:val="00CC6577"/>
    <w:rsid w:val="00D010F8"/>
    <w:rsid w:val="00D93626"/>
    <w:rsid w:val="00DC59E5"/>
    <w:rsid w:val="00DF0F62"/>
    <w:rsid w:val="00E87FA7"/>
    <w:rsid w:val="00E909CE"/>
    <w:rsid w:val="00E90D0F"/>
    <w:rsid w:val="00EA1080"/>
    <w:rsid w:val="00EC1E96"/>
    <w:rsid w:val="00F430D0"/>
    <w:rsid w:val="00FA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E2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E2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1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E2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E2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1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St-248/2012</izvorni_sadrzaj>
    <derivirana_varijabla naziv="DomainObject.Predmet.OznakaBroj_1">St-248/2012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TOFRADO  d.o.o. za metalo-prerađivačku djelatnost, trgovinu na veliko i malo, uvoz-izvoz "u ste</izvorni_sadrzaj>
    <derivirana_varijabla naziv="DomainObject.Predmet.ProtustrankaFormated_1">  TOFRADO  d.o.o. za metalo-prerađivačku djelatnost, trgovinu na veliko i malo, uvoz-izvoz "u ste</derivirana_varijabla>
  </DomainObject.Predmet.ProtustrankaFormated>
  <DomainObject.Predmet.ProtustrankaFormatedOIB>
    <izvorni_sadrzaj>  TOFRADO  d.o.o. za metalo-prerađivačku djelatnost, trgovinu na veliko i malo, uvoz-izvoz "u ste, OIB 92907511183</izvorni_sadrzaj>
    <derivirana_varijabla naziv="DomainObject.Predmet.ProtustrankaFormatedOIB_1">  TOFRADO  d.o.o. za metalo-prerađivačku djelatnost, trgovinu na veliko i malo, uvoz-izvoz "u ste, OIB 92907511183</derivirana_varijabla>
  </DomainObject.Predmet.ProtustrankaFormatedOIB>
  <DomainObject.Predmet.ProtustrankaFormatedWithAdress>
    <izvorni_sadrzaj> TOFRADO  d.o.o. za metalo-prerađivačku djelatnost, trgovinu na veliko i malo, uvoz-izvoz "u ste, Ante Starčevića 16, 34310 Pleternica</izvorni_sadrzaj>
    <derivirana_varijabla naziv="DomainObject.Predmet.ProtustrankaFormatedWithAdress_1"> TOFRADO  d.o.o. za metalo-prerađivačku djelatnost, trgovinu na veliko i malo, uvoz-izvoz "u ste, Ante Starčevića 16, 34310 Pleternica</derivirana_varijabla>
  </DomainObject.Predmet.ProtustrankaFormatedWithAdress>
  <DomainObject.Predmet.ProtustrankaFormatedWithAdressOIB>
    <izvorni_sadrzaj> TOFRADO  d.o.o. za metalo-prerađivačku djelatnost, trgovinu na veliko i malo, uvoz-izvoz "u ste, OIB 92907511183, Ante Starčevića 16, 34310 Pleternica</izvorni_sadrzaj>
    <derivirana_varijabla naziv="DomainObject.Predmet.ProtustrankaFormatedWithAdressOIB_1"> TOFRADO  d.o.o. za metalo-prerađivačku djelatnost, trgovinu na veliko i malo, uvoz-izvoz "u ste, OIB 92907511183, Ante Starčevića 16, 34310 Pleternica</derivirana_varijabla>
  </DomainObject.Predmet.ProtustrankaFormatedWithAdressOIB>
  <DomainObject.Predmet.ProtustrankaWithAdress>
    <izvorni_sadrzaj>TOFRADO  d.o.o. za metalo-prerađivačku djelatnost, trgovinu na veliko i malo, uvoz-izvoz "u ste Ante Starčevića 16, 34310 Pleternica</izvorni_sadrzaj>
    <derivirana_varijabla naziv="DomainObject.Predmet.ProtustrankaWithAdress_1">TOFRADO  d.o.o. za metalo-prerađivačku djelatnost, trgovinu na veliko i malo, uvoz-izvoz "u ste Ante Starčevića 16, 34310 Pleternica</derivirana_varijabla>
  </DomainObject.Predmet.ProtustrankaWithAdress>
  <DomainObject.Predmet.ProtustrankaWithAdressOIB>
    <izvorni_sadrzaj>TOFRADO  d.o.o. za metalo-prerađivačku djelatnost, trgovinu na veliko i malo, uvoz-izvoz "u ste, OIB 92907511183, Ante Starčevića 16, 34310 Pleternica</izvorni_sadrzaj>
    <derivirana_varijabla naziv="DomainObject.Predmet.ProtustrankaWithAdressOIB_1">TOFRADO  d.o.o. za metalo-prerađivačku djelatnost, trgovinu na veliko i malo, uvoz-izvoz "u ste, OIB 92907511183, Ante Starčevića 16, 34310 Pleternica</derivirana_varijabla>
  </DomainObject.Predmet.ProtustrankaWithAdressOIB>
  <DomainObject.Predmet.ProtustrankaNazivFormated>
    <izvorni_sadrzaj>TOFRADO  d.o.o. za metalo-prerađivačku djelatnost, trgovinu na veliko i malo, uvoz-izvoz "u ste</izvorni_sadrzaj>
    <derivirana_varijabla naziv="DomainObject.Predmet.ProtustrankaNazivFormated_1">TOFRADO  d.o.o. za metalo-prerađivačku djelatnost, trgovinu na veliko i malo, uvoz-izvoz "u ste</derivirana_varijabla>
  </DomainObject.Predmet.ProtustrankaNazivFormated>
  <DomainObject.Predmet.ProtustrankaNazivFormatedOIB>
    <izvorni_sadrzaj>TOFRADO  d.o.o. za metalo-prerađivačku djelatnost, trgovinu na veliko i malo, uvoz-izvoz "u ste, OIB 92907511183</izvorni_sadrzaj>
    <derivirana_varijabla naziv="DomainObject.Predmet.ProtustrankaNazivFormatedOIB_1">TOFRADO  d.o.o. za metalo-prerađivačku djelatnost, trgovinu na veliko i malo, uvoz-izvoz "u ste, OIB 92907511183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  d.o.o. PLETERNICA</izvorni_sadrzaj>
    <derivirana_varijabla naziv="DomainObject.Predmet.StrankaFormated_1">  TOFRADO   d.o.o. PLETERNICA</derivirana_varijabla>
  </DomainObject.Predmet.StrankaFormated>
  <DomainObject.Predmet.StrankaFormatedOIB>
    <izvorni_sadrzaj>  TOFRADO   d.o.o. PLETERNICA, OIB 92907511183</izvorni_sadrzaj>
    <derivirana_varijabla naziv="DomainObject.Predmet.StrankaFormatedOIB_1">  TOFRADO   d.o.o. PLETERNICA, OIB 92907511183</derivirana_varijabla>
  </DomainObject.Predmet.StrankaFormatedOIB>
  <DomainObject.Predmet.StrankaFormatedWithAdress>
    <izvorni_sadrzaj> TOFRADO   d.o.o. PLETERNICA, A.Starčevića 16, 34310 Pleternica</izvorni_sadrzaj>
    <derivirana_varijabla naziv="DomainObject.Predmet.StrankaFormatedWithAdress_1"> TOFRADO   d.o.o. PLETERNICA, A.Starčevića 16, 34310 Pleternica</derivirana_varijabla>
  </DomainObject.Predmet.StrankaFormatedWithAdress>
  <DomainObject.Predmet.StrankaFormatedWithAdressOIB>
    <izvorni_sadrzaj> TOFRADO   d.o.o. PLETERNICA, OIB 92907511183, A.Starčevića 16, 34310 Pleternica</izvorni_sadrzaj>
    <derivirana_varijabla naziv="DomainObject.Predmet.StrankaFormatedWithAdressOIB_1"> TOFRADO   d.o.o. PLETERNICA, OIB 92907511183, A.Starčevića 16, 34310 Pleternica</derivirana_varijabla>
  </DomainObject.Predmet.StrankaFormatedWithAdressOIB>
  <DomainObject.Predmet.StrankaWithAdress>
    <izvorni_sadrzaj>TOFRADO   d.o.o. PLETERNICA A.Starčevića 16,34310 Pleternica</izvorni_sadrzaj>
    <derivirana_varijabla naziv="DomainObject.Predmet.StrankaWithAdress_1">TOFRADO   d.o.o. PLETERNICA A.Starčevića 16,34310 Pleternica</derivirana_varijabla>
  </DomainObject.Predmet.StrankaWithAdress>
  <DomainObject.Predmet.StrankaWithAdressOIB>
    <izvorni_sadrzaj>TOFRADO   d.o.o. PLETERNICA, OIB 92907511183, A.Starčevića 16,34310 Pleternica</izvorni_sadrzaj>
    <derivirana_varijabla naziv="DomainObject.Predmet.StrankaWithAdressOIB_1">TOFRADO   d.o.o. PLETERNICA, OIB 92907511183, A.Starčevića 16,34310 Pleternica</derivirana_varijabla>
  </DomainObject.Predmet.StrankaWithAdressOIB>
  <DomainObject.Predmet.StrankaNazivFormated>
    <izvorni_sadrzaj>TOFRADO   d.o.o. PLETERNICA</izvorni_sadrzaj>
    <derivirana_varijabla naziv="DomainObject.Predmet.StrankaNazivFormated_1">TOFRADO   d.o.o. PLETERNICA</derivirana_varijabla>
  </DomainObject.Predmet.StrankaNazivFormated>
  <DomainObject.Predmet.StrankaNazivFormatedOIB>
    <izvorni_sadrzaj>TOFRADO   d.o.o. PLETERNICA, OIB 92907511183</izvorni_sadrzaj>
    <derivirana_varijabla naziv="DomainObject.Predmet.StrankaNazivFormatedOIB_1">TOFRADO   d.o.o. PLETERNICA, OIB 92907511183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TOFRADO   d.o.o. PLETERNICA</item>
    </izvorni_sadrzaj>
    <derivirana_varijabla naziv="DomainObject.Predmet.StrankaListFormated_1">
      <item>TOFRADO   d.o.o. PLETERNICA</item>
    </derivirana_varijabla>
  </DomainObject.Predmet.StrankaListFormated>
  <DomainObject.Predmet.StrankaListFormatedOIB>
    <izvorni_sadrzaj>
      <item>TOFRADO   d.o.o. PLETERNICA, OIB 92907511183</item>
    </izvorni_sadrzaj>
    <derivirana_varijabla naziv="DomainObject.Predmet.StrankaListFormatedOIB_1">
      <item>TOFRADO   d.o.o. PLETERNICA, OIB 92907511183</item>
    </derivirana_varijabla>
  </DomainObject.Predmet.StrankaListFormatedOIB>
  <DomainObject.Predmet.StrankaListFormatedWithAdress>
    <izvorni_sadrzaj>
      <item>TOFRADO   d.o.o. PLETERNICA, A.Starčevića 16, 34310 Pleternica</item>
    </izvorni_sadrzaj>
    <derivirana_varijabla naziv="DomainObject.Predmet.StrankaListFormatedWithAdress_1">
      <item>TOFRADO   d.o.o. PLETERNICA, A.Starčevića 16, 34310 Pleternica</item>
    </derivirana_varijabla>
  </DomainObject.Predmet.StrankaListFormatedWithAdress>
  <DomainObject.Predmet.StrankaListFormatedWithAdressOIB>
    <izvorni_sadrzaj>
      <item>TOFRADO   d.o.o. PLETERNICA, OIB 92907511183, A.Starčevića 16, 34310 Pleternica</item>
    </izvorni_sadrzaj>
    <derivirana_varijabla naziv="DomainObject.Predmet.StrankaListFormatedWithAdressOIB_1">
      <item>TOFRADO   d.o.o. PLETERNICA, OIB 92907511183, A.Starčevića 16, 34310 Pleternica</item>
    </derivirana_varijabla>
  </DomainObject.Predmet.StrankaListFormatedWithAdressOIB>
  <DomainObject.Predmet.StrankaListNazivFormated>
    <izvorni_sadrzaj>
      <item>TOFRADO   d.o.o. PLETERNICA</item>
    </izvorni_sadrzaj>
    <derivirana_varijabla naziv="DomainObject.Predmet.StrankaListNazivFormated_1">
      <item>TOFRADO   d.o.o. PLETERNICA</item>
    </derivirana_varijabla>
  </DomainObject.Predmet.StrankaListNazivFormated>
  <DomainObject.Predmet.StrankaListNazivFormatedOIB>
    <izvorni_sadrzaj>
      <item>TOFRADO   d.o.o. PLETERNICA, OIB 92907511183</item>
    </izvorni_sadrzaj>
    <derivirana_varijabla naziv="DomainObject.Predmet.StrankaListNazivFormatedOIB_1">
      <item>TOFRADO   d.o.o. PLETERNICA, OIB 92907511183</item>
    </derivirana_varijabla>
  </DomainObject.Predmet.StrankaListNazivFormatedOIB>
  <DomainObject.Predmet.ProtuStrankaListFormated>
    <izvorni_sadrzaj>
      <item>TOFRADO  d.o.o. za metalo-prerađivačku djelatnost, trgovinu na veliko i malo, uvoz-izvoz "u ste</item>
    </izvorni_sadrzaj>
    <derivirana_varijabla naziv="DomainObject.Predmet.ProtuStrankaListFormated_1">
      <item>TOFRADO  d.o.o. za metalo-prerađivačku djelatnost, trgovinu na veliko i malo, uvoz-izvoz "u ste</item>
    </derivirana_varijabla>
  </DomainObject.Predmet.ProtuStrankaListFormated>
  <DomainObject.Predmet.ProtuStrankaListFormatedOIB>
    <izvorni_sadrzaj>
      <item>TOFRADO  d.o.o. za metalo-prerađivačku djelatnost, trgovinu na veliko i malo, uvoz-izvoz "u ste, OIB 92907511183</item>
    </izvorni_sadrzaj>
    <derivirana_varijabla naziv="DomainObject.Predmet.ProtuStrankaListFormatedOIB_1">
      <item>TOFRADO  d.o.o. za metalo-prerađivačku djelatnost, trgovinu na veliko i malo, uvoz-izvoz "u ste, OIB 92907511183</item>
    </derivirana_varijabla>
  </DomainObject.Predmet.ProtuStrankaListFormatedOIB>
  <DomainObject.Predmet.ProtuStrankaListFormatedWithAdress>
    <izvorni_sadrzaj>
      <item>TOFRADO  d.o.o. za metalo-prerađivačku djelatnost, trgovinu na veliko i malo, uvoz-izvoz "u ste, Ante Starčevića 16, 34310 Pleternica</item>
    </izvorni_sadrzaj>
    <derivirana_varijabla naziv="DomainObject.Predmet.ProtuStrankaListFormatedWithAdress_1">
      <item>TOFRADO  d.o.o. za metalo-prerađivačku djelatnost, trgovinu na veliko i malo, uvoz-izvoz "u ste, Ante Starčevića 16, 34310 Pleternica</item>
    </derivirana_varijabla>
  </DomainObject.Predmet.ProtuStrankaListFormatedWithAdress>
  <DomainObject.Predmet.ProtuStrankaListFormatedWithAdressOIB>
    <izvorni_sadrzaj>
      <item>TOFRADO  d.o.o. za metalo-prerađivačku djelatnost, trgovinu na veliko i malo, uvoz-izvoz "u ste, OIB 92907511183, Ante Starčevića 16, 34310 Pleternica</item>
    </izvorni_sadrzaj>
    <derivirana_varijabla naziv="DomainObject.Predmet.ProtuStrankaListFormatedWithAdressOIB_1">
      <item>TOFRADO  d.o.o. za metalo-prerađivačku djelatnost, trgovinu na veliko i malo, uvoz-izvoz "u ste, OIB 92907511183, Ante Starčevića 16, 34310 Pleternica</item>
    </derivirana_varijabla>
  </DomainObject.Predmet.ProtuStrankaListFormatedWithAdressOIB>
  <DomainObject.Predmet.ProtuStrankaListNazivFormated>
    <izvorni_sadrzaj>
      <item>TOFRADO  d.o.o. za metalo-prerađivačku djelatnost, trgovinu na veliko i malo, uvoz-izvoz "u ste</item>
    </izvorni_sadrzaj>
    <derivirana_varijabla naziv="DomainObject.Predmet.ProtuStrankaListNazivFormated_1">
      <item>TOFRADO  d.o.o. za metalo-prerađivačku djelatnost, trgovinu na veliko i malo, uvoz-izvoz "u ste</item>
    </derivirana_varijabla>
  </DomainObject.Predmet.ProtuStrankaListNazivFormated>
  <DomainObject.Predmet.ProtuStrankaListNazivFormatedOIB>
    <izvorni_sadrzaj>
      <item>TOFRADO  d.o.o. za metalo-prerađivačku djelatnost, trgovinu na veliko i malo, uvoz-izvoz "u ste, OIB 92907511183</item>
    </izvorni_sadrzaj>
    <derivirana_varijabla naziv="DomainObject.Predmet.ProtuStrankaListNazivFormatedOIB_1">
      <item>TOFRADO  d.o.o. za metalo-prerađivačku djelatnost, trgovinu na veliko i malo, uvoz-izvoz "u ste, OIB 92907511183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 Franje Tuđmana 28, VELIKA 34330</item>
    </izvorni_sadrzaj>
    <derivirana_varijabla naziv="DomainObject.Predmet.OstaliListFormatedWithAdress_1">
      <item>JOZO PERIĆ, Dr. Franje Tuđmana 28, VELIKA 34330</item>
    </derivirana_varijabla>
  </DomainObject.Predmet.OstaliListFormatedWithAdress>
  <DomainObject.Predmet.OstaliListFormatedWithAdressOIB>
    <izvorni_sadrzaj>
      <item>JOZO PERIĆ, OIB 83577001032, Dr. Franje Tuđmana 28, VELIKA 34330</item>
    </izvorni_sadrzaj>
    <derivirana_varijabla naziv="DomainObject.Predmet.OstaliListFormatedWithAdressOIB_1">
      <item>JOZO PERIĆ, OIB 83577001032, Dr. Franje Tuđmana 28, VELIKA 34330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  d.o.o. PLETERNICA</izvorni_sadrzaj>
    <derivirana_varijabla naziv="DomainObject.Predmet.StrankaIDrugi_1">TOFRADO   d.o.o. PLETERNICA</derivirana_varijabla>
  </DomainObject.Predmet.StrankaIDrugi>
  <DomainObject.Predmet.ProtustrankaIDrugi>
    <izvorni_sadrzaj>TOFRADO  d.o.o. za metalo-prerađivačku djelatnost, trgovinu na veliko i malo, uvoz-izvoz "u ste</izvorni_sadrzaj>
    <derivirana_varijabla naziv="DomainObject.Predmet.ProtustrankaIDrugi_1">TOFRADO  d.o.o. za metalo-prerađivačku djelatnost, trgovinu na veliko i malo, uvoz-izvoz "u ste</derivirana_varijabla>
  </DomainObject.Predmet.ProtustrankaIDrugi>
  <DomainObject.Predmet.StrankaIDrugiAdressOIB>
    <izvorni_sadrzaj>TOFRADO   d.o.o. PLETERNICA, OIB 92907511183, A.Starčevića 16, 34310 Pleternica</izvorni_sadrzaj>
    <derivirana_varijabla naziv="DomainObject.Predmet.StrankaIDrugiAdressOIB_1">TOFRADO   d.o.o. PLETERNICA, OIB 92907511183, A.Starčevića 16, 34310 Pleternica</derivirana_varijabla>
  </DomainObject.Predmet.StrankaIDrugiAdressOIB>
  <DomainObject.Predmet.ProtustrankaIDrugiAdressOIB>
    <izvorni_sadrzaj>TOFRADO  d.o.o. za metalo-prerađivačku djelatnost, trgovinu na veliko i malo, uvoz-izvoz "u ste, OIB 92907511183, Ante Starčevića 16, 34310 Pleternica</izvorni_sadrzaj>
    <derivirana_varijabla naziv="DomainObject.Predmet.ProtustrankaIDrugiAdressOIB_1">TOFRADO  d.o.o. za metalo-prerađivačku djelatnost, trgovinu na veliko i malo, uvoz-izvoz "u ste, OIB 92907511183, Ante Starčevića 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 d.o.o. za metalo-prerađivačku djelatnost, trgovinu na veliko i malo, uvoz-izvoz "u ste</item>
      <item>TOFRADO   d.o.o. PLETERNICA</item>
      <item>JOZO PERIĆ</item>
    </izvorni_sadrzaj>
    <derivirana_varijabla naziv="DomainObject.Predmet.SudioniciListNaziv_1">
      <item>TOFRADO  d.o.o. za metalo-prerađivačku djelatnost, trgovinu na veliko i malo, uvoz-izvoz "u ste</item>
      <item>TOFRADO   d.o.o. PLETERNICA</item>
      <item>JOZO PERIĆ</item>
    </derivirana_varijabla>
  </DomainObject.Predmet.SudioniciListNaziv>
  <DomainObject.Predmet.SudioniciListAdressOIB>
    <izvorni_sadrzaj>
      <item>TOFRADO  d.o.o. za metalo-prerađivačku djelatnost, trgovinu na veliko i malo, uvoz-izvoz "u ste, OIB 92907511183, Ante Starčevića 16,34310 Pleternica</item>
      <item>TOFRADO   d.o.o. PLETERNICA, OIB 92907511183, A.Starčevića 16,34310 Pleternica</item>
      <item>JOZO PERIĆ, OIB 83577001032, Dr. Franje Tuđmana 28,VELIKA 34330</item>
    </izvorni_sadrzaj>
    <derivirana_varijabla naziv="DomainObject.Predmet.SudioniciListAdressOIB_1">
      <item>TOFRADO  d.o.o. za metalo-prerađivačku djelatnost, trgovinu na veliko i malo, uvoz-izvoz "u ste, OIB 92907511183, Ante Starčevića 16,34310 Pleternica</item>
      <item>TOFRADO   d.o.o. PLETERNICA, OIB 92907511183, A.Starčevića 16,34310 Pleternica</item>
      <item>JOZO PERIĆ, OIB 83577001032, Dr. Franje Tuđmana 28,VELIKA 34330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92907511183</item>
      <item>, OIB 92907511183</item>
      <item>, OIB 83577001032</item>
    </izvorni_sadrzaj>
    <derivirana_varijabla naziv="DomainObject.Predmet.SudioniciListNazivOIB_1">
      <item>, OIB 92907511183</item>
      <item>, OIB 92907511183</item>
      <item>, OIB 83577001032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367</properties:Words>
  <properties:Characters>1909</properties:Characters>
  <properties:Lines>76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2016-12-22T09:43:00Z</dcterms:created>
  <dc:creator>Korisnik</dc:creator>
  <cp:lastModifiedBy>wsadmin</cp:lastModifiedBy>
  <cp:lastPrinted>2016-12-22T09:43:00Z</cp:lastPrinted>
  <dcterms:modified xmlns:xsi="http://www.w3.org/2001/XMLSchema-instance" xsi:type="dcterms:W3CDTF">2016-12-22T09:45:00Z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