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7e32" w14:paraId="ad47e32" w:rsidRDefault="00456559" w:rsidP="00456559" w:rsidR="004565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559" w:rsidP="00456559" w:rsidR="004565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56559" w:rsidP="00456559" w:rsidR="004565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56559" w:rsidP="00456559" w:rsidR="004565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56559" w:rsidP="00456559" w:rsidR="004565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56559" w:rsidP="00456559" w:rsidR="004565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56559" w:rsidP="00456559" w:rsidR="00456559" w:rsidRPr="005D578C">
      <w:pPr>
        <w:jc w:val="center"/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GLOBO TRADE d. o. o. Umag, Lovrečica, Slanik 17, OIB </w:t>
      </w:r>
      <w:r w:rsidRPr="00456559">
        <w:rPr>
          <w:rFonts w:cs="Times New Roman" w:eastAsia="Times New Roman"/>
        </w:rPr>
        <w:t>50769655791</w:t>
      </w:r>
      <w:r>
        <w:rPr>
          <w:rFonts w:cs="Times New Roman" w:eastAsia="Times New Roman"/>
        </w:rPr>
        <w:t xml:space="preserve">, MBS </w:t>
      </w:r>
      <w:r w:rsidRPr="00456559">
        <w:rPr>
          <w:rFonts w:cs="Times New Roman" w:eastAsia="Times New Roman"/>
        </w:rPr>
        <w:t>040319689</w:t>
      </w:r>
      <w:r>
        <w:rPr>
          <w:rFonts w:cs="Times New Roman" w:eastAsia="Times New Roman"/>
          <w:szCs w:val="24"/>
        </w:rPr>
        <w:t>, 30. kolovoza 2017.</w:t>
      </w: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GLOBO TRADE d. o. o. Umag, Lovrečica, Slanik 17, OIB </w:t>
      </w:r>
      <w:r w:rsidRPr="00456559">
        <w:rPr>
          <w:rFonts w:cs="Times New Roman" w:eastAsia="Times New Roman"/>
        </w:rPr>
        <w:t>50769655791</w:t>
      </w:r>
      <w:r>
        <w:rPr>
          <w:rFonts w:cs="Times New Roman" w:eastAsia="Times New Roman"/>
        </w:rPr>
        <w:t xml:space="preserve">, MBS </w:t>
      </w:r>
      <w:r w:rsidRPr="00456559">
        <w:rPr>
          <w:rFonts w:cs="Times New Roman" w:eastAsia="Times New Roman"/>
        </w:rPr>
        <w:t>040319689</w:t>
      </w:r>
      <w:r>
        <w:rPr>
          <w:rFonts w:cs="Times New Roman" w:eastAsia="Times New Roman"/>
          <w:szCs w:val="24"/>
        </w:rPr>
        <w:t>.</w:t>
      </w: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456559" w:rsidP="00456559" w:rsidR="00456559">
      <w:pPr>
        <w:rPr>
          <w:rFonts w:cs="Times New Roman" w:eastAsia="Times New Roman"/>
          <w:szCs w:val="20"/>
        </w:rPr>
      </w:pPr>
    </w:p>
    <w:p w:rsidRDefault="00456559" w:rsidP="00456559" w:rsidR="004565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GLOBO TRADE d. o. o. Umag, Lovrečica, Slanik 17, OIB </w:t>
      </w:r>
      <w:r w:rsidRPr="00456559">
        <w:rPr>
          <w:rFonts w:cs="Times New Roman" w:eastAsia="Times New Roman"/>
        </w:rPr>
        <w:t>50769655791</w:t>
      </w:r>
      <w:r>
        <w:rPr>
          <w:rFonts w:cs="Times New Roman" w:eastAsia="Times New Roman"/>
        </w:rPr>
        <w:t xml:space="preserve">, MBS </w:t>
      </w:r>
      <w:r w:rsidRPr="00456559">
        <w:rPr>
          <w:rFonts w:cs="Times New Roman" w:eastAsia="Times New Roman"/>
        </w:rPr>
        <w:t>040319689</w:t>
      </w:r>
      <w:r>
        <w:rPr>
          <w:rFonts w:cs="Times New Roman" w:eastAsia="Times New Roman"/>
          <w:szCs w:val="24"/>
        </w:rPr>
        <w:t>.</w:t>
      </w:r>
    </w:p>
    <w:p w:rsidRDefault="00456559" w:rsidP="00456559" w:rsidR="00456559">
      <w:pPr>
        <w:ind w:firstLine="709"/>
        <w:rPr>
          <w:rFonts w:cs="Times New Roman" w:eastAsia="Times New Roman"/>
          <w:szCs w:val="24"/>
        </w:rPr>
      </w:pPr>
    </w:p>
    <w:p w:rsidRDefault="00456559" w:rsidP="00456559" w:rsidR="004565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GLOBO TRADE d. o. o. Umag, Lovrečica, Slanik 17, OIB </w:t>
      </w:r>
      <w:r w:rsidRPr="00456559">
        <w:rPr>
          <w:rFonts w:cs="Times New Roman" w:eastAsia="Times New Roman"/>
        </w:rPr>
        <w:t>50769655791</w:t>
      </w:r>
      <w:r>
        <w:rPr>
          <w:rFonts w:cs="Times New Roman" w:eastAsia="Times New Roman"/>
        </w:rPr>
        <w:t xml:space="preserve">, MBS </w:t>
      </w:r>
      <w:r w:rsidRPr="00456559">
        <w:rPr>
          <w:rFonts w:cs="Times New Roman" w:eastAsia="Times New Roman"/>
        </w:rPr>
        <w:t>040319689</w:t>
      </w:r>
      <w:r>
        <w:rPr>
          <w:rFonts w:cs="Times New Roman" w:eastAsia="Times New Roman"/>
          <w:szCs w:val="24"/>
        </w:rPr>
        <w:t>.</w:t>
      </w:r>
    </w:p>
    <w:p w:rsidRDefault="00456559" w:rsidP="00456559" w:rsidR="00456559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56559" w:rsidP="00456559" w:rsidR="00456559">
      <w:pPr>
        <w:ind w:firstLine="708"/>
        <w:rPr>
          <w:rFonts w:cs="Times New Roman" w:eastAsia="Times New Roman"/>
          <w:szCs w:val="24"/>
        </w:rPr>
      </w:pPr>
    </w:p>
    <w:p w:rsidRDefault="00456559" w:rsidP="00456559" w:rsidR="004565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GLOBO TRADE d. o. o. Umag</w:t>
      </w:r>
      <w:r>
        <w:rPr>
          <w:rFonts w:cs="Times New Roman" w:eastAsia="Times New Roman"/>
          <w:szCs w:val="24"/>
        </w:rPr>
        <w:t>.</w:t>
      </w:r>
    </w:p>
    <w:p w:rsidRDefault="00456559" w:rsidP="00456559" w:rsidR="0045655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lipnja 2017. imao neizvršene osnove za plaćanje u neprekinutom razdoblju od 120 dana u ukupnom iznosu 5.335,00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St-381/2017-3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56559" w:rsidP="00456559" w:rsidR="004565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56559" w:rsidP="00456559" w:rsidR="004565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56559" w:rsidP="00456559" w:rsidR="00456559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56559" w:rsidP="00456559" w:rsidR="004565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70C36">
        <w:rPr>
          <w:rFonts w:cs="Times New Roman" w:eastAsia="Times New Roman"/>
          <w:szCs w:val="24"/>
        </w:rPr>
        <w:t xml:space="preserve">, v. r. </w:t>
      </w:r>
    </w:p>
    <w:p w:rsidRDefault="00456559" w:rsidP="00456559" w:rsidR="00456559">
      <w:pPr>
        <w:jc w:val="left"/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jc w:val="left"/>
        <w:rPr>
          <w:rFonts w:cs="Times New Roman" w:eastAsia="Times New Roman"/>
          <w:szCs w:val="24"/>
        </w:rPr>
      </w:pPr>
    </w:p>
    <w:p w:rsidRDefault="00456559" w:rsidP="00456559" w:rsidR="0045655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56559" w:rsidP="00456559" w:rsidR="0045655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56559" w:rsidP="00456559" w:rsidR="0045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56559" w:rsidP="00456559" w:rsidR="00456559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rPr>
          <w:rFonts w:cs="Times New Roman" w:eastAsia="Times New Roman"/>
          <w:szCs w:val="24"/>
        </w:rPr>
      </w:pPr>
    </w:p>
    <w:p w:rsidRDefault="00456559" w:rsidP="00456559" w:rsidR="004565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56559" w:rsidP="00456559" w:rsidR="0045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56559" w:rsidP="00456559" w:rsidR="0045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GLOBO TRADE d. o. o. Umag, Lovrečica, Slanik 17, </w:t>
      </w:r>
    </w:p>
    <w:p w:rsidRDefault="00456559" w:rsidP="00456559" w:rsidR="004565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56559" w:rsidP="00456559" w:rsidR="0045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56559" w:rsidP="00456559" w:rsidR="0045655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456559" w:rsidP="00456559" w:rsidR="0045655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56559" w:rsidP="00456559" w:rsidR="0045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56559" w:rsidP="00456559" w:rsidR="0045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56559" w:rsidP="00456559" w:rsidR="00456559"/>
    <w:p w:rsidRDefault="00456559" w:rsidP="00456559" w:rsidR="00456559"/>
    <w:p w:rsidRDefault="00456559" w:rsidP="00456559" w:rsidR="00456559"/>
    <w:p w:rsidRDefault="00456559" w:rsidP="00456559" w:rsidR="00456559"/>
    <w:p w:rsidRDefault="00456559" w:rsidP="00456559" w:rsidR="00456559"/>
    <w:p w:rsidRDefault="00456559" w:rsidP="00456559" w:rsidR="00456559"/>
    <w:p w:rsidRDefault="00456559" w:rsidP="00456559" w:rsidR="00456559"/>
    <w:p w:rsidRDefault="00456559" w:rsidP="00456559" w:rsidR="00456559"/>
    <w:p w:rsidRDefault="00987994" w:rsidR="00987994"/>
    <w:sectPr w:rsidSect="00184A39" w:rsidR="009879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559" w:rsidP="00456559" w:rsidR="00456559">
      <w:r>
        <w:separator/>
      </w:r>
    </w:p>
  </w:endnote>
  <w:endnote w:id="0" w:type="continuationSeparator">
    <w:p w:rsidRDefault="00456559" w:rsidP="00456559" w:rsidR="00456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559" w:rsidP="00456559" w:rsidR="00456559">
      <w:r>
        <w:separator/>
      </w:r>
    </w:p>
  </w:footnote>
  <w:footnote w:id="0" w:type="continuationSeparator">
    <w:p w:rsidRDefault="00456559" w:rsidP="00456559" w:rsidR="00456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559" w:rsidP="00184A39" w:rsidR="00184A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0C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St-381/2017-4</w:t>
    </w:r>
  </w:p>
  <w:p w:rsidRDefault="00D70C36" w:rsidP="00184A39" w:rsidR="00184A39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559" w:rsidP="00184A39" w:rsidR="00184A39" w:rsidRPr="00970AE0">
    <w:pPr>
      <w:pStyle w:val="Zaglavlje"/>
      <w:jc w:val="right"/>
    </w:pPr>
    <w:r>
      <w:rPr>
        <w:szCs w:val="24"/>
      </w:rPr>
      <w:t>11 St-381/2017-4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C3"/>
    <w:rsid w:val="00456559"/>
    <w:rsid w:val="00987994"/>
    <w:rsid w:val="00B458C3"/>
    <w:rsid w:val="00D7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5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5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565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5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5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5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65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C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0C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0C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0C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5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5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565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5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5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5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65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C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0C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0C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0C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GLOBO TRADE d.o.o. UMAG</izvorni_sadrzaj>
    <derivirana_varijabla naziv="DomainObject.Predmet.ProtustrankaFormated_1">  GLOBO TRADE d.o.o. UMAG</derivirana_varijabla>
  </DomainObject.Predmet.ProtustrankaFormated>
  <DomainObject.Predmet.ProtustrankaFormatedOIB>
    <izvorni_sadrzaj>  GLOBO TRADE d.o.o. UMAG, OIB 50769655791</izvorni_sadrzaj>
    <derivirana_varijabla naziv="DomainObject.Predmet.ProtustrankaFormatedOIB_1">  GLOBO TRADE d.o.o. UMAG, OIB 50769655791</derivirana_varijabla>
  </DomainObject.Predmet.ProtustrankaFormatedOIB>
  <DomainObject.Predmet.ProtustrankaFormatedWithAdress>
    <izvorni_sadrzaj> GLOBO TRADE d.o.o. UMAG, Lovrečica, Slanik 17, 52470 Umag</izvorni_sadrzaj>
    <derivirana_varijabla naziv="DomainObject.Predmet.ProtustrankaFormatedWithAdress_1"> GLOBO TRADE d.o.o. UMAG, Lovrečica, Slanik 17, 52470 Umag</derivirana_varijabla>
  </DomainObject.Predmet.ProtustrankaFormatedWithAdress>
  <DomainObject.Predmet.ProtustrankaFormatedWithAdressOIB>
    <izvorni_sadrzaj> GLOBO TRADE d.o.o. UMAG, OIB 50769655791, Lovrečica, Slanik 17, 52470 Umag</izvorni_sadrzaj>
    <derivirana_varijabla naziv="DomainObject.Predmet.ProtustrankaFormatedWithAdressOIB_1"> GLOBO TRADE d.o.o. UMAG, OIB 50769655791, Lovrečica, Slanik 17, 52470 Umag</derivirana_varijabla>
  </DomainObject.Predmet.ProtustrankaFormatedWithAdressOIB>
  <DomainObject.Predmet.ProtustrankaWithAdress>
    <izvorni_sadrzaj>GLOBO TRADE d.o.o. UMAG Lovrečica, Slanik 17, 52470 Umag</izvorni_sadrzaj>
    <derivirana_varijabla naziv="DomainObject.Predmet.ProtustrankaWithAdress_1">GLOBO TRADE d.o.o. UMAG Lovrečica, Slanik 17, 52470 Umag</derivirana_varijabla>
  </DomainObject.Predmet.ProtustrankaWithAdress>
  <DomainObject.Predmet.ProtustrankaWithAdressOIB>
    <izvorni_sadrzaj>GLOBO TRADE d.o.o. UMAG, OIB 50769655791, Lovrečica, Slanik 17, 52470 Umag</izvorni_sadrzaj>
    <derivirana_varijabla naziv="DomainObject.Predmet.ProtustrankaWithAdressOIB_1">GLOBO TRADE d.o.o. UMAG, OIB 50769655791, Lovrečica, Slanik 17, 52470 Umag</derivirana_varijabla>
  </DomainObject.Predmet.ProtustrankaWithAdressOIB>
  <DomainObject.Predmet.ProtustrankaNazivFormated>
    <izvorni_sadrzaj>GLOBO TRADE d.o.o. UMAG</izvorni_sadrzaj>
    <derivirana_varijabla naziv="DomainObject.Predmet.ProtustrankaNazivFormated_1">GLOBO TRADE d.o.o. UMAG</derivirana_varijabla>
  </DomainObject.Predmet.ProtustrankaNazivFormated>
  <DomainObject.Predmet.ProtustrankaNazivFormatedOIB>
    <izvorni_sadrzaj>GLOBO TRADE d.o.o. UMAG, OIB 50769655791</izvorni_sadrzaj>
    <derivirana_varijabla naziv="DomainObject.Predmet.ProtustrankaNazivFormatedOIB_1">GLOBO TRADE d.o.o. UMAG, OIB 50769655791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GLOBO TRADE d.o.o. UMAG</item>
    </izvorni_sadrzaj>
    <derivirana_varijabla naziv="DomainObject.Predmet.ProtuStrankaListFormated_1">
      <item>GLOBO TRADE d.o.o. UMAG</item>
    </derivirana_varijabla>
  </DomainObject.Predmet.ProtuStrankaListFormated>
  <DomainObject.Predmet.ProtuStrankaListFormatedOIB>
    <izvorni_sadrzaj>
      <item>GLOBO TRADE d.o.o. UMAG, OIB 50769655791</item>
    </izvorni_sadrzaj>
    <derivirana_varijabla naziv="DomainObject.Predmet.ProtuStrankaListFormatedOIB_1">
      <item>GLOBO TRADE d.o.o. UMAG, OIB 50769655791</item>
    </derivirana_varijabla>
  </DomainObject.Predmet.ProtuStrankaListFormatedOIB>
  <DomainObject.Predmet.ProtuStrankaListFormatedWithAdress>
    <izvorni_sadrzaj>
      <item>GLOBO TRADE d.o.o. UMAG, Lovrečica, Slanik 17, 52470 Umag</item>
    </izvorni_sadrzaj>
    <derivirana_varijabla naziv="DomainObject.Predmet.ProtuStrankaListFormatedWithAdress_1">
      <item>GLOBO TRADE d.o.o. UMAG, Lovrečica, Slanik 17, 52470 Umag</item>
    </derivirana_varijabla>
  </DomainObject.Predmet.ProtuStrankaListFormatedWithAdress>
  <DomainObject.Predmet.ProtuStrankaListFormatedWithAdressOIB>
    <izvorni_sadrzaj>
      <item>GLOBO TRADE d.o.o. UMAG, OIB 50769655791, Lovrečica, Slanik 17, 52470 Umag</item>
    </izvorni_sadrzaj>
    <derivirana_varijabla naziv="DomainObject.Predmet.ProtuStrankaListFormatedWithAdressOIB_1">
      <item>GLOBO TRADE d.o.o. UMAG, OIB 50769655791, Lovrečica, Slanik 17, 52470 Umag</item>
    </derivirana_varijabla>
  </DomainObject.Predmet.ProtuStrankaListFormatedWithAdressOIB>
  <DomainObject.Predmet.ProtuStrankaListNazivFormated>
    <izvorni_sadrzaj>
      <item>GLOBO TRADE d.o.o. UMAG</item>
    </izvorni_sadrzaj>
    <derivirana_varijabla naziv="DomainObject.Predmet.ProtuStrankaListNazivFormated_1">
      <item>GLOBO TRADE d.o.o. UMAG</item>
    </derivirana_varijabla>
  </DomainObject.Predmet.ProtuStrankaListNazivFormated>
  <DomainObject.Predmet.ProtuStrankaListNazivFormatedOIB>
    <izvorni_sadrzaj>
      <item>GLOBO TRADE d.o.o. UMAG, OIB 50769655791</item>
    </izvorni_sadrzaj>
    <derivirana_varijabla naziv="DomainObject.Predmet.ProtuStrankaListNazivFormatedOIB_1">
      <item>GLOBO TRADE d.o.o. UMAG, OIB 50769655791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GLOBO TRADE d.o.o. UMAG</izvorni_sadrzaj>
    <derivirana_varijabla naziv="DomainObject.Predmet.ProtustrankaIDrugi_1">GLOBO 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GLOBO TRADE d.o.o. UMAG, OIB 50769655791, Lovrečica, Slanik 17, 52470 Umag</izvorni_sadrzaj>
    <derivirana_varijabla naziv="DomainObject.Predmet.ProtustrankaIDrugiAdressOIB_1">GLOBO TRADE d.o.o. UMAG, OIB 50769655791, Lovrečica, Slanik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GLOBO TRADE d.o.o. UMAG</item>
    </izvorni_sadrzaj>
    <derivirana_varijabla naziv="DomainObject.Predmet.SudioniciListNaziv_1">
      <item>FINANCIJSKA AGENCIJA, RC RIJEKA, PODRUŽNICA PULA, PULA</item>
      <item>GLOBO 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GLOBO TRADE d.o.o. UMAG, OIB 50769655791, Lovrečica, Slanik 17,52470 Umag</item>
    </izvorni_sadrzaj>
    <derivirana_varijabla naziv="DomainObject.Predmet.SudioniciListAdressOIB_1">
      <item>FINANCIJSKA AGENCIJA, RC RIJEKA, PODRUŽNICA PULA, PULA, OIB 85821130368, Giardini 5,52100 Pula</item>
      <item>GLOBO TRADE d.o.o. UMAG, OIB 50769655791, Lovrečica, Slanik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50769655791</item>
    </izvorni_sadrzaj>
    <derivirana_varijabla naziv="DomainObject.Predmet.SudioniciListNazivOIB_1">
      <item>, OIB 85821130368</item>
      <item>, OIB 50769655791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3651</properties:Characters>
  <properties:Lines>93</properties:Lines>
  <properties:Paragraphs>31</properties:Paragraphs>
  <properties:TotalTime>5</properties:TotalTime>
  <properties:ScaleCrop>false</properties:ScaleCrop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2017-08-29T12:56:00Z</dcterms:created>
  <dc:creator>Morena Brajuha</dc:creator>
  <dc:description/>
  <cp:keywords/>
  <cp:lastModifiedBy>Morena Brajuha</cp:lastModifiedBy>
  <cp:lastPrinted>2017-08-30T06:26:00Z</cp:lastPrinted>
  <dcterms:modified xmlns:xsi="http://www.w3.org/2001/XMLSchema-instance" xsi:type="dcterms:W3CDTF">2017-08-30T06:26:00Z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