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67E1D" w:rsidR="00F924CE" w:rsidRPr="00F924CE">
        <w:tc>
          <w:tcPr>
            <w:tcW w:type="dxa" w:w="2985"/>
            <w:shd w:fill="auto" w:color="auto" w:val="clear"/>
          </w:tcPr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Republika Hrvatska</w:t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Trgovački sud u Varaždinu</w:t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Varaždin, Braće Radić 2</w:t>
            </w:r>
          </w:p>
        </w:tc>
      </w:tr>
    </w:tbl>
    <w:p w14:textId="17c9af7" w14:paraId="17c9af7" w:rsidRDefault="00F924CE" w:rsidP="00F924CE" w:rsidR="00F924CE" w:rsidRPr="00F924CE">
      <w:pPr>
        <w:jc w:val="right"/>
        <w15:collapsed w:val="false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67E1D" w:rsidR="00F924CE" w:rsidRPr="00F924CE">
        <w:trPr>
          <w:jc w:val="right"/>
        </w:trPr>
        <w:tc>
          <w:tcPr>
            <w:tcW w:type="dxa" w:w="4320"/>
          </w:tcPr>
          <w:p w:rsidRDefault="00F924CE" w:rsidP="00F924CE" w:rsidR="00F924CE" w:rsidRPr="00F924CE">
            <w:pPr>
              <w:jc w:val="right"/>
              <w:rPr>
                <w:rFonts w:eastAsia="Times New Roman"/>
                <w:lang w:eastAsia="hr-HR" w:val="hr-HR"/>
              </w:rPr>
            </w:pPr>
            <w:r w:rsidRPr="00F924CE">
              <w:rPr>
                <w:rFonts w:eastAsia="Times New Roman"/>
                <w:lang w:eastAsia="hr-HR" w:val="hr-HR"/>
              </w:rPr>
              <w:t xml:space="preserve">Poslovni broj: </w:t>
            </w:r>
            <w:r w:rsidR="005F5242">
              <w:rPr>
                <w:rFonts w:eastAsia="Times New Roman"/>
                <w:lang w:eastAsia="hr-HR" w:val="hr-HR"/>
              </w:rPr>
              <w:t>2 St-446/2017-19</w:t>
            </w:r>
          </w:p>
        </w:tc>
      </w:tr>
    </w:tbl>
    <w:p w:rsidRDefault="00564EDE" w:rsidP="00564EDE" w:rsidR="00564EDE" w:rsidRPr="00585690">
      <w:pPr>
        <w:pStyle w:val="SudSjedite"/>
      </w:pPr>
    </w:p>
    <w:p w:rsidRDefault="00EA1C6D" w:rsidP="00564EDE" w:rsidR="00AE649C" w:rsidRPr="00585690">
      <w:pPr>
        <w:pStyle w:val="SudSjedite"/>
      </w:pPr>
      <w:r w:rsidRPr="00585690">
        <w:tab/>
      </w:r>
    </w:p>
    <w:p w:rsidRDefault="00F924CE" w:rsidP="00564EDE" w:rsidR="00564EDE" w:rsidRPr="00585690">
      <w:pPr>
        <w:jc w:val="center"/>
        <w:rPr>
          <w:lang w:val="hr-HR"/>
        </w:rPr>
      </w:pPr>
      <w:r>
        <w:rPr>
          <w:lang w:val="hr-HR"/>
        </w:rPr>
        <w:t>R E P U B L I K A</w:t>
      </w:r>
      <w:r w:rsidR="00564EDE" w:rsidRPr="00585690">
        <w:rPr>
          <w:lang w:val="hr-HR"/>
        </w:rPr>
        <w:t xml:space="preserve">   H R V A T S K A</w:t>
      </w:r>
    </w:p>
    <w:p w:rsidRDefault="00564EDE" w:rsidP="00564EDE" w:rsidR="00564EDE" w:rsidRPr="00585690">
      <w:pPr>
        <w:rPr>
          <w:lang w:val="hr-HR"/>
        </w:rPr>
      </w:pPr>
    </w:p>
    <w:p w:rsidRDefault="00564EDE" w:rsidP="00564EDE" w:rsidR="00564EDE" w:rsidRPr="00585690">
      <w:pPr>
        <w:jc w:val="center"/>
        <w:rPr>
          <w:lang w:val="hr-HR"/>
        </w:rPr>
      </w:pPr>
      <w:r w:rsidRPr="00585690">
        <w:rPr>
          <w:lang w:val="hr-HR"/>
        </w:rPr>
        <w:t xml:space="preserve">R J E Š E N J E </w:t>
      </w:r>
    </w:p>
    <w:p w:rsidRDefault="00564EDE" w:rsidP="00564EDE" w:rsidR="00564EDE">
      <w:pPr>
        <w:jc w:val="center"/>
        <w:rPr>
          <w:lang w:val="hr-HR"/>
        </w:rPr>
      </w:pPr>
    </w:p>
    <w:p w:rsidRDefault="005F5242" w:rsidP="005F5242" w:rsidR="005F5242" w:rsidRPr="005F5242">
      <w:pPr>
        <w:ind w:firstLine="708"/>
        <w:jc w:val="both"/>
        <w:rPr>
          <w:rFonts w:eastAsia="Times New Roman"/>
          <w:lang w:eastAsia="hr-HR" w:val="hr-HR"/>
        </w:rPr>
      </w:pPr>
      <w:r w:rsidRPr="005F5242">
        <w:rPr>
          <w:rFonts w:eastAsia="Times New Roman"/>
          <w:lang w:eastAsia="hr-HR" w:val="hr-HR"/>
        </w:rPr>
        <w:t>Trgovački sud u Varaždinu, po sutkinji toga suda Meliti Poljanec Bubaš, kao stečajnoj sutkinji, u stečajnom predmetu koji se vodi nad dužnikom Stečajna masa iza AGRO-RASINJA d.o.o.</w:t>
      </w:r>
      <w:r>
        <w:rPr>
          <w:rFonts w:eastAsia="Times New Roman"/>
          <w:lang w:eastAsia="hr-HR" w:val="hr-HR"/>
        </w:rPr>
        <w:t xml:space="preserve"> u stečaju</w:t>
      </w:r>
      <w:r w:rsidRPr="005F5242">
        <w:rPr>
          <w:rFonts w:eastAsia="Times New Roman"/>
          <w:lang w:eastAsia="hr-HR" w:val="hr-HR"/>
        </w:rPr>
        <w:t xml:space="preserve">, </w:t>
      </w:r>
      <w:proofErr w:type="spellStart"/>
      <w:r w:rsidRPr="005F5242">
        <w:rPr>
          <w:rFonts w:eastAsia="Times New Roman"/>
          <w:lang w:eastAsia="hr-HR" w:val="hr-HR"/>
        </w:rPr>
        <w:t>Rasinja</w:t>
      </w:r>
      <w:proofErr w:type="spellEnd"/>
      <w:r w:rsidRPr="005F5242">
        <w:rPr>
          <w:rFonts w:eastAsia="Times New Roman"/>
          <w:lang w:eastAsia="hr-HR" w:val="hr-HR"/>
        </w:rPr>
        <w:t xml:space="preserve">, </w:t>
      </w:r>
      <w:proofErr w:type="spellStart"/>
      <w:r w:rsidRPr="005F5242">
        <w:rPr>
          <w:rFonts w:eastAsia="Times New Roman"/>
          <w:lang w:eastAsia="hr-HR" w:val="hr-HR"/>
        </w:rPr>
        <w:t>Rasinja</w:t>
      </w:r>
      <w:proofErr w:type="spellEnd"/>
      <w:r w:rsidRPr="005F5242">
        <w:rPr>
          <w:rFonts w:eastAsia="Times New Roman"/>
          <w:lang w:eastAsia="hr-HR" w:val="hr-HR"/>
        </w:rPr>
        <w:t xml:space="preserve"> 5, OIB: 02742193948, dana </w:t>
      </w:r>
      <w:r>
        <w:rPr>
          <w:rFonts w:eastAsia="Times New Roman"/>
          <w:lang w:eastAsia="hr-HR" w:val="hr-HR"/>
        </w:rPr>
        <w:t xml:space="preserve">11. srpnja 2018.   </w:t>
      </w:r>
      <w:r w:rsidRPr="005F5242">
        <w:rPr>
          <w:rFonts w:eastAsia="Times New Roman"/>
          <w:lang w:eastAsia="hr-HR" w:val="hr-HR"/>
        </w:rPr>
        <w:t xml:space="preserve">       </w:t>
      </w:r>
    </w:p>
    <w:p w:rsidRDefault="00F924CE" w:rsidP="00564EDE" w:rsidR="00F924CE" w:rsidRPr="00585690">
      <w:pPr>
        <w:jc w:val="center"/>
        <w:rPr>
          <w:lang w:val="hr-HR"/>
        </w:rPr>
      </w:pPr>
    </w:p>
    <w:p w:rsidRDefault="00564EDE" w:rsidP="00564EDE" w:rsidR="00564EDE">
      <w:pPr>
        <w:jc w:val="center"/>
        <w:rPr>
          <w:lang w:val="hr-HR"/>
        </w:rPr>
      </w:pPr>
    </w:p>
    <w:p w:rsidRDefault="00F924CE" w:rsidP="00564EDE" w:rsidR="00F924CE" w:rsidRPr="00585690">
      <w:pPr>
        <w:jc w:val="center"/>
        <w:rPr>
          <w:lang w:val="hr-HR"/>
        </w:rPr>
      </w:pPr>
    </w:p>
    <w:p w:rsidRDefault="00F924CE" w:rsidP="00564EDE" w:rsidR="00564EDE" w:rsidRPr="00585690">
      <w:pPr>
        <w:jc w:val="center"/>
        <w:rPr>
          <w:lang w:val="hr-HR"/>
        </w:rPr>
      </w:pPr>
      <w:r>
        <w:rPr>
          <w:lang w:val="hr-HR"/>
        </w:rPr>
        <w:t>r i j e š i o</w:t>
      </w:r>
      <w:r w:rsidR="00564EDE" w:rsidRPr="00585690">
        <w:rPr>
          <w:lang w:val="hr-HR"/>
        </w:rPr>
        <w:t xml:space="preserve">   j e</w:t>
      </w:r>
    </w:p>
    <w:p w:rsidRDefault="00564EDE" w:rsidP="00564EDE" w:rsidR="00564EDE">
      <w:pPr>
        <w:ind w:left="720"/>
        <w:jc w:val="both"/>
        <w:rPr>
          <w:b/>
          <w:lang w:val="hr-HR"/>
        </w:rPr>
      </w:pPr>
    </w:p>
    <w:p w:rsidRDefault="00F924CE" w:rsidP="00564EDE" w:rsidR="00F924CE" w:rsidRPr="00585690">
      <w:pPr>
        <w:ind w:left="720"/>
        <w:jc w:val="both"/>
        <w:rPr>
          <w:b/>
          <w:lang w:val="hr-HR"/>
        </w:rPr>
      </w:pPr>
    </w:p>
    <w:p w:rsidRDefault="008F1501" w:rsidP="00936A07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>I</w:t>
      </w:r>
      <w:r w:rsidR="00B808E2" w:rsidRPr="00585690">
        <w:rPr>
          <w:lang w:val="hr-HR"/>
        </w:rPr>
        <w:t>.</w:t>
      </w:r>
      <w:r>
        <w:rPr>
          <w:lang w:val="hr-HR"/>
        </w:rPr>
        <w:t xml:space="preserve"> </w:t>
      </w:r>
      <w:r w:rsidR="00564EDE" w:rsidRPr="00585690">
        <w:rPr>
          <w:lang w:val="hr-HR"/>
        </w:rPr>
        <w:t>Određuje se u stečajnom postupku prodaja nekretni</w:t>
      </w:r>
      <w:r w:rsidR="00936A07">
        <w:rPr>
          <w:lang w:val="hr-HR"/>
        </w:rPr>
        <w:t>n</w:t>
      </w:r>
      <w:r w:rsidR="005F5242">
        <w:rPr>
          <w:lang w:val="hr-HR"/>
        </w:rPr>
        <w:t>e</w:t>
      </w:r>
      <w:r w:rsidR="00564EDE" w:rsidRPr="00585690">
        <w:rPr>
          <w:lang w:val="hr-HR"/>
        </w:rPr>
        <w:t xml:space="preserve"> stečajnog dužnika </w:t>
      </w:r>
      <w:r w:rsidR="00AD122F" w:rsidRPr="00585690">
        <w:rPr>
          <w:lang w:val="hr-HR"/>
        </w:rPr>
        <w:t>na koj</w:t>
      </w:r>
      <w:r w:rsidR="005F5242">
        <w:rPr>
          <w:lang w:val="hr-HR"/>
        </w:rPr>
        <w:t>oj</w:t>
      </w:r>
      <w:r w:rsidR="00C1138C">
        <w:rPr>
          <w:lang w:val="hr-HR"/>
        </w:rPr>
        <w:t xml:space="preserve"> </w:t>
      </w:r>
      <w:r w:rsidR="00936A07">
        <w:rPr>
          <w:lang w:val="hr-HR"/>
        </w:rPr>
        <w:t>postoji</w:t>
      </w:r>
      <w:r w:rsidR="00AD122F" w:rsidRPr="00585690">
        <w:rPr>
          <w:lang w:val="hr-HR"/>
        </w:rPr>
        <w:t xml:space="preserve"> </w:t>
      </w:r>
      <w:proofErr w:type="spellStart"/>
      <w:r w:rsidR="00AD122F" w:rsidRPr="00585690">
        <w:rPr>
          <w:lang w:val="hr-HR"/>
        </w:rPr>
        <w:t>razlučno</w:t>
      </w:r>
      <w:proofErr w:type="spellEnd"/>
      <w:r w:rsidR="00AD122F" w:rsidRPr="00585690">
        <w:rPr>
          <w:lang w:val="hr-HR"/>
        </w:rPr>
        <w:t xml:space="preserve"> pravo i to nekretnina </w:t>
      </w:r>
      <w:r w:rsidR="00564EDE" w:rsidRPr="00585690">
        <w:rPr>
          <w:lang w:val="hr-HR"/>
        </w:rPr>
        <w:t>upisan</w:t>
      </w:r>
      <w:r w:rsidR="005F5242">
        <w:rPr>
          <w:lang w:val="hr-HR"/>
        </w:rPr>
        <w:t>a</w:t>
      </w:r>
      <w:r w:rsidR="00564EDE" w:rsidRPr="00585690">
        <w:rPr>
          <w:lang w:val="hr-HR"/>
        </w:rPr>
        <w:t>: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564EDE" w:rsidP="005F5242" w:rsidR="005F5242" w:rsidRPr="005F5242">
      <w:pPr>
        <w:pStyle w:val="Odlomakpopisa"/>
        <w:numPr>
          <w:ilvl w:val="0"/>
          <w:numId w:val="51"/>
        </w:numPr>
      </w:pPr>
      <w:r w:rsidRPr="00F924CE">
        <w:t>k</w:t>
      </w:r>
      <w:r w:rsidR="008532F1" w:rsidRPr="00F924CE">
        <w:t xml:space="preserve">od Općinskog suda u </w:t>
      </w:r>
      <w:r w:rsidR="005F5242">
        <w:t>Koprivnici</w:t>
      </w:r>
      <w:r w:rsidR="00F924CE">
        <w:t>,</w:t>
      </w:r>
      <w:r w:rsidR="008532F1" w:rsidRPr="00F924CE">
        <w:t xml:space="preserve"> Z</w:t>
      </w:r>
      <w:r w:rsidRPr="00F924CE">
        <w:t xml:space="preserve">emljišnoknjižni odjel </w:t>
      </w:r>
      <w:r w:rsidR="005F5242">
        <w:t>Koprivnica,</w:t>
      </w:r>
      <w:r w:rsidRPr="00F924CE">
        <w:t xml:space="preserve"> katastarska općina </w:t>
      </w:r>
      <w:r w:rsidR="005F5242">
        <w:t xml:space="preserve">Veliki Poganac, </w:t>
      </w:r>
      <w:proofErr w:type="spellStart"/>
      <w:r w:rsidR="005F5242">
        <w:t>z</w:t>
      </w:r>
      <w:r w:rsidR="008532F1" w:rsidRPr="00F924CE">
        <w:t>.</w:t>
      </w:r>
      <w:r w:rsidRPr="00F924CE">
        <w:t>k</w:t>
      </w:r>
      <w:proofErr w:type="spellEnd"/>
      <w:r w:rsidR="008532F1" w:rsidRPr="00F924CE">
        <w:t>.</w:t>
      </w:r>
      <w:r w:rsidR="00032BA7" w:rsidRPr="00F924CE">
        <w:t xml:space="preserve"> uložak broj </w:t>
      </w:r>
      <w:r w:rsidR="005F5242">
        <w:t>782</w:t>
      </w:r>
      <w:r w:rsidRPr="00F924CE">
        <w:t xml:space="preserve">, broj katastarske čestice </w:t>
      </w:r>
      <w:r w:rsidR="005F5242">
        <w:t>586/2</w:t>
      </w:r>
      <w:r w:rsidRPr="00F924CE">
        <w:t xml:space="preserve">, </w:t>
      </w:r>
      <w:r w:rsidR="00F924CE">
        <w:t xml:space="preserve">u naravi </w:t>
      </w:r>
      <w:r w:rsidR="005F5242">
        <w:t>poslovna zgrada br. 25/A, zgrada, dvorište</w:t>
      </w:r>
      <w:r w:rsidR="00C1138C">
        <w:t xml:space="preserve">, ukupne površine </w:t>
      </w:r>
      <w:r w:rsidR="005F5242">
        <w:t>1435</w:t>
      </w:r>
      <w:r w:rsidR="00741CBA">
        <w:t xml:space="preserve"> </w:t>
      </w:r>
      <w:proofErr w:type="spellStart"/>
      <w:r w:rsidR="00741CBA">
        <w:t>čhv</w:t>
      </w:r>
      <w:proofErr w:type="spellEnd"/>
      <w:r w:rsidR="00F924CE">
        <w:t xml:space="preserve">, </w:t>
      </w:r>
      <w:r w:rsidRPr="00F924CE">
        <w:t>a u kojoj cijeloj nekr</w:t>
      </w:r>
      <w:r w:rsidR="00A22CC8" w:rsidRPr="00F924CE">
        <w:t>etnini dužnik dolazi upisan kao</w:t>
      </w:r>
      <w:r w:rsidRPr="00F924CE">
        <w:t> </w:t>
      </w:r>
      <w:r w:rsidR="005F5242">
        <w:t xml:space="preserve">AGRO-RASINJA d.o.o., </w:t>
      </w:r>
      <w:proofErr w:type="spellStart"/>
      <w:r w:rsidR="005F5242">
        <w:t>Rasinja</w:t>
      </w:r>
      <w:proofErr w:type="spellEnd"/>
      <w:r w:rsidR="005F5242">
        <w:t xml:space="preserve">, </w:t>
      </w:r>
      <w:proofErr w:type="spellStart"/>
      <w:r w:rsidR="005F5242">
        <w:t>Rasinja</w:t>
      </w:r>
      <w:proofErr w:type="spellEnd"/>
      <w:r w:rsidR="005F5242">
        <w:t xml:space="preserve"> 5,</w:t>
      </w:r>
      <w:r w:rsidR="00A22CC8" w:rsidRPr="00F924CE">
        <w:t xml:space="preserve"> u 1/</w:t>
      </w:r>
      <w:proofErr w:type="spellStart"/>
      <w:r w:rsidR="00A22CC8" w:rsidRPr="00F924CE">
        <w:t>1</w:t>
      </w:r>
      <w:proofErr w:type="spellEnd"/>
      <w:r w:rsidRPr="00F924CE">
        <w:t xml:space="preserve"> dijela;</w:t>
      </w:r>
    </w:p>
    <w:p w:rsidRDefault="008F1501" w:rsidP="008F1501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</w:t>
      </w:r>
      <w:r w:rsidR="00564EDE" w:rsidRPr="00585690">
        <w:rPr>
          <w:lang w:val="hr-HR"/>
        </w:rPr>
        <w:t>Ovo rješenje dostaviti</w:t>
      </w:r>
      <w:r w:rsidR="008532F1" w:rsidRPr="00585690">
        <w:rPr>
          <w:lang w:val="hr-HR"/>
        </w:rPr>
        <w:t xml:space="preserve"> će se Općinskom sudu</w:t>
      </w:r>
      <w:r w:rsidR="00564EDE" w:rsidRPr="00585690">
        <w:rPr>
          <w:lang w:val="hr-HR"/>
        </w:rPr>
        <w:t xml:space="preserve"> u </w:t>
      </w:r>
      <w:r w:rsidR="005F5242">
        <w:rPr>
          <w:lang w:val="hr-HR"/>
        </w:rPr>
        <w:t>Koprivnici</w:t>
      </w:r>
      <w:r w:rsidR="008532F1" w:rsidRPr="00585690">
        <w:rPr>
          <w:lang w:val="hr-HR"/>
        </w:rPr>
        <w:t xml:space="preserve">, Zemljišnoknjižnom odjelu u </w:t>
      </w:r>
      <w:r w:rsidR="005F5242">
        <w:rPr>
          <w:lang w:val="hr-HR"/>
        </w:rPr>
        <w:t xml:space="preserve">Koprivnici </w:t>
      </w:r>
      <w:r w:rsidR="00564EDE" w:rsidRPr="00585690">
        <w:rPr>
          <w:lang w:val="hr-HR"/>
        </w:rPr>
        <w:t>radi upisa zabilježbe rješenja o prodaji nekretnin</w:t>
      </w:r>
      <w:r w:rsidR="0061640F">
        <w:rPr>
          <w:lang w:val="hr-HR"/>
        </w:rPr>
        <w:t>e</w:t>
      </w:r>
      <w:r w:rsidR="00564EDE" w:rsidRPr="00585690">
        <w:rPr>
          <w:lang w:val="hr-HR"/>
        </w:rPr>
        <w:t xml:space="preserve"> u stečajnom postupku. 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8F1501" w:rsidP="008F1501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</w:t>
      </w:r>
      <w:r w:rsidR="00564EDE" w:rsidRPr="00585690">
        <w:rPr>
          <w:lang w:val="hr-HR"/>
        </w:rPr>
        <w:t>Nala</w:t>
      </w:r>
      <w:r w:rsidR="00996E78" w:rsidRPr="00585690">
        <w:rPr>
          <w:lang w:val="hr-HR"/>
        </w:rPr>
        <w:t>že se Općinskom sudu</w:t>
      </w:r>
      <w:r w:rsidR="00564EDE" w:rsidRPr="00585690">
        <w:rPr>
          <w:lang w:val="hr-HR"/>
        </w:rPr>
        <w:t xml:space="preserve"> u </w:t>
      </w:r>
      <w:r w:rsidR="005F5242">
        <w:rPr>
          <w:lang w:val="hr-HR"/>
        </w:rPr>
        <w:t>Koprivnici, Zemljišnoknjižno odjel</w:t>
      </w:r>
      <w:r w:rsidR="00996E78" w:rsidRPr="00585690">
        <w:rPr>
          <w:lang w:val="hr-HR"/>
        </w:rPr>
        <w:t xml:space="preserve"> u </w:t>
      </w:r>
      <w:r w:rsidR="005F5242">
        <w:rPr>
          <w:lang w:val="hr-HR"/>
        </w:rPr>
        <w:t>Koprivnici</w:t>
      </w:r>
      <w:r w:rsidR="00996E78" w:rsidRPr="00585690">
        <w:rPr>
          <w:lang w:val="hr-HR"/>
        </w:rPr>
        <w:t>,</w:t>
      </w:r>
      <w:r w:rsidR="00564EDE" w:rsidRPr="00585690">
        <w:rPr>
          <w:lang w:val="hr-HR"/>
        </w:rPr>
        <w:t xml:space="preserve"> da upiše zabilježbu rješenja o prodaji nekretnin</w:t>
      </w:r>
      <w:r w:rsidR="0061640F">
        <w:rPr>
          <w:lang w:val="hr-HR"/>
        </w:rPr>
        <w:t>e</w:t>
      </w:r>
      <w:r w:rsidR="00564EDE" w:rsidRPr="00585690">
        <w:rPr>
          <w:lang w:val="hr-HR"/>
        </w:rPr>
        <w:t xml:space="preserve"> </w:t>
      </w:r>
      <w:r w:rsidR="00996E78" w:rsidRPr="00585690">
        <w:rPr>
          <w:lang w:val="hr-HR"/>
        </w:rPr>
        <w:t xml:space="preserve">u stečajnom postupku </w:t>
      </w:r>
      <w:r w:rsidR="002E3847">
        <w:rPr>
          <w:lang w:val="hr-HR"/>
        </w:rPr>
        <w:t>naveden</w:t>
      </w:r>
      <w:r w:rsidR="0061640F">
        <w:rPr>
          <w:lang w:val="hr-HR"/>
        </w:rPr>
        <w:t>e pod točkom I. a)</w:t>
      </w:r>
      <w:r w:rsidR="005F5242">
        <w:rPr>
          <w:lang w:val="hr-HR"/>
        </w:rPr>
        <w:t xml:space="preserve"> </w:t>
      </w:r>
      <w:r w:rsidR="00564EDE" w:rsidRPr="00585690">
        <w:rPr>
          <w:lang w:val="hr-HR"/>
        </w:rPr>
        <w:t xml:space="preserve">izreke </w:t>
      </w:r>
      <w:r w:rsidR="0046205A" w:rsidRPr="00585690">
        <w:rPr>
          <w:lang w:val="hr-HR"/>
        </w:rPr>
        <w:t>ovog rješenja.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8F1501" w:rsidP="008F1501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</w:t>
      </w:r>
      <w:r w:rsidR="00564EDE" w:rsidRPr="00585690">
        <w:rPr>
          <w:lang w:val="hr-HR"/>
        </w:rPr>
        <w:t>Sud će zaključkom o prodaji utvrditi vrijednost nekretnine, način prodaje i uvjete prodaje.</w:t>
      </w:r>
    </w:p>
    <w:p w:rsidRDefault="008F1501" w:rsidP="00564EDE" w:rsidR="008F1501" w:rsidRPr="00585690">
      <w:pPr>
        <w:jc w:val="both"/>
        <w:rPr>
          <w:lang w:val="hr-HR"/>
        </w:rPr>
      </w:pPr>
    </w:p>
    <w:p w:rsidRDefault="00564EDE" w:rsidP="00564EDE" w:rsidR="00564EDE" w:rsidRPr="00585690">
      <w:pPr>
        <w:jc w:val="center"/>
        <w:rPr>
          <w:lang w:val="hr-HR"/>
        </w:rPr>
      </w:pPr>
      <w:r w:rsidRPr="00585690">
        <w:rPr>
          <w:lang w:val="hr-HR"/>
        </w:rPr>
        <w:t>Obrazloženje</w:t>
      </w:r>
    </w:p>
    <w:p w:rsidRDefault="00564EDE" w:rsidP="00564EDE" w:rsidR="00564EDE">
      <w:pPr>
        <w:jc w:val="center"/>
        <w:rPr>
          <w:lang w:val="hr-HR"/>
        </w:rPr>
      </w:pPr>
    </w:p>
    <w:p w:rsidRDefault="00937763" w:rsidP="00564EDE" w:rsidR="00937763" w:rsidRPr="00585690">
      <w:pPr>
        <w:jc w:val="center"/>
        <w:rPr>
          <w:lang w:val="hr-HR"/>
        </w:rPr>
      </w:pPr>
    </w:p>
    <w:p w:rsidRDefault="00937763" w:rsidP="00564EDE" w:rsidR="00075B24">
      <w:pPr>
        <w:jc w:val="both"/>
        <w:rPr>
          <w:lang w:val="hr-HR"/>
        </w:rPr>
      </w:pPr>
      <w:r>
        <w:rPr>
          <w:lang w:val="hr-HR"/>
        </w:rPr>
        <w:tab/>
        <w:t>Stečajn</w:t>
      </w:r>
      <w:r w:rsidR="005F5242">
        <w:rPr>
          <w:lang w:val="hr-HR"/>
        </w:rPr>
        <w:t>a upraviteljica je na izvještajnom ročištu održanom dana 28. prosinca</w:t>
      </w:r>
      <w:r w:rsidR="006E2836">
        <w:rPr>
          <w:lang w:val="hr-HR"/>
        </w:rPr>
        <w:t xml:space="preserve"> 2017. </w:t>
      </w:r>
      <w:r w:rsidR="00564EDE" w:rsidRPr="00585690">
        <w:rPr>
          <w:lang w:val="hr-HR"/>
        </w:rPr>
        <w:t>predloži</w:t>
      </w:r>
      <w:r w:rsidR="005F5242">
        <w:rPr>
          <w:lang w:val="hr-HR"/>
        </w:rPr>
        <w:t>la</w:t>
      </w:r>
      <w:r w:rsidR="006E2836">
        <w:rPr>
          <w:lang w:val="hr-HR"/>
        </w:rPr>
        <w:t xml:space="preserve"> </w:t>
      </w:r>
      <w:r w:rsidR="00564EDE" w:rsidRPr="00585690">
        <w:rPr>
          <w:lang w:val="hr-HR"/>
        </w:rPr>
        <w:t xml:space="preserve"> prodaju nekretnin</w:t>
      </w:r>
      <w:r w:rsidR="005F5242">
        <w:rPr>
          <w:lang w:val="hr-HR"/>
        </w:rPr>
        <w:t>e</w:t>
      </w:r>
      <w:r w:rsidR="00564EDE" w:rsidRPr="00585690">
        <w:rPr>
          <w:lang w:val="hr-HR"/>
        </w:rPr>
        <w:t xml:space="preserve"> u stečajnom postupku. Uvidom u zemljiš</w:t>
      </w:r>
      <w:r w:rsidR="00B73A28" w:rsidRPr="00585690">
        <w:rPr>
          <w:lang w:val="hr-HR"/>
        </w:rPr>
        <w:t>no knjižn</w:t>
      </w:r>
      <w:r w:rsidR="005F5242">
        <w:rPr>
          <w:lang w:val="hr-HR"/>
        </w:rPr>
        <w:t>i izvadak</w:t>
      </w:r>
      <w:r w:rsidR="006E2836">
        <w:rPr>
          <w:lang w:val="hr-HR"/>
        </w:rPr>
        <w:t xml:space="preserve"> </w:t>
      </w:r>
      <w:r w:rsidR="00B73A28" w:rsidRPr="00585690">
        <w:rPr>
          <w:lang w:val="hr-HR"/>
        </w:rPr>
        <w:t>za nekretnin</w:t>
      </w:r>
      <w:r w:rsidR="005F5242">
        <w:rPr>
          <w:lang w:val="hr-HR"/>
        </w:rPr>
        <w:t>u iz točke I. a)</w:t>
      </w:r>
      <w:r w:rsidR="00564EDE" w:rsidRPr="00585690">
        <w:rPr>
          <w:lang w:val="hr-HR"/>
        </w:rPr>
        <w:t xml:space="preserve"> i</w:t>
      </w:r>
      <w:r w:rsidR="00E1429B" w:rsidRPr="00585690">
        <w:rPr>
          <w:lang w:val="hr-HR"/>
        </w:rPr>
        <w:t xml:space="preserve">zreke rješenja utvrđeno je da </w:t>
      </w:r>
      <w:r w:rsidR="005F5242">
        <w:rPr>
          <w:lang w:val="hr-HR"/>
        </w:rPr>
        <w:t xml:space="preserve">su kao </w:t>
      </w:r>
      <w:proofErr w:type="spellStart"/>
      <w:r w:rsidR="006E2836">
        <w:rPr>
          <w:lang w:val="hr-HR"/>
        </w:rPr>
        <w:t>razlučni</w:t>
      </w:r>
      <w:proofErr w:type="spellEnd"/>
      <w:r w:rsidR="006E2836">
        <w:rPr>
          <w:lang w:val="hr-HR"/>
        </w:rPr>
        <w:t xml:space="preserve"> vjerovni</w:t>
      </w:r>
      <w:r w:rsidR="00332CDE">
        <w:rPr>
          <w:lang w:val="hr-HR"/>
        </w:rPr>
        <w:t xml:space="preserve">ci na istoj upisani B2 KAPITAL d.o.o., Zagreb i Republika Hrvatska, Ministarstvo financija. </w:t>
      </w:r>
      <w:r w:rsidR="006E2836">
        <w:rPr>
          <w:lang w:val="hr-HR"/>
        </w:rPr>
        <w:t xml:space="preserve">                                                           </w:t>
      </w:r>
    </w:p>
    <w:p w:rsidRDefault="0061640F" w:rsidP="00564EDE" w:rsidR="0061640F" w:rsidRPr="00585690">
      <w:pPr>
        <w:jc w:val="both"/>
        <w:rPr>
          <w:lang w:val="hr-HR"/>
        </w:rPr>
      </w:pPr>
    </w:p>
    <w:p w:rsidRDefault="007A3812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lastRenderedPageBreak/>
        <w:t xml:space="preserve"> </w:t>
      </w:r>
      <w:r w:rsidRPr="00585690">
        <w:rPr>
          <w:lang w:val="hr-HR"/>
        </w:rPr>
        <w:tab/>
        <w:t>Slijedom iznijetog temeljem</w:t>
      </w:r>
      <w:r w:rsidR="00564EDE" w:rsidRPr="00585690">
        <w:rPr>
          <w:lang w:val="hr-HR"/>
        </w:rPr>
        <w:t xml:space="preserve"> odredbe čl. 247. st. 1. 2. i 3. Stečajnog z</w:t>
      </w:r>
      <w:r w:rsidR="00937763">
        <w:rPr>
          <w:lang w:val="hr-HR"/>
        </w:rPr>
        <w:t>akona (Narodne novine br. 71/15, 104/17,</w:t>
      </w:r>
      <w:r w:rsidR="00564EDE" w:rsidRPr="00585690">
        <w:rPr>
          <w:lang w:val="hr-HR"/>
        </w:rPr>
        <w:t xml:space="preserve"> dalje : SZ-a), odlučeno je kao u izreci ovog rješenja. </w:t>
      </w:r>
    </w:p>
    <w:p w:rsidRDefault="00564EDE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 xml:space="preserve"> </w:t>
      </w:r>
    </w:p>
    <w:p w:rsidRDefault="00564EDE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 xml:space="preserve"> </w:t>
      </w:r>
    </w:p>
    <w:p w:rsidRDefault="008F1501" w:rsidP="00564EDE" w:rsidR="00564EDE">
      <w:pPr>
        <w:jc w:val="center"/>
        <w:rPr>
          <w:lang w:val="hr-HR"/>
        </w:rPr>
      </w:pPr>
      <w:r>
        <w:rPr>
          <w:lang w:val="hr-HR"/>
        </w:rPr>
        <w:t>U Varaždinu</w:t>
      </w:r>
      <w:r w:rsidR="00937763">
        <w:rPr>
          <w:lang w:val="hr-HR"/>
        </w:rPr>
        <w:t xml:space="preserve"> </w:t>
      </w:r>
      <w:r w:rsidR="00332CDE">
        <w:rPr>
          <w:lang w:val="hr-HR"/>
        </w:rPr>
        <w:t xml:space="preserve">11. srpnja </w:t>
      </w:r>
      <w:r w:rsidR="0061640F">
        <w:rPr>
          <w:lang w:val="hr-HR"/>
        </w:rPr>
        <w:t>2018</w:t>
      </w:r>
      <w:r w:rsidR="00937763">
        <w:rPr>
          <w:lang w:val="hr-HR"/>
        </w:rPr>
        <w:t xml:space="preserve">.    </w:t>
      </w:r>
    </w:p>
    <w:p w:rsidRDefault="00937763" w:rsidP="00564EDE" w:rsidR="00937763">
      <w:pPr>
        <w:jc w:val="center"/>
        <w:rPr>
          <w:lang w:val="hr-HR"/>
        </w:rPr>
      </w:pPr>
    </w:p>
    <w:p w:rsidRDefault="00937763" w:rsidP="00564EDE" w:rsidR="00937763">
      <w:pPr>
        <w:jc w:val="center"/>
        <w:rPr>
          <w:lang w:val="hr-HR"/>
        </w:rPr>
      </w:pPr>
    </w:p>
    <w:p w:rsidRDefault="00937763" w:rsidP="00937763" w:rsidR="00937763">
      <w:pPr>
        <w:ind w:left="4248"/>
        <w:jc w:val="center"/>
        <w:rPr>
          <w:lang w:val="hr-HR"/>
        </w:rPr>
      </w:pPr>
      <w:r>
        <w:rPr>
          <w:lang w:val="hr-HR"/>
        </w:rPr>
        <w:t>Sutkinja</w:t>
      </w:r>
    </w:p>
    <w:p w:rsidRDefault="00937763" w:rsidP="00937763" w:rsidR="00937763">
      <w:pPr>
        <w:ind w:left="4248"/>
        <w:jc w:val="center"/>
        <w:rPr>
          <w:lang w:val="hr-HR"/>
        </w:rPr>
      </w:pPr>
    </w:p>
    <w:p w:rsidRDefault="00937763" w:rsidP="00937763" w:rsidR="00937763">
      <w:pPr>
        <w:ind w:left="4248"/>
        <w:jc w:val="center"/>
        <w:rPr>
          <w:lang w:val="hr-HR"/>
        </w:rPr>
      </w:pPr>
      <w:r>
        <w:rPr>
          <w:lang w:val="hr-HR"/>
        </w:rPr>
        <w:t>Melita Poljanec Bubaš</w:t>
      </w:r>
      <w:r w:rsidR="00F227CB">
        <w:rPr>
          <w:lang w:val="hr-HR"/>
        </w:rPr>
        <w:t>, v.r.</w:t>
      </w:r>
    </w:p>
    <w:p w:rsidRDefault="00F227CB" w:rsidP="00937763" w:rsidR="00F227CB">
      <w:pPr>
        <w:ind w:left="4248"/>
        <w:jc w:val="center"/>
        <w:rPr>
          <w:lang w:val="hr-HR"/>
        </w:rPr>
      </w:pPr>
    </w:p>
    <w:p w:rsidRDefault="00F227CB" w:rsidP="00937763" w:rsidR="00F227CB">
      <w:pPr>
        <w:ind w:left="4248"/>
        <w:jc w:val="center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</w:p>
    <w:p w:rsidRDefault="005D3D28" w:rsidP="00937763" w:rsidR="005D3D28">
      <w:pPr>
        <w:ind w:left="4248"/>
        <w:jc w:val="center"/>
        <w:rPr>
          <w:lang w:val="hr-HR"/>
        </w:rPr>
      </w:pPr>
    </w:p>
    <w:p w:rsidRDefault="00564EDE" w:rsidP="00564EDE" w:rsidR="00564EDE" w:rsidRPr="00585690">
      <w:pPr>
        <w:rPr>
          <w:lang w:val="hr-HR"/>
        </w:rPr>
      </w:pPr>
    </w:p>
    <w:p w:rsidRDefault="00564EDE" w:rsidP="00564EDE" w:rsidR="00564EDE" w:rsidRPr="00937763">
      <w:pPr>
        <w:rPr>
          <w:lang w:val="hr-HR"/>
        </w:rPr>
      </w:pP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  <w:t xml:space="preserve">                      </w:t>
      </w:r>
    </w:p>
    <w:p w:rsidRDefault="00564EDE" w:rsidP="00937763" w:rsidR="00564EDE" w:rsidRPr="00937763">
      <w:pPr>
        <w:ind w:firstLine="708"/>
        <w:rPr>
          <w:lang w:val="hr-HR"/>
        </w:rPr>
      </w:pPr>
      <w:r w:rsidRPr="00937763">
        <w:rPr>
          <w:lang w:val="hr-HR"/>
        </w:rPr>
        <w:t>U</w:t>
      </w:r>
      <w:r w:rsidR="00937763">
        <w:rPr>
          <w:lang w:val="hr-HR"/>
        </w:rPr>
        <w:t>puta o pravnom lijeku:</w:t>
      </w:r>
    </w:p>
    <w:p w:rsidRDefault="00564EDE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ab/>
        <w:t xml:space="preserve">Protiv ovog rješenja žalbu može podnijeti stečajni upravitelj i </w:t>
      </w:r>
      <w:proofErr w:type="spellStart"/>
      <w:r w:rsidRPr="00585690">
        <w:rPr>
          <w:lang w:val="hr-HR"/>
        </w:rPr>
        <w:t>razlučni</w:t>
      </w:r>
      <w:proofErr w:type="spellEnd"/>
      <w:r w:rsidRPr="00585690">
        <w:rPr>
          <w:lang w:val="hr-HR"/>
        </w:rPr>
        <w:t xml:space="preserve"> vjerovnik. Žalba se podnosi ovome sudu u tri (3) primjerka u roku od osam (8) dana od dana dos</w:t>
      </w:r>
      <w:r w:rsidR="007A3812" w:rsidRPr="00585690">
        <w:rPr>
          <w:lang w:val="hr-HR"/>
        </w:rPr>
        <w:t xml:space="preserve">tave pisanog </w:t>
      </w:r>
      <w:proofErr w:type="spellStart"/>
      <w:r w:rsidR="007A3812" w:rsidRPr="00585690">
        <w:rPr>
          <w:lang w:val="hr-HR"/>
        </w:rPr>
        <w:t>otpravka</w:t>
      </w:r>
      <w:proofErr w:type="spellEnd"/>
      <w:r w:rsidR="007A3812" w:rsidRPr="00585690">
        <w:rPr>
          <w:lang w:val="hr-HR"/>
        </w:rPr>
        <w:t xml:space="preserve"> rješenja, a o žalbi odlučuje Visoki trgovački sud Republike Hrvatske u Zagrebu.</w:t>
      </w:r>
    </w:p>
    <w:p w:rsidRDefault="00564EDE" w:rsidP="00564EDE" w:rsidR="00564EDE">
      <w:pPr>
        <w:jc w:val="both"/>
        <w:rPr>
          <w:lang w:val="hr-HR"/>
        </w:rPr>
      </w:pPr>
    </w:p>
    <w:p w:rsidRDefault="00332CDE" w:rsidP="00564EDE" w:rsidR="00332CDE" w:rsidRPr="00585690">
      <w:pPr>
        <w:jc w:val="both"/>
        <w:rPr>
          <w:lang w:val="hr-HR"/>
        </w:rPr>
      </w:pPr>
    </w:p>
    <w:p w:rsidRDefault="00564EDE" w:rsidP="00564EDE" w:rsidR="00564EDE" w:rsidRPr="00585690">
      <w:pPr>
        <w:rPr>
          <w:lang w:val="hr-HR"/>
        </w:rPr>
      </w:pPr>
      <w:r w:rsidRPr="00585690">
        <w:rPr>
          <w:lang w:val="hr-HR"/>
        </w:rPr>
        <w:t xml:space="preserve">DNA: </w:t>
      </w:r>
    </w:p>
    <w:p w:rsidRDefault="00564EDE" w:rsidP="006E2836" w:rsidR="00A10A90" w:rsidRPr="00585690">
      <w:pPr>
        <w:numPr>
          <w:ilvl w:val="0"/>
          <w:numId w:val="49"/>
        </w:numPr>
        <w:jc w:val="both"/>
        <w:rPr>
          <w:lang w:val="hr-HR"/>
        </w:rPr>
      </w:pPr>
      <w:r w:rsidRPr="00585690">
        <w:rPr>
          <w:lang w:val="hr-HR"/>
        </w:rPr>
        <w:t>Stečajn</w:t>
      </w:r>
      <w:r w:rsidR="00332CDE">
        <w:rPr>
          <w:lang w:val="hr-HR"/>
        </w:rPr>
        <w:t xml:space="preserve">a upraviteljica </w:t>
      </w:r>
      <w:proofErr w:type="spellStart"/>
      <w:r w:rsidR="00332CDE">
        <w:rPr>
          <w:lang w:val="hr-HR"/>
        </w:rPr>
        <w:t>Lidia</w:t>
      </w:r>
      <w:proofErr w:type="spellEnd"/>
      <w:r w:rsidR="00332CDE">
        <w:rPr>
          <w:lang w:val="hr-HR"/>
        </w:rPr>
        <w:t xml:space="preserve"> Belamarić, iz Varaždina, Kratka 2</w:t>
      </w:r>
      <w:r w:rsidR="006E2836">
        <w:rPr>
          <w:lang w:val="hr-HR"/>
        </w:rPr>
        <w:t xml:space="preserve">                        </w:t>
      </w:r>
    </w:p>
    <w:p w:rsidRDefault="006E2836" w:rsidP="006E2836" w:rsidR="00332CDE">
      <w:pPr>
        <w:numPr>
          <w:ilvl w:val="0"/>
          <w:numId w:val="49"/>
        </w:numPr>
        <w:jc w:val="both"/>
        <w:rPr>
          <w:lang w:val="hr-HR"/>
        </w:rPr>
      </w:pPr>
      <w:r>
        <w:rPr>
          <w:lang w:val="hr-HR"/>
        </w:rPr>
        <w:t xml:space="preserve">Republika Hrvatska, Ministarstvo financija, zastupana po Županijskom državnom odvjetništvu u Varaždinu  </w:t>
      </w:r>
    </w:p>
    <w:p w:rsidRDefault="00332CDE" w:rsidP="006E2836" w:rsidR="00C23D6B">
      <w:pPr>
        <w:numPr>
          <w:ilvl w:val="0"/>
          <w:numId w:val="49"/>
        </w:numPr>
        <w:jc w:val="both"/>
        <w:rPr>
          <w:lang w:val="hr-HR"/>
        </w:rPr>
      </w:pPr>
      <w:r>
        <w:rPr>
          <w:lang w:val="hr-HR"/>
        </w:rPr>
        <w:t>B2 KAPITAL d.o.o., Zagreb, Radnička cesta 41</w:t>
      </w:r>
    </w:p>
    <w:p w:rsidRDefault="00F46A56" w:rsidP="006E2836" w:rsidR="00C23D6B" w:rsidRPr="00C23D6B">
      <w:pPr>
        <w:numPr>
          <w:ilvl w:val="0"/>
          <w:numId w:val="49"/>
        </w:numPr>
        <w:jc w:val="both"/>
        <w:rPr>
          <w:lang w:val="hr-HR"/>
        </w:rPr>
      </w:pPr>
      <w:r w:rsidRPr="00585690">
        <w:rPr>
          <w:lang w:val="hr-HR"/>
        </w:rPr>
        <w:t>Općinski sud</w:t>
      </w:r>
      <w:r w:rsidR="00564EDE" w:rsidRPr="00585690">
        <w:rPr>
          <w:lang w:val="hr-HR"/>
        </w:rPr>
        <w:t xml:space="preserve"> u </w:t>
      </w:r>
      <w:r w:rsidR="00332CDE">
        <w:rPr>
          <w:lang w:val="hr-HR"/>
        </w:rPr>
        <w:t>Koprivnici,</w:t>
      </w:r>
      <w:r w:rsidR="00564EDE" w:rsidRPr="00585690">
        <w:rPr>
          <w:lang w:val="hr-HR"/>
        </w:rPr>
        <w:t xml:space="preserve"> </w:t>
      </w:r>
      <w:r w:rsidR="00155FC0" w:rsidRPr="00585690">
        <w:rPr>
          <w:lang w:val="hr-HR"/>
        </w:rPr>
        <w:t>Zemljišnoknjižni odjel</w:t>
      </w:r>
      <w:r w:rsidR="00C23D6B">
        <w:rPr>
          <w:lang w:val="hr-HR"/>
        </w:rPr>
        <w:t xml:space="preserve"> </w:t>
      </w:r>
      <w:r w:rsidR="00332CDE">
        <w:rPr>
          <w:lang w:val="hr-HR"/>
        </w:rPr>
        <w:t>Koprivnica,</w:t>
      </w:r>
      <w:r w:rsidR="00726390">
        <w:rPr>
          <w:lang w:val="hr-HR"/>
        </w:rPr>
        <w:t xml:space="preserve"> </w:t>
      </w:r>
      <w:r w:rsidR="00332CDE">
        <w:rPr>
          <w:lang w:val="hr-HR"/>
        </w:rPr>
        <w:t>Hrvatske državnosti 5, Koprivn</w:t>
      </w:r>
      <w:bookmarkStart w:name="_GoBack" w:id="0"/>
      <w:bookmarkEnd w:id="0"/>
      <w:r w:rsidR="00332CDE">
        <w:rPr>
          <w:lang w:val="hr-HR"/>
        </w:rPr>
        <w:t>ica</w:t>
      </w:r>
    </w:p>
    <w:p w:rsidRDefault="00564EDE" w:rsidP="006E2836" w:rsidR="00A21F0D" w:rsidRPr="00585690">
      <w:pPr>
        <w:numPr>
          <w:ilvl w:val="0"/>
          <w:numId w:val="49"/>
        </w:numPr>
        <w:jc w:val="both"/>
        <w:rPr>
          <w:noProof/>
        </w:rPr>
      </w:pPr>
      <w:r w:rsidRPr="00585690">
        <w:rPr>
          <w:lang w:val="hr-HR"/>
        </w:rPr>
        <w:t xml:space="preserve">e-Oglasna ploča. </w:t>
      </w:r>
    </w:p>
    <w:p w:rsidRDefault="00DA0242" w:rsidP="00564EDE" w:rsidR="00DA0242" w:rsidRPr="00585690">
      <w:pPr>
        <w:pStyle w:val="ZapisniarPotpis"/>
        <w:spacing w:after="0" w:before="0"/>
      </w:pPr>
    </w:p>
    <w:sectPr w:rsidSect="008F1501" w:rsidR="00DA0242" w:rsidRPr="00585690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544" w:rsidP="00537B78" w:rsidR="00027544">
      <w:r>
        <w:separator/>
      </w:r>
    </w:p>
  </w:endnote>
  <w:endnote w:id="0" w:type="continuationSeparator">
    <w:p w:rsidRDefault="00027544" w:rsidP="00537B78" w:rsidR="00027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00"/>
    <w:family w:val="auto"/>
    <w:pitch w:val="variable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575666"/>
      <w:docPartObj>
        <w:docPartGallery w:val="Page Numbers (Bottom of Page)"/>
        <w:docPartUnique/>
      </w:docPartObj>
    </w:sdtPr>
    <w:sdtEndPr/>
    <w:sdtContent>
      <w:p w:rsidRDefault="00564EDE" w:rsidR="00564ED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7CB">
          <w:t>2</w:t>
        </w:r>
        <w:r>
          <w:fldChar w:fldCharType="end"/>
        </w:r>
      </w:p>
    </w:sdtContent>
  </w:sdt>
  <w:p w:rsidRDefault="00564EDE" w:rsidR="00564ED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544" w:rsidP="00537B78" w:rsidR="00027544">
      <w:r>
        <w:separator/>
      </w:r>
    </w:p>
  </w:footnote>
  <w:footnote w:id="0" w:type="continuationSeparator">
    <w:p w:rsidRDefault="00027544" w:rsidP="00537B78" w:rsidR="00027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0868392"/>
      <w:docPartObj>
        <w:docPartGallery w:val="Page Numbers (Top of Page)"/>
        <w:docPartUnique/>
      </w:docPartObj>
    </w:sdtPr>
    <w:sdtEndPr/>
    <w:sdtContent>
      <w:p w:rsidRDefault="008F1501" w:rsidP="008F1501" w:rsidR="008F150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7CB">
          <w:t>2</w:t>
        </w:r>
        <w:r>
          <w:fldChar w:fldCharType="end"/>
        </w:r>
      </w:p>
      <w:p w:rsidRDefault="00F227CB" w:rsidP="008F1501" w:rsidR="0031226C" w:rsidRPr="008F1501">
        <w:pPr>
          <w:pStyle w:val="Zaglavlje"/>
          <w:spacing w:after="0"/>
        </w:pP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D234FC" w:rsidR="005F5242" w:rsidRPr="00F924CE">
      <w:trPr>
        <w:jc w:val="right"/>
      </w:trPr>
      <w:tc>
        <w:tcPr>
          <w:tcW w:type="dxa" w:w="4320"/>
        </w:tcPr>
        <w:p w:rsidRDefault="005F5242" w:rsidP="00D234FC" w:rsidR="005F5242" w:rsidRPr="00F924CE">
          <w:pPr>
            <w:jc w:val="right"/>
            <w:rPr>
              <w:rFonts w:eastAsia="Times New Roman"/>
              <w:lang w:eastAsia="hr-HR" w:val="hr-HR"/>
            </w:rPr>
          </w:pPr>
          <w:r w:rsidRPr="00F924CE">
            <w:rPr>
              <w:rFonts w:eastAsia="Times New Roman"/>
              <w:lang w:eastAsia="hr-HR" w:val="hr-HR"/>
            </w:rPr>
            <w:t xml:space="preserve">Poslovni broj: </w:t>
          </w:r>
          <w:r>
            <w:rPr>
              <w:rFonts w:eastAsia="Times New Roman"/>
              <w:lang w:eastAsia="hr-HR" w:val="hr-HR"/>
            </w:rPr>
            <w:t>2 St-446/2017-19</w:t>
          </w:r>
        </w:p>
      </w:tc>
    </w:tr>
  </w:tbl>
  <w:p w:rsidRDefault="00F924CE" w:rsidP="008F1501" w:rsidR="00F924CE" w:rsidRPr="008F1501">
    <w:pPr>
      <w:pStyle w:val="Zaglavlje"/>
      <w:spacing w:after="0"/>
    </w:pPr>
  </w:p>
  <w:p w:rsidRDefault="008333A9" w:rsidP="008F1501" w:rsidR="008333A9" w:rsidRPr="008F1501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3CF1467"/>
    <w:multiLevelType w:val="hybridMultilevel"/>
    <w:tmpl w:val="9EE08562"/>
    <w:lvl w:tplc="E9086E4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4"/>
  </w:num>
  <w:num w:numId="5">
    <w:abstractNumId w:val="46"/>
  </w:num>
  <w:num w:numId="6">
    <w:abstractNumId w:val="21"/>
  </w:num>
  <w:num w:numId="7">
    <w:abstractNumId w:val="22"/>
  </w:num>
  <w:num w:numId="8">
    <w:abstractNumId w:val="32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5"/>
  </w:num>
  <w:num w:numId="18">
    <w:abstractNumId w:val="40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1"/>
  </w:num>
  <w:num w:numId="35">
    <w:abstractNumId w:val="28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7"/>
  </w:num>
  <w:num w:numId="52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3EA4"/>
    <w:rsid w:val="00014324"/>
    <w:rsid w:val="000159D5"/>
    <w:rsid w:val="00016862"/>
    <w:rsid w:val="00017A47"/>
    <w:rsid w:val="000208BC"/>
    <w:rsid w:val="00023DE9"/>
    <w:rsid w:val="00025F7E"/>
    <w:rsid w:val="00027544"/>
    <w:rsid w:val="00027824"/>
    <w:rsid w:val="00030A67"/>
    <w:rsid w:val="00032BA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B24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2F9F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847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26C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CDE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8D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69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D28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5242"/>
    <w:rsid w:val="0060507C"/>
    <w:rsid w:val="00606B93"/>
    <w:rsid w:val="00607110"/>
    <w:rsid w:val="006076B1"/>
    <w:rsid w:val="00611D37"/>
    <w:rsid w:val="006123F5"/>
    <w:rsid w:val="00612FA1"/>
    <w:rsid w:val="0061303A"/>
    <w:rsid w:val="00614418"/>
    <w:rsid w:val="00614F42"/>
    <w:rsid w:val="00615FA2"/>
    <w:rsid w:val="0061640F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927"/>
    <w:rsid w:val="006B1653"/>
    <w:rsid w:val="006B1C3F"/>
    <w:rsid w:val="006B2F0A"/>
    <w:rsid w:val="006B46BB"/>
    <w:rsid w:val="006B5664"/>
    <w:rsid w:val="006B5CE4"/>
    <w:rsid w:val="006B5EB9"/>
    <w:rsid w:val="006B64C7"/>
    <w:rsid w:val="006C0711"/>
    <w:rsid w:val="006C1132"/>
    <w:rsid w:val="006C14C2"/>
    <w:rsid w:val="006C2171"/>
    <w:rsid w:val="006C31B1"/>
    <w:rsid w:val="006C3486"/>
    <w:rsid w:val="006C3F0D"/>
    <w:rsid w:val="006C40FC"/>
    <w:rsid w:val="006C43D0"/>
    <w:rsid w:val="006C4AF0"/>
    <w:rsid w:val="006C64F1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836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390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1CBA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0DFF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501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A07"/>
    <w:rsid w:val="00936C72"/>
    <w:rsid w:val="00937763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A90"/>
    <w:rsid w:val="00A11853"/>
    <w:rsid w:val="00A11C53"/>
    <w:rsid w:val="00A142A8"/>
    <w:rsid w:val="00A17E28"/>
    <w:rsid w:val="00A21F0D"/>
    <w:rsid w:val="00A22CC8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4E84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A28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38C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D6B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3EA9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002"/>
    <w:rsid w:val="00D131C6"/>
    <w:rsid w:val="00D1323D"/>
    <w:rsid w:val="00D13302"/>
    <w:rsid w:val="00D13D5B"/>
    <w:rsid w:val="00D1763A"/>
    <w:rsid w:val="00D1784E"/>
    <w:rsid w:val="00D20E7F"/>
    <w:rsid w:val="00D23706"/>
    <w:rsid w:val="00D26472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35A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29B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8AA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72A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7C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BB4"/>
    <w:rsid w:val="00F46A56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4C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B2B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10A9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10A9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eastAsia="Times New Roman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eastAsia="Times New Roman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eastAsia="Times New Roman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eastAsia="Times New Roman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eastAsia="Times New Roman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 w:eastAsia="Times New Roman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10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8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880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443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11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705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24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77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2015.</izvorni_sadrzaj>
    <derivirana_varijabla naziv="DomainObject.Predmet.DatumOsnivanja_1">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St-267/2015</izvorni_sadrzaj>
    <derivirana_varijabla naziv="DomainObject.Predmet.OznakaBroj_1">St-267/2015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13.01.2016. predlagatelj podnio prijedlog za otv. st. postupka protiv istog dužnika
i isti  zaprimljen St-54/16
================</izvorni_sadrzaj>
    <derivirana_varijabla naziv="DomainObject.Predmet.PrimjedbaSuca_1">13.01.2016. predlagatelj podnio prijedlog za otv. st. postupka protiv istog dužnika
i isti  zaprimljen St-54/16
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DRAVA društvo s ograničenom odgovornošću za trgovinu u stečaju</izvorni_sadrzaj>
    <derivirana_varijabla naziv="DomainObject.Predmet.ProtustrankaFormated_1">  DRAVA društvo s ograničenom odgovornošću za trgovinu u stečaju</derivirana_varijabla>
  </DomainObject.Predmet.ProtustrankaFormated>
  <DomainObject.Predmet.ProtustrankaFormatedOIB>
    <izvorni_sadrzaj>  DRAVA društvo s ograničenom odgovornošću za trgovinu u stečaju, OIB 93077419710</izvorni_sadrzaj>
    <derivirana_varijabla naziv="DomainObject.Predmet.ProtustrankaFormatedOIB_1">  DRAVA društvo s ograničenom odgovornošću za trgovinu u stečaju, OIB 93077419710</derivirana_varijabla>
  </DomainObject.Predmet.ProtustrankaFormatedOIB>
  <DomainObject.Predmet.ProtustrankaFormatedWithAdress>
    <izvorni_sadrzaj> DRAVA društvo s ograničenom odgovornošću za trgovinu u stečaju, Vinogradska 6, 48350 Đurđevac</izvorni_sadrzaj>
    <derivirana_varijabla naziv="DomainObject.Predmet.ProtustrankaFormatedWithAdress_1"> DRAVA društvo s ograničenom odgovornošću za trgovinu u stečaju, Vinogradska 6, 48350 Đurđevac</derivirana_varijabla>
  </DomainObject.Predmet.ProtustrankaFormatedWithAdress>
  <DomainObject.Predmet.ProtustrankaFormatedWithAdressOIB>
    <izvorni_sadrzaj> DRAVA društvo s ograničenom odgovornošću za trgovinu u stečaju, OIB 93077419710, Vinogradska 6, 48350 Đurđevac</izvorni_sadrzaj>
    <derivirana_varijabla naziv="DomainObject.Predmet.ProtustrankaFormatedWithAdressOIB_1"> DRAVA društvo s ograničenom odgovornošću za trgovinu u stečaju, OIB 93077419710, Vinogradska 6, 48350 Đurđevac</derivirana_varijabla>
  </DomainObject.Predmet.ProtustrankaFormatedWithAdressOIB>
  <DomainObject.Predmet.ProtustrankaWithAdress>
    <izvorni_sadrzaj>DRAVA društvo s ograničenom odgovornošću za trgovinu u stečaju Vinogradska 6, 48350 Đurđevac</izvorni_sadrzaj>
    <derivirana_varijabla naziv="DomainObject.Predmet.ProtustrankaWithAdress_1">DRAVA društvo s ograničenom odgovornošću za trgovinu u stečaju Vinogradska 6, 48350 Đurđevac</derivirana_varijabla>
  </DomainObject.Predmet.ProtustrankaWithAdress>
  <DomainObject.Predmet.ProtustrankaWithAdressOIB>
    <izvorni_sadrzaj>DRAVA društvo s ograničenom odgovornošću za trgovinu u stečaju, OIB 93077419710, Vinogradska 6, 48350 Đurđevac</izvorni_sadrzaj>
    <derivirana_varijabla naziv="DomainObject.Predmet.ProtustrankaWithAdressOIB_1">DRAVA društvo s ograničenom odgovornošću za trgovinu u stečaju, OIB 93077419710, Vinogradska 6, 48350 Đurđevac</derivirana_varijabla>
  </DomainObject.Predmet.ProtustrankaWithAdressOIB>
  <DomainObject.Predmet.ProtustrankaNazivFormated>
    <izvorni_sadrzaj>DRAVA društvo s ograničenom odgovornošću za trgovinu u stečaju</izvorni_sadrzaj>
    <derivirana_varijabla naziv="DomainObject.Predmet.ProtustrankaNazivFormated_1">DRAVA društvo s ograničenom odgovornošću za trgovinu u stečaju</derivirana_varijabla>
  </DomainObject.Predmet.ProtustrankaNazivFormated>
  <DomainObject.Predmet.ProtustrankaNazivFormatedOIB>
    <izvorni_sadrzaj>DRAVA društvo s ograničenom odgovornošću za trgovinu u stečaju, OIB 93077419710</izvorni_sadrzaj>
    <derivirana_varijabla naziv="DomainObject.Predmet.ProtustrankaNazivFormatedOIB_1">DRAVA društvo s ograničenom odgovornošću za trgovinu u stečaju, OIB 93077419710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4397793.66</izvorni_sadrzaj>
    <derivirana_varijabla naziv="DomainObject.Predmet.TrenutnaVrijednost_1">4397793.66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DRAVA društvo s ograničenom odgovornošću za trgovinu u stečaju</item>
    </izvorni_sadrzaj>
    <derivirana_varijabla naziv="DomainObject.Predmet.ProtuStrankaListFormated_1">
      <item>DRAVA društvo s ograničenom odgovornošću za trgovinu u stečaju</item>
    </derivirana_varijabla>
  </DomainObject.Predmet.ProtuStrankaListFormated>
  <DomainObject.Predmet.ProtuStrankaListFormatedOIB>
    <izvorni_sadrzaj>
      <item>DRAVA društvo s ograničenom odgovornošću za trgovinu u stečaju, OIB 93077419710</item>
    </izvorni_sadrzaj>
    <derivirana_varijabla naziv="DomainObject.Predmet.ProtuStrankaListFormatedOIB_1">
      <item>DRAVA društvo s ograničenom odgovornošću za trgovinu u stečaju, OIB 93077419710</item>
    </derivirana_varijabla>
  </DomainObject.Predmet.ProtuStrankaListFormatedOIB>
  <DomainObject.Predmet.ProtuStrankaListFormatedWithAdress>
    <izvorni_sadrzaj>
      <item>DRAVA društvo s ograničenom odgovornošću za trgovinu u stečaju, Vinogradska 6, 48350 Đurđevac</item>
    </izvorni_sadrzaj>
    <derivirana_varijabla naziv="DomainObject.Predmet.ProtuStrankaListFormatedWithAdress_1">
      <item>DRAVA društvo s ograničenom odgovornošću za trgovinu u stečaju, Vinogradska 6, 48350 Đurđevac</item>
    </derivirana_varijabla>
  </DomainObject.Predmet.ProtuStrankaListFormatedWithAdress>
  <DomainObject.Predmet.ProtuStrankaListFormatedWithAdressOIB>
    <izvorni_sadrzaj>
      <item>DRAVA društvo s ograničenom odgovornošću za trgovinu u stečaju, OIB 93077419710, Vinogradska 6, 48350 Đurđevac</item>
    </izvorni_sadrzaj>
    <derivirana_varijabla naziv="DomainObject.Predmet.ProtuStrankaListFormatedWithAdressOIB_1">
      <item>DRAVA društvo s ograničenom odgovornošću za trgovinu u stečaju, OIB 93077419710, Vinogradska 6, 48350 Đurđevac</item>
    </derivirana_varijabla>
  </DomainObject.Predmet.ProtuStrankaListFormatedWithAdressOIB>
  <DomainObject.Predmet.ProtuStrankaListNazivFormated>
    <izvorni_sadrzaj>
      <item>DRAVA društvo s ograničenom odgovornošću za trgovinu u stečaju</item>
    </izvorni_sadrzaj>
    <derivirana_varijabla naziv="DomainObject.Predmet.ProtuStrankaListNazivFormated_1">
      <item>DRAVA društvo s ograničenom odgovornošću za trgovinu u stečaju</item>
    </derivirana_varijabla>
  </DomainObject.Predmet.ProtuStrankaListNazivFormated>
  <DomainObject.Predmet.ProtuStrankaListNazivFormatedOIB>
    <izvorni_sadrzaj>
      <item>DRAVA društvo s ograničenom odgovornošću za trgovinu u stečaju, OIB 93077419710</item>
    </izvorni_sadrzaj>
    <derivirana_varijabla naziv="DomainObject.Predmet.ProtuStrankaListNazivFormatedOIB_1">
      <item>DRAVA društvo s ograničenom odgovornošću za trgovinu u stečaju, OIB 93077419710</item>
    </derivirana_varijabla>
  </DomainObject.Predmet.ProtuStrankaListNazivFormatedOIB>
  <DomainObject.Predmet.OstaliListFormated>
    <izvorni_sadrzaj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OstaliListFormated_1"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OstaliListFormated>
  <DomainObject.Predmet.OstaliListFormatedOIB>
    <izvorni_sadrzaj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izvorni_sadrzaj>
    <derivirana_varijabla naziv="DomainObject.Predmet.OstaliListFormatedOIB_1"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derivirana_varijabla>
  </DomainObject.Predmet.OstaliListFormatedOIB>
  <DomainObject.Predmet.OstaliListFormatedWithAdress>
    <izvorni_sadrzaj>
      <item>Sudski registar</item>
      <item>Sudski registar</item>
      <item>E-oglasna ploča</item>
      <item>Tomislav Đuričin, Dravska Poljana 1, 42000 Varaždin</item>
      <item>Željka Matekov, Ivana Gorana Kovačića 19, 48350 Đurđevac</item>
      <item>Željko Matekov, Ivana Gorana Kovačića 19, 48350 Đurđevac</item>
      <item>Općinski sud u Koprivnici (br. K-615/12), Hrvatske državnosti 5, 48000 Koprivnica</item>
      <item>MIP WEYLAND društvo s ograničenom odgovornošću za proizvodnju, trgovinu i usluge, Obrtnička 5, 40000 Pušćine</item>
      <item>Domagoj Crnogorac,odvjetnik, Ankice Opolski br. 2p.p. 112, 42000 Varaždin</item>
    </izvorni_sadrzaj>
    <derivirana_varijabla naziv="DomainObject.Predmet.OstaliListFormatedWithAdress_1">
      <item>Sudski registar</item>
      <item>Sudski registar</item>
      <item>E-oglasna ploča</item>
      <item>Tomislav Đuričin, Dravska Poljana 1, 42000 Varaždin</item>
      <item>Željka Matekov, Ivana Gorana Kovačića 19, 48350 Đurđevac</item>
      <item>Željko Matekov, Ivana Gorana Kovačića 19, 48350 Đurđevac</item>
      <item>Općinski sud u Koprivnici (br. K-615/12), Hrvatske državnosti 5, 48000 Koprivnica</item>
      <item>MIP WEYLAND društvo s ograničenom odgovornošću za proizvodnju, trgovinu i usluge, Obrtnička 5, 40000 Pušćine</item>
      <item>Domagoj Crnogorac,odvjetnik, Ankice Opolski br. 2p.p. 112, 42000 Varaždin</item>
    </derivirana_varijabla>
  </DomainObject.Predmet.OstaliListFormatedWithAdress>
  <DomainObject.Predmet.OstaliListFormatedWithAdressOIB>
    <izvorni_sadrzaj>
      <item>Sudski registar</item>
      <item>Sudski registar</item>
      <item>E-oglasna ploča</item>
      <item>Tomislav Đuričin, OIB 01733609458, Dravska Poljana 1, 42000 Varaždin</item>
      <item>Željka Matekov, OIB 08269451783, Ivana Gorana Kovačića 19, 48350 Đurđevac</item>
      <item>Željko Matekov, OIB 82373246110, Ivana Gorana Kovačića 19, 48350 Đurđevac</item>
      <item>Općinski sud u Koprivnici (br. K-615/12), Hrvatske državnosti 5, 48000 Koprivnica</item>
      <item>MIP WEYLAND društvo s ograničenom odgovornošću za proizvodnju, trgovinu i usluge, OIB 50959179052, Obrtnička 5, 40000 Pušćine</item>
      <item>Domagoj Crnogorac,odvjetnik, OIB 95577249735, Ankice Opolski br. 2p.p. 112, 42000 Varaždin</item>
    </izvorni_sadrzaj>
    <derivirana_varijabla naziv="DomainObject.Predmet.OstaliListFormatedWithAdressOIB_1">
      <item>Sudski registar</item>
      <item>Sudski registar</item>
      <item>E-oglasna ploča</item>
      <item>Tomislav Đuričin, OIB 01733609458, Dravska Poljana 1, 42000 Varaždin</item>
      <item>Željka Matekov, OIB 08269451783, Ivana Gorana Kovačića 19, 48350 Đurđevac</item>
      <item>Željko Matekov, OIB 82373246110, Ivana Gorana Kovačića 19, 48350 Đurđevac</item>
      <item>Općinski sud u Koprivnici (br. K-615/12), Hrvatske državnosti 5, 48000 Koprivnica</item>
      <item>MIP WEYLAND društvo s ograničenom odgovornošću za proizvodnju, trgovinu i usluge, OIB 50959179052, Obrtnička 5, 40000 Pušćine</item>
      <item>Domagoj Crnogorac,odvjetnik, OIB 95577249735, Ankice Opolski br. 2p.p. 112, 42000 Varaždin</item>
    </derivirana_varijabla>
  </DomainObject.Predmet.OstaliListFormatedWithAdressOIB>
  <DomainObject.Predmet.OstaliListNazivFormated>
    <izvorni_sadrzaj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OstaliListNazivFormated_1"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OstaliListNazivFormated>
  <DomainObject.Predmet.OstaliListNazivFormatedOIB>
    <izvorni_sadrzaj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izvorni_sadrzaj>
    <derivirana_varijabla naziv="DomainObject.Predmet.OstaliListNazivFormatedOIB_1"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DRAVA društvo s ograničenom odgovornošću za trgovinu u stečaju</izvorni_sadrzaj>
    <derivirana_varijabla naziv="DomainObject.Predmet.ProtustrankaIDrugi_1">DRAVA društvo s ograničenom odgovornošću za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DRAVA društvo s ograničenom odgovornošću za trgovinu u stečaju, OIB 93077419710, Vinogradska 6, 48350 Đurđevac</izvorni_sadrzaj>
    <derivirana_varijabla naziv="DomainObject.Predmet.ProtustrankaIDrugiAdressOIB_1">DRAVA društvo s ograničenom odgovornošću za trgovinu u stečaju, OIB 93077419710, Vinogradska 6,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DRAVA društvo s ograničenom odgovornošću za trgovinu u stečaju</item>
      <item>Financijska agencija</item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SudioniciListNaziv_1">
      <item>DRAVA društvo s ograničenom odgovornošću za trgovinu u stečaju</item>
      <item>Financijska agencija</item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SudioniciListNaziv>
  <DomainObject.Predmet.SudioniciListAdressOIB>
    <izvorni_sadrzaj>
      <item>DRAVA društvo s ograničenom odgovornošću za trgovinu u stečaju, OIB 93077419710, Vinogradska 6,48350 Đurđevac</item>
      <item>Financijska agencija, OIB 85821130368</item>
      <item>Sudski registar</item>
      <item>Sudski registar</item>
      <item>E-oglasna ploča</item>
      <item>Tomislav Đuričin, OIB 01733609458, Dravska Poljana 1,42000 Varaždin</item>
      <item>Željka Matekov, OIB 08269451783, Ivana Gorana Kovačića 19,48350 Đurđevac</item>
      <item>Željko Matekov, OIB 82373246110, Ivana Gorana Kovačića 19,48350 Đurđevac</item>
      <item>Općinski sud u Koprivnici (br. K-615/12), Hrvatske državnosti 5,48000 Koprivnica</item>
      <item>MIP WEYLAND društvo s ograničenom odgovornošću za proizvodnju, trgovinu i usluge, OIB 50959179052, Obrtnička 5,40000 Pušćine</item>
      <item>Domagoj Crnogorac,odvjetnik, OIB 95577249735, Ankice Opolski br. 2p.p. 112,42000 Varaždin</item>
    </izvorni_sadrzaj>
    <derivirana_varijabla naziv="DomainObject.Predmet.SudioniciListAdressOIB_1">
      <item>DRAVA društvo s ograničenom odgovornošću za trgovinu u stečaju, OIB 93077419710, Vinogradska 6,48350 Đurđevac</item>
      <item>Financijska agencija, OIB 85821130368</item>
      <item>Sudski registar</item>
      <item>Sudski registar</item>
      <item>E-oglasna ploča</item>
      <item>Tomislav Đuričin, OIB 01733609458, Dravska Poljana 1,42000 Varaždin</item>
      <item>Željka Matekov, OIB 08269451783, Ivana Gorana Kovačića 19,48350 Đurđevac</item>
      <item>Željko Matekov, OIB 82373246110, Ivana Gorana Kovačića 19,48350 Đurđevac</item>
      <item>Općinski sud u Koprivnici (br. K-615/12), Hrvatske državnosti 5,48000 Koprivnica</item>
      <item>MIP WEYLAND društvo s ograničenom odgovornošću za proizvodnju, trgovinu i usluge, OIB 50959179052, Obrtnička 5,40000 Pušćine</item>
      <item>Domagoj Crnogorac,odvjetnik, OIB 95577249735, Ankice Opolski br. 2p.p.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01C474-D07D-4756-BB24-048E58BA30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2383</properties:Characters>
  <properties:Lines>19</properties:Lines>
  <properties:Paragraphs>5</properties:Paragraphs>
  <properties:TotalTime>116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2017-08-31T12:30:00Z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2018-07-11T06:10:00Z</cp:lastPrinted>
  <dcterms:modified xmlns:xsi="http://www.w3.org/2001/XMLSchema-instance" xsi:type="dcterms:W3CDTF">2018-07-11T06:13:00Z</dcterms:modified>
  <cp:revision>21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