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932e" w14:paraId="c7c932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352B1F">
        <w:rPr>
          <w:rFonts w:hAnsi="Times New Roman" w:ascii="Times New Roman"/>
        </w:rPr>
        <w:t>6846</w:t>
      </w:r>
      <w:r w:rsidR="000F31A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281DAE" w:rsidRPr="00281DAE">
        <w:rPr>
          <w:rFonts w:hAnsi="Times New Roman" w:ascii="Times New Roman"/>
        </w:rPr>
        <w:t xml:space="preserve">Trgovački sud u Zagrebu, Stalna služba, po stečajnom sucu Vesni Fundurulić Perišin,  </w:t>
      </w:r>
      <w:r w:rsidR="00281DAE">
        <w:rPr>
          <w:rFonts w:hAnsi="Times New Roman" w:ascii="Times New Roman"/>
        </w:rPr>
        <w:t>p</w:t>
      </w:r>
      <w:r w:rsidR="00281DAE" w:rsidRPr="00281DAE">
        <w:rPr>
          <w:rFonts w:hAnsi="Times New Roman" w:ascii="Times New Roman"/>
        </w:rPr>
        <w:t>o  prijedlogu predlagatelja Financijske agencije, RC Zagreb, Podružnica Zagreb, Zagreb, Trg svibanjskih žrtava 1995. 1, OIB: 85821130368,  za otvaranje stečajnog postupka nad dužnikom OBIS d.o.o., Vrbovec, Matije Uradina 4/B, OIB: 79956248837</w:t>
      </w:r>
      <w:r w:rsidR="00DE062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DE0627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DE0627">
        <w:rPr>
          <w:rFonts w:hAnsi="Times New Roman" w:ascii="Times New Roman"/>
        </w:rPr>
        <w:t xml:space="preserve">listopada 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81DAE" w:rsidRPr="00281DAE">
        <w:rPr>
          <w:rFonts w:hAnsi="Times New Roman" w:ascii="Times New Roman"/>
        </w:rPr>
        <w:t>OBIS d.o.o., Vrbovec, Matije Uradina 4/B, OIB: 79956248837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54849">
        <w:rPr>
          <w:rFonts w:hAnsi="Times New Roman" w:ascii="Times New Roman"/>
        </w:rPr>
        <w:t>5.000,00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46641">
        <w:rPr>
          <w:rFonts w:hAnsi="Times New Roman" w:ascii="Times New Roman"/>
        </w:rPr>
        <w:t>684615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5.000,00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63A1E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463A1E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463A1E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F1264">
        <w:rPr>
          <w:rFonts w:hAnsi="Times New Roman" w:ascii="Times New Roman"/>
        </w:rPr>
        <w:t>, v.r.</w:t>
      </w:r>
    </w:p>
    <w:p w:rsidRDefault="005F1264" w:rsidP="00463A1E" w:rsidR="005F1264">
      <w:pPr>
        <w:jc w:val="right"/>
        <w:rPr>
          <w:rFonts w:hAnsi="Times New Roman" w:ascii="Times New Roman"/>
        </w:rPr>
      </w:pPr>
    </w:p>
    <w:p w:rsidRDefault="005F1264" w:rsidP="00463A1E" w:rsidR="005F12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F1264" w:rsidP="00463A1E" w:rsidR="005F12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F1264" w:rsidP="00463A1E" w:rsidR="005F12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A1E" w:rsidP="00463A1E" w:rsidR="00463A1E">
      <w:pPr>
        <w:jc w:val="right"/>
        <w:rPr>
          <w:rFonts w:hAnsi="Times New Roman" w:ascii="Times New Roman"/>
        </w:rPr>
      </w:pPr>
    </w:p>
    <w:p w:rsidRDefault="00463A1E" w:rsidP="00463A1E" w:rsidR="00463A1E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4562FA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 </w:t>
      </w:r>
    </w:p>
    <w:p w:rsidRDefault="00463A1E" w:rsidP="005F1264" w:rsidR="00463A1E" w:rsidRPr="005F1264">
      <w:pPr>
        <w:jc w:val="both"/>
        <w:rPr>
          <w:rFonts w:hAnsi="Times New Roman" w:ascii="Times New Roman"/>
        </w:rPr>
      </w:pPr>
    </w:p>
    <w:sectPr w:rsidSect="00821309" w:rsidR="00463A1E" w:rsidRPr="005F126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5A4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6D7B0F">
      <w:rPr>
        <w:rFonts w:hAnsi="Times New Roman" w:ascii="Times New Roman"/>
      </w:rPr>
      <w:t>6846</w:t>
    </w:r>
    <w:r w:rsidR="00267D56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F31A8"/>
    <w:rsid w:val="00146641"/>
    <w:rsid w:val="001725CA"/>
    <w:rsid w:val="0017729E"/>
    <w:rsid w:val="001C1019"/>
    <w:rsid w:val="001D67C7"/>
    <w:rsid w:val="00246CE1"/>
    <w:rsid w:val="00251887"/>
    <w:rsid w:val="002539F0"/>
    <w:rsid w:val="00267D56"/>
    <w:rsid w:val="00281DAE"/>
    <w:rsid w:val="002E4C78"/>
    <w:rsid w:val="002F75B0"/>
    <w:rsid w:val="00352B1F"/>
    <w:rsid w:val="00354C62"/>
    <w:rsid w:val="003B5296"/>
    <w:rsid w:val="003B534B"/>
    <w:rsid w:val="003C25FE"/>
    <w:rsid w:val="00446A94"/>
    <w:rsid w:val="004475AF"/>
    <w:rsid w:val="004562FA"/>
    <w:rsid w:val="00462914"/>
    <w:rsid w:val="00463A1E"/>
    <w:rsid w:val="004B797A"/>
    <w:rsid w:val="004C2A95"/>
    <w:rsid w:val="005151B2"/>
    <w:rsid w:val="005349D1"/>
    <w:rsid w:val="00585AFA"/>
    <w:rsid w:val="005F1264"/>
    <w:rsid w:val="00665D5F"/>
    <w:rsid w:val="006D7B0F"/>
    <w:rsid w:val="007035B4"/>
    <w:rsid w:val="0077109B"/>
    <w:rsid w:val="007F5D44"/>
    <w:rsid w:val="00816D8A"/>
    <w:rsid w:val="00821309"/>
    <w:rsid w:val="008236ED"/>
    <w:rsid w:val="0084638C"/>
    <w:rsid w:val="00854849"/>
    <w:rsid w:val="008D18B2"/>
    <w:rsid w:val="009665A4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C3624C"/>
    <w:rsid w:val="00CA4F2A"/>
    <w:rsid w:val="00CF7AB9"/>
    <w:rsid w:val="00D301E4"/>
    <w:rsid w:val="00D519A3"/>
    <w:rsid w:val="00DC30D9"/>
    <w:rsid w:val="00DE0627"/>
    <w:rsid w:val="00DE5A25"/>
    <w:rsid w:val="00E00E55"/>
    <w:rsid w:val="00EE5FBB"/>
    <w:rsid w:val="00F0636B"/>
    <w:rsid w:val="00F33BE0"/>
    <w:rsid w:val="00F776E4"/>
    <w:rsid w:val="00FB00A5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2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2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6846</izvorni_sadrzaj>
    <derivirana_varijabla naziv="DomainObject.Predmet.Broj_1">6846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St-6846/2015</izvorni_sadrzaj>
    <derivirana_varijabla naziv="DomainObject.Predmet.OznakaBroj_1">St-6846/2015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OBIS d.o.o. zastupanog po punomoćniku Hazim Omerbašić; Rasim Omerbašić</izvorni_sadrzaj>
    <derivirana_varijabla naziv="DomainObject.Predmet.ProtustrankaFormated_1">  OBIS d.o.o. zastupanog po punomoćniku Hazim Omerbašić; Rasim Omerbašić</derivirana_varijabla>
  </DomainObject.Predmet.ProtustrankaFormated>
  <DomainObject.Predmet.ProtustrankaFormatedOIB>
    <izvorni_sadrzaj>  OBIS d.o.o., OIB 79956248837 zastupanog po punomoćniku Hazim Omerbašić; Rasim Omerbašić</izvorni_sadrzaj>
    <derivirana_varijabla naziv="DomainObject.Predmet.ProtustrankaFormatedOIB_1">  OBIS d.o.o., OIB 79956248837 zastupanog po punomoćniku Hazim Omerbašić; Rasim Omerbašić</derivirana_varijabla>
  </DomainObject.Predmet.ProtustrankaFormatedOIB>
  <DomainObject.Predmet.ProtustrankaFormatedWithAdress>
    <izvorni_sadrzaj> OBIS d.o.o., Matije Uradina 4/B, 10340 Vrbovec zastupanog po punomoćniku Hazim Omerbašić; Rasim Omerbašić</izvorni_sadrzaj>
    <derivirana_varijabla naziv="DomainObject.Predmet.ProtustrankaFormatedWithAdress_1"> OBIS d.o.o., Matije Uradina 4/B, 10340 Vrbovec zastupanog po punomoćniku Hazim Omerbašić; Rasim Omerbašić</derivirana_varijabla>
  </DomainObject.Predmet.ProtustrankaFormatedWithAdress>
  <DomainObject.Predmet.ProtustrankaFormatedWithAdressOIB>
    <izvorni_sadrzaj> OBIS d.o.o., OIB 79956248837, Matije Uradina 4/B, 10340 Vrbovec zastupanog po punomoćniku Hazim Omerbašić; Rasim Omerbašić</izvorni_sadrzaj>
    <derivirana_varijabla naziv="DomainObject.Predmet.ProtustrankaFormatedWithAdressOIB_1"> OBIS d.o.o., OIB 79956248837, Matije Uradina 4/B, 10340 Vrbovec zastupanog po punomoćniku Hazim Omerbašić; Rasim Omerbašić</derivirana_varijabla>
  </DomainObject.Predmet.ProtustrankaFormatedWithAdressOIB>
  <DomainObject.Predmet.ProtustrankaWithAdress>
    <izvorni_sadrzaj>OBIS d.o.o. Matije Uradina 4/B, 10340 Vrbovec</izvorni_sadrzaj>
    <derivirana_varijabla naziv="DomainObject.Predmet.ProtustrankaWithAdress_1">OBIS d.o.o. Matije Uradina 4/B, 10340 Vrbovec</derivirana_varijabla>
  </DomainObject.Predmet.ProtustrankaWithAdress>
  <DomainObject.Predmet.ProtustrankaWithAdressOIB>
    <izvorni_sadrzaj>OBIS d.o.o., OIB 79956248837, Matije Uradina 4/B, 10340 Vrbovec</izvorni_sadrzaj>
    <derivirana_varijabla naziv="DomainObject.Predmet.ProtustrankaWithAdressOIB_1">OBIS d.o.o., OIB 79956248837, Matije Uradina 4/B, 10340 Vrbovec</derivirana_varijabla>
  </DomainObject.Predmet.ProtustrankaWithAdressOIB>
  <DomainObject.Predmet.ProtustrankaNazivFormated>
    <izvorni_sadrzaj>OBIS d.o.o.</izvorni_sadrzaj>
    <derivirana_varijabla naziv="DomainObject.Predmet.ProtustrankaNazivFormated_1">OBIS d.o.o.</derivirana_varijabla>
  </DomainObject.Predmet.ProtustrankaNazivFormated>
  <DomainObject.Predmet.ProtustrankaNazivFormatedOIB>
    <izvorni_sadrzaj>OBIS d.o.o., OIB 79956248837</izvorni_sadrzaj>
    <derivirana_varijabla naziv="DomainObject.Predmet.ProtustrankaNazivFormatedOIB_1">OBIS d.o.o., OIB 79956248837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Hazim Omerbašić</izvorni_sadrzaj>
    <derivirana_varijabla naziv="DomainObject.Predmet.StrankaFormated_1">  FINA Regionalni centar Zagreb; Hazim Omerbašić</derivirana_varijabla>
  </DomainObject.Predmet.StrankaFormated>
  <DomainObject.Predmet.StrankaFormatedOIB>
    <izvorni_sadrzaj>  FINA Regionalni centar Zagreb, OIB 85821130368; Hazim Omerbašić, OIB 03459040344</izvorni_sadrzaj>
    <derivirana_varijabla naziv="DomainObject.Predmet.StrankaFormatedOIB_1">  FINA Regionalni centar Zagreb, OIB 85821130368; Hazim Omerbašić, OIB 03459040344</derivirana_varijabla>
  </DomainObject.Predmet.StrankaFormatedOIB>
  <DomainObject.Predmet.StrankaFormatedWithAdress>
    <izvorni_sadrzaj> FINA Regionalni centar Zagreb, Trg svibanjskih žrtava 1995. 1, 10000 Zagreb; Hazim Omerbašić, Andrije Hebranga 14, 10340 Vrbovec</izvorni_sadrzaj>
    <derivirana_varijabla naziv="DomainObject.Predmet.StrankaFormatedWithAdress_1"> FINA Regionalni centar Zagreb, Trg svibanjskih žrtava 1995. 1, 10000 Zagreb; Hazim Omerbašić, Andrije Hebranga 14, 10340 Vrbovec</derivirana_varijabla>
  </DomainObject.Predmet.StrankaFormatedWithAdress>
  <DomainObject.Predmet.StrankaFormatedWithAdressOIB>
    <izvorni_sadrzaj> FINA Regionalni centar Zagreb, OIB 85821130368, Trg svibanjskih žrtava 1995. 1, 10000 Zagreb; Hazim Omerbašić, OIB 03459040344, Andrije Hebranga 14, 10340 Vrbovec</izvorni_sadrzaj>
    <derivirana_varijabla naziv="DomainObject.Predmet.StrankaFormatedWithAdressOIB_1"> FINA Regionalni centar Zagreb, OIB 85821130368, Trg svibanjskih žrtava 1995. 1, 10000 Zagreb; Hazim Omerbašić, OIB 03459040344, Andrije Hebranga 14, 10340 Vrbovec</derivirana_varijabla>
  </DomainObject.Predmet.StrankaFormatedWithAdressOIB>
  <DomainObject.Predmet.StrankaWithAdress>
    <izvorni_sadrzaj>FINA Regionalni centar Zagreb Trg svibanjskih žrtava 1995. 1,10000 Zagreb,Hazim Omerbašić Andrije Hebranga 14,10340 Vrbovec</izvorni_sadrzaj>
    <derivirana_varijabla naziv="DomainObject.Predmet.StrankaWithAdress_1">FINA Regionalni centar Zagreb Trg svibanjskih žrtava 1995. 1,10000 Zagreb,Hazim Omerbašić Andrije Hebranga 14,10340 Vrbovec</derivirana_varijabla>
  </DomainObject.Predmet.StrankaWithAdress>
  <DomainObject.Predmet.StrankaWithAdressOIB>
    <izvorni_sadrzaj>FINA Regionalni centar Zagreb, OIB 85821130368, Trg svibanjskih žrtava 1995. 1,10000 Zagreb,Hazim Omerbašić, OIB 03459040344, Andrije Hebranga 14,10340 Vrbovec</izvorni_sadrzaj>
    <derivirana_varijabla naziv="DomainObject.Predmet.StrankaWithAdressOIB_1">FINA Regionalni centar Zagreb, OIB 85821130368, Trg svibanjskih žrtava 1995. 1,10000 Zagreb,Hazim Omerbašić, OIB 03459040344, Andrije Hebranga 14,10340 Vrbovec</derivirana_varijabla>
  </DomainObject.Predmet.StrankaWithAdressOIB>
  <DomainObject.Predmet.StrankaNazivFormated>
    <izvorni_sadrzaj>FINA Regionalni centar Zagreb,Hazim Omerbašić</izvorni_sadrzaj>
    <derivirana_varijabla naziv="DomainObject.Predmet.StrankaNazivFormated_1">FINA Regionalni centar Zagreb,Hazim Omerbašić</derivirana_varijabla>
  </DomainObject.Predmet.StrankaNazivFormated>
  <DomainObject.Predmet.StrankaNazivFormatedOIB>
    <izvorni_sadrzaj>FINA Regionalni centar Zagreb, OIB 85821130368,Hazim Omerbašić, OIB 03459040344</izvorni_sadrzaj>
    <derivirana_varijabla naziv="DomainObject.Predmet.StrankaNazivFormatedOIB_1">FINA Regionalni centar Zagreb, OIB 85821130368,Hazim Omerbašić, OIB 03459040344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Hazim Omerbašić</item>
    </izvorni_sadrzaj>
    <derivirana_varijabla naziv="DomainObject.Predmet.StrankaListFormated_1">
      <item>FINA Regionalni centar Zagreb</item>
      <item>Hazim Omerbašić</item>
    </derivirana_varijabla>
  </DomainObject.Predmet.StrankaListFormated>
  <DomainObject.Predmet.StrankaListFormatedOIB>
    <izvorni_sadrzaj>
      <item>FINA Regionalni centar Zagreb, OIB 85821130368</item>
      <item>Hazim Omerbašić, OIB 03459040344</item>
    </izvorni_sadrzaj>
    <derivirana_varijabla naziv="DomainObject.Predmet.StrankaListFormatedOIB_1">
      <item>FINA Regionalni centar Zagreb, OIB 85821130368</item>
      <item>Hazim Omerbašić, OIB 03459040344</item>
    </derivirana_varijabla>
  </DomainObject.Predmet.StrankaListFormatedOIB>
  <DomainObject.Predmet.StrankaListFormatedWithAdress>
    <izvorni_sadrzaj>
      <item>FINA Regionalni centar Zagreb, Trg svibanjskih žrtava 1995. 1, 10000 Zagreb</item>
      <item>Hazim Omerbašić, Andrije Hebranga 14, 10340 Vrbovec</item>
    </izvorni_sadrzaj>
    <derivirana_varijabla naziv="DomainObject.Predmet.StrankaListFormatedWithAdress_1">
      <item>FINA Regionalni centar Zagreb, Trg svibanjskih žrtava 1995. 1, 10000 Zagreb</item>
      <item>Hazim Omerbašić, Andrije Hebranga 14, 10340 Vrbovec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Hazim Omerbašić, OIB 03459040344, Andrije Hebranga 14, 10340 Vrbovec</item>
    </izvorni_sadrzaj>
    <derivirana_varijabla naziv="DomainObject.Predmet.StrankaListFormatedWithAdressOIB_1">
      <item>FINA Regionalni centar Zagreb, OIB 85821130368, Trg svibanjskih žrtava 1995. 1, 10000 Zagreb</item>
      <item>Hazim Omerbašić, OIB 03459040344, Andrije Hebranga 14, 10340 Vrbovec</item>
    </derivirana_varijabla>
  </DomainObject.Predmet.StrankaListFormatedWithAdressOIB>
  <DomainObject.Predmet.StrankaListNazivFormated>
    <izvorni_sadrzaj>
      <item>FINA Regionalni centar Zagreb</item>
      <item>Hazim Omerbašić</item>
    </izvorni_sadrzaj>
    <derivirana_varijabla naziv="DomainObject.Predmet.StrankaListNazivFormated_1">
      <item>FINA Regionalni centar Zagreb</item>
      <item>Hazim Omerbašić</item>
    </derivirana_varijabla>
  </DomainObject.Predmet.StrankaListNazivFormated>
  <DomainObject.Predmet.StrankaListNazivFormatedOIB>
    <izvorni_sadrzaj>
      <item>FINA Regionalni centar Zagreb, OIB 85821130368</item>
      <item>Hazim Omerbašić, OIB 03459040344</item>
    </izvorni_sadrzaj>
    <derivirana_varijabla naziv="DomainObject.Predmet.StrankaListNazivFormatedOIB_1">
      <item>FINA Regionalni centar Zagreb, OIB 85821130368</item>
      <item>Hazim Omerbašić, OIB 03459040344</item>
    </derivirana_varijabla>
  </DomainObject.Predmet.StrankaListNazivFormatedOIB>
  <DomainObject.Predmet.ProtuStrankaListFormated>
    <izvorni_sadrzaj>
      <item>OBIS d.o.o. zastupanog po punomoćniku Hazim Omerbašić; Rasim Omerbašić</item>
    </izvorni_sadrzaj>
    <derivirana_varijabla naziv="DomainObject.Predmet.ProtuStrankaListFormated_1">
      <item>OBIS d.o.o. zastupanog po punomoćniku Hazim Omerbašić; Rasim Omerbašić</item>
    </derivirana_varijabla>
  </DomainObject.Predmet.ProtuStrankaListFormated>
  <DomainObject.Predmet.ProtuStrankaListFormatedOIB>
    <izvorni_sadrzaj>
      <item>OBIS d.o.o., OIB 79956248837 zastupanog po punomoćniku Hazim Omerbašić; Rasim Omerbašić</item>
    </izvorni_sadrzaj>
    <derivirana_varijabla naziv="DomainObject.Predmet.ProtuStrankaListFormatedOIB_1">
      <item>OBIS d.o.o., OIB 79956248837 zastupanog po punomoćniku Hazim Omerbašić; Rasim Omerbašić</item>
    </derivirana_varijabla>
  </DomainObject.Predmet.ProtuStrankaListFormatedOIB>
  <DomainObject.Predmet.ProtuStrankaListFormatedWithAdress>
    <izvorni_sadrzaj>
      <item>OBIS d.o.o., Matije Uradina 4/B, 10340 Vrbovec zastupanog po punomoćniku Hazim Omerbašić; Rasim Omerbašić</item>
    </izvorni_sadrzaj>
    <derivirana_varijabla naziv="DomainObject.Predmet.ProtuStrankaListFormatedWithAdress_1">
      <item>OBIS d.o.o., Matije Uradina 4/B, 10340 Vrbovec zastupanog po punomoćniku Hazim Omerbašić; Rasim Omerbašić</item>
    </derivirana_varijabla>
  </DomainObject.Predmet.ProtuStrankaListFormatedWithAdress>
  <DomainObject.Predmet.ProtuStrankaListFormatedWithAdressOIB>
    <izvorni_sadrzaj>
      <item>OBIS d.o.o., OIB 79956248837, Matije Uradina 4/B, 10340 Vrbovec zastupanog po punomoćniku Hazim Omerbašić; Rasim Omerbašić</item>
    </izvorni_sadrzaj>
    <derivirana_varijabla naziv="DomainObject.Predmet.ProtuStrankaListFormatedWithAdressOIB_1">
      <item>OBIS d.o.o., OIB 79956248837, Matije Uradina 4/B, 10340 Vrbovec zastupanog po punomoćniku Hazim Omerbašić; Rasim Omerbašić</item>
    </derivirana_varijabla>
  </DomainObject.Predmet.ProtuStrankaListFormatedWithAdressOIB>
  <DomainObject.Predmet.ProtuStrankaListNazivFormated>
    <izvorni_sadrzaj>
      <item>OBIS d.o.o.</item>
    </izvorni_sadrzaj>
    <derivirana_varijabla naziv="DomainObject.Predmet.ProtuStrankaListNazivFormated_1">
      <item>OBIS d.o.o.</item>
    </derivirana_varijabla>
  </DomainObject.Predmet.ProtuStrankaListNazivFormated>
  <DomainObject.Predmet.ProtuStrankaListNazivFormatedOIB>
    <izvorni_sadrzaj>
      <item>OBIS d.o.o., OIB 79956248837</item>
    </izvorni_sadrzaj>
    <derivirana_varijabla naziv="DomainObject.Predmet.ProtuStrankaListNazivFormatedOIB_1">
      <item>OBIS d.o.o., OIB 79956248837</item>
    </derivirana_varijabla>
  </DomainObject.Predmet.ProtuStrankaListNazivFormatedOIB>
  <DomainObject.Predmet.OstaliListFormated>
    <izvorni_sadrzaj>
      <item>Hazim Omerbašić punomoćnik sudionika u postupku OBIS d.o.o.</item>
      <item>Rasim Omerbašić punomoćnik sudionika u postupku OBIS d.o.o.</item>
    </izvorni_sadrzaj>
    <derivirana_varijabla naziv="DomainObject.Predmet.OstaliListFormated_1">
      <item>Hazim Omerbašić punomoćnik sudionika u postupku OBIS d.o.o.</item>
      <item>Rasim Omerbašić punomoćnik sudionika u postupku OBIS d.o.o.</item>
    </derivirana_varijabla>
  </DomainObject.Predmet.OstaliListFormated>
  <DomainObject.Predmet.OstaliListFormatedOIB>
    <izvorni_sadrzaj>
      <item>Hazim Omerbašić, OIB 03459040344 punomoćnik sudionika u postupku OBIS d.o.o.</item>
      <item>Rasim Omerbašić, OIB 46799001543 punomoćnik sudionika u postupku OBIS d.o.o.</item>
    </izvorni_sadrzaj>
    <derivirana_varijabla naziv="DomainObject.Predmet.OstaliListFormatedOIB_1">
      <item>Hazim Omerbašić, OIB 03459040344 punomoćnik sudionika u postupku OBIS d.o.o.</item>
      <item>Rasim Omerbašić, OIB 46799001543 punomoćnik sudionika u postupku OBIS d.o.o.</item>
    </derivirana_varijabla>
  </DomainObject.Predmet.OstaliListFormatedOIB>
  <DomainObject.Predmet.OstaliListFormatedWithAdress>
    <izvorni_sadrzaj>
      <item>Hazim Omerbašić, Ulica Andrije Hebranga 14, 10340 Vrbovec punomoćnik sudionika u postupku OBIS d.o.o.</item>
      <item>Rasim Omerbašić, Matije Uradina 4B, 10340 Vrbovec punomoćnik sudionika u postupku OBIS d.o.o.</item>
    </izvorni_sadrzaj>
    <derivirana_varijabla naziv="DomainObject.Predmet.OstaliListFormatedWithAdress_1">
      <item>Hazim Omerbašić, Ulica Andrije Hebranga 14, 10340 Vrbovec punomoćnik sudionika u postupku OBIS d.o.o.</item>
      <item>Rasim Omerbašić, Matije Uradina 4B, 10340 Vrbovec punomoćnik sudionika u postupku OBIS d.o.o.</item>
    </derivirana_varijabla>
  </DomainObject.Predmet.OstaliListFormatedWithAdress>
  <DomainObject.Predmet.OstaliListFormatedWithAdressOIB>
    <izvorni_sadrzaj>
      <item>Hazim Omerbašić, OIB 03459040344, Ulica Andrije Hebranga 14, 10340 Vrbovec punomoćnik sudionika u postupku OBIS d.o.o.</item>
      <item>Rasim Omerbašić, OIB 46799001543, Matije Uradina 4B, 10340 Vrbovec punomoćnik sudionika u postupku OBIS d.o.o.</item>
    </izvorni_sadrzaj>
    <derivirana_varijabla naziv="DomainObject.Predmet.OstaliListFormatedWithAdressOIB_1">
      <item>Hazim Omerbašić, OIB 03459040344, Ulica Andrije Hebranga 14, 10340 Vrbovec punomoćnik sudionika u postupku OBIS d.o.o.</item>
      <item>Rasim Omerbašić, OIB 46799001543, Matije Uradina 4B, 10340 Vrbovec punomoćnik sudionika u postupku OBIS d.o.o.</item>
    </derivirana_varijabla>
  </DomainObject.Predmet.OstaliListFormatedWithAdressOIB>
  <DomainObject.Predmet.OstaliListNazivFormated>
    <izvorni_sadrzaj>
      <item>Hazim Omerbašić</item>
      <item>Rasim Omerbašić</item>
    </izvorni_sadrzaj>
    <derivirana_varijabla naziv="DomainObject.Predmet.OstaliListNazivFormated_1">
      <item>Hazim Omerbašić</item>
      <item>Rasim Omerbašić</item>
    </derivirana_varijabla>
  </DomainObject.Predmet.OstaliListNazivFormated>
  <DomainObject.Predmet.OstaliListNazivFormatedOIB>
    <izvorni_sadrzaj>
      <item>Hazim Omerbašić, OIB 03459040344</item>
      <item>Rasim Omerbašić, OIB 46799001543</item>
    </izvorni_sadrzaj>
    <derivirana_varijabla naziv="DomainObject.Predmet.OstaliListNazivFormatedOIB_1">
      <item>Hazim Omerbašić, OIB 03459040344</item>
      <item>Rasim Omerbašić, OIB 46799001543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OBIS d.o.o.</izvorni_sadrzaj>
    <derivirana_varijabla naziv="DomainObject.Predmet.ProtustrankaIDrugi_1">OBIS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OBIS d.o.o., OIB 79956248837, Matije Uradina 4/B, 10340 Vrbovec</izvorni_sadrzaj>
    <derivirana_varijabla naziv="DomainObject.Predmet.ProtustrankaIDrugiAdressOIB_1">OBIS d.o.o., OIB 79956248837, Matije Uradina 4/B,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OBIS d.o.o.</item>
      <item>Hazim Omerbašić</item>
      <item>Rasim Omerbašić</item>
      <item>Hazim Omerbašić</item>
    </izvorni_sadrzaj>
    <derivirana_varijabla naziv="DomainObject.Predmet.SudioniciListNaziv_1">
      <item>FINA Regionalni centar Zagreb</item>
      <item>OBIS d.o.o.</item>
      <item>Hazim Omerbašić</item>
      <item>Rasim Omerbašić</item>
      <item>Hazim Omerbašić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OBIS d.o.o., OIB 79956248837, Matije Uradina 4/B,10340 Vrbovec</item>
      <item>Hazim Omerbašić, OIB 03459040344, Ulica Andrije Hebranga 14,10340 Vrbovec</item>
      <item>Rasim Omerbašić, OIB 46799001543, Matije Uradina 4B,10340 Vrbovec</item>
      <item>Hazim Omerbašić, OIB 03459040344, Andrije Hebranga 14,10340 Vrbovec</item>
    </izvorni_sadrzaj>
    <derivirana_varijabla naziv="DomainObject.Predmet.SudioniciListAdressOIB_1">
      <item>FINA Regionalni centar Zagreb, OIB 85821130368, Trg svibanjskih žrtava 1995. 1,10000 Zagreb</item>
      <item>OBIS d.o.o., OIB 79956248837, Matije Uradina 4/B,10340 Vrbovec</item>
      <item>Hazim Omerbašić, OIB 03459040344, Ulica Andrije Hebranga 14,10340 Vrbovec</item>
      <item>Rasim Omerbašić, OIB 46799001543, Matije Uradina 4B,10340 Vrbovec</item>
      <item>Hazim Omerbašić, OIB 03459040344, Andrije Hebranga 14,10340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79956248837</item>
      <item>, OIB 03459040344</item>
      <item>, OIB 46799001543</item>
      <item>, OIB 03459040344</item>
    </izvorni_sadrzaj>
    <derivirana_varijabla naziv="DomainObject.Predmet.SudioniciListNazivOIB_1">
      <item>, OIB 85821130368</item>
      <item>, OIB 79956248837</item>
      <item>, OIB 03459040344</item>
      <item>, OIB 46799001543</item>
      <item>, OIB 03459040344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FEA64-0BE5-4656-BDA5-BE040A7F3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1830</properties:Characters>
  <properties:Lines>57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2016-10-28T07:35:00Z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2016-10-28T07:49:00Z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