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a022" w14:paraId="77fa02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EC6D88">
        <w:rPr>
          <w:rFonts w:cs="Times New Roman"/>
        </w:rPr>
        <w:t xml:space="preserve"> </w:t>
      </w:r>
      <w:r w:rsidR="00335908">
        <w:rPr>
          <w:rFonts w:cs="Times New Roman"/>
        </w:rPr>
        <w:t>OPTIČARSKO ORTOPEDSKA USLUŽNA ZADRUGA za trgovinu i usluge</w:t>
      </w:r>
      <w:r w:rsidR="000B778A">
        <w:rPr>
          <w:rFonts w:cs="Times New Roman"/>
        </w:rPr>
        <w:t xml:space="preserve">, </w:t>
      </w:r>
      <w:r w:rsidR="00335908">
        <w:rPr>
          <w:rFonts w:cs="Times New Roman"/>
        </w:rPr>
        <w:t>Križevci</w:t>
      </w:r>
      <w:r w:rsidR="000B778A">
        <w:rPr>
          <w:rFonts w:cs="Times New Roman"/>
        </w:rPr>
        <w:t>,</w:t>
      </w:r>
      <w:r w:rsidR="007C5007">
        <w:rPr>
          <w:rFonts w:cs="Times New Roman"/>
        </w:rPr>
        <w:t xml:space="preserve"> </w:t>
      </w:r>
      <w:r w:rsidR="00335908">
        <w:rPr>
          <w:rFonts w:cs="Times New Roman"/>
        </w:rPr>
        <w:t>Matije Gupca 21</w:t>
      </w:r>
      <w:r w:rsidR="007C5007">
        <w:rPr>
          <w:rFonts w:cs="Times New Roman"/>
        </w:rPr>
        <w:t>,</w:t>
      </w:r>
      <w:r w:rsidR="000B778A">
        <w:rPr>
          <w:rFonts w:cs="Times New Roman"/>
        </w:rPr>
        <w:t xml:space="preserve"> OIB: </w:t>
      </w:r>
      <w:r w:rsidR="00335908" w:rsidRPr="00335908">
        <w:rPr>
          <w:rFonts w:cs="Times New Roman"/>
        </w:rPr>
        <w:t>08978876893</w:t>
      </w:r>
      <w:r>
        <w:rPr>
          <w:rFonts w:cs="Times New Roman"/>
        </w:rPr>
        <w:t xml:space="preserve">, </w:t>
      </w:r>
      <w:r w:rsidR="00335908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A69C2" w:rsidP="009C304A" w:rsidR="009C304A">
      <w:pPr>
        <w:jc w:val="center"/>
        <w:rPr>
          <w:b/>
        </w:rPr>
      </w:pPr>
      <w:r>
        <w:rPr>
          <w:b/>
        </w:rPr>
        <w:t>21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7C5007">
        <w:rPr>
          <w:b/>
        </w:rPr>
        <w:t>9</w:t>
      </w:r>
      <w:r w:rsidR="009B2BCE">
        <w:rPr>
          <w:b/>
        </w:rPr>
        <w:t>,</w:t>
      </w:r>
      <w:r w:rsidR="00335908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EC6D88" w:rsidP="00E6280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upravitelj</w:t>
      </w:r>
      <w:r w:rsidR="009C304A">
        <w:rPr>
          <w:b/>
        </w:rPr>
        <w:t xml:space="preserve"> dužnika</w:t>
      </w:r>
      <w:r w:rsidR="000B778A">
        <w:t xml:space="preserve">, </w:t>
      </w:r>
      <w:r w:rsidR="00B539E7">
        <w:t>Mladen Greguranić, Križevci, Ulica Matije Gupca 21</w:t>
      </w:r>
      <w:r w:rsidR="000C01D3">
        <w:t xml:space="preserve">, </w:t>
      </w:r>
    </w:p>
    <w:p w:rsidRDefault="009C304A" w:rsidP="00335908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335908" w:rsidRPr="00335908">
        <w:rPr>
          <w:rFonts w:cs="Times New Roman"/>
        </w:rPr>
        <w:t>OPTIČARSKO ORTOPEDSKA USLUŽNA ZADRUGA za trgovinu i usluge, Križevci, M</w:t>
      </w:r>
      <w:r w:rsidR="00335908">
        <w:rPr>
          <w:rFonts w:cs="Times New Roman"/>
        </w:rPr>
        <w:t>atije Gupca 21</w:t>
      </w:r>
      <w:r w:rsidR="003E6696">
        <w:rPr>
          <w:rFonts w:cs="Times New Roman"/>
        </w:rPr>
        <w:t xml:space="preserve">, </w:t>
      </w:r>
      <w:r w:rsidR="000B778A">
        <w:rPr>
          <w:rFonts w:cs="Times New Roman"/>
        </w:rPr>
        <w:t xml:space="preserve">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B539E7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EC6D88">
        <w:t>upravitelju</w:t>
      </w:r>
      <w:r>
        <w:t xml:space="preserve"> dužnika</w:t>
      </w:r>
      <w:r w:rsidR="000B778A">
        <w:t xml:space="preserve"> </w:t>
      </w:r>
      <w:r w:rsidR="00B539E7" w:rsidRPr="00B539E7">
        <w:t>Mladen</w:t>
      </w:r>
      <w:r w:rsidR="00B539E7">
        <w:t>u</w:t>
      </w:r>
      <w:r w:rsidR="00B539E7" w:rsidRPr="00B539E7">
        <w:t xml:space="preserve"> Greguranić</w:t>
      </w:r>
      <w:r w:rsidR="00B539E7">
        <w:t>u</w:t>
      </w:r>
      <w:r w:rsidR="00B539E7" w:rsidRPr="00B539E7">
        <w:t>, Križevci, Ulica Matije Gupca 21</w:t>
      </w:r>
      <w:r w:rsidR="001E7E3C">
        <w:t xml:space="preserve">, </w:t>
      </w:r>
      <w:r>
        <w:t xml:space="preserve"> da na za</w:t>
      </w:r>
      <w:r w:rsidR="009B2BCE">
        <w:t xml:space="preserve">kazano ročište kod ovoga suda, </w:t>
      </w:r>
      <w:r w:rsidR="00FA69C2">
        <w:t>21</w:t>
      </w:r>
      <w:r>
        <w:t xml:space="preserve">. </w:t>
      </w:r>
      <w:r w:rsidR="00584C46">
        <w:t>listopada</w:t>
      </w:r>
      <w:r>
        <w:t xml:space="preserve"> 2016. u </w:t>
      </w:r>
      <w:r w:rsidR="007C5007">
        <w:t>9</w:t>
      </w:r>
      <w:r w:rsidR="00F540FD">
        <w:t>,</w:t>
      </w:r>
      <w:r w:rsidR="00B539E7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B539E7" w:rsidRPr="00B539E7">
        <w:rPr>
          <w:rFonts w:cs="Times New Roman"/>
        </w:rPr>
        <w:t>OPTIČARSKO ORTOPEDSKA USLUŽNA ZADRUGA za trgovinu i usluge, Križevci, Matije Gupca 21, OIB: 08978876893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539E7">
        <w:rPr>
          <w:rFonts w:cs="Times New Roman"/>
        </w:rPr>
        <w:t>5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EC525C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B539E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B539E7" w:rsidRPr="00B539E7">
        <w:rPr>
          <w:rFonts w:cs="Times New Roman"/>
        </w:rPr>
        <w:t>OPTIČARSKO ORTOPEDSKA USLUŽNA ZADRUGA za trgovinu i usluge, Križevci, M</w:t>
      </w:r>
      <w:r w:rsidR="00B539E7">
        <w:rPr>
          <w:rFonts w:cs="Times New Roman"/>
        </w:rPr>
        <w:t>atije Gupca 21</w:t>
      </w:r>
      <w:r w:rsidR="00D278AD">
        <w:rPr>
          <w:rFonts w:cs="Times New Roman"/>
        </w:rPr>
        <w:t xml:space="preserve">, </w:t>
      </w:r>
    </w:p>
    <w:p w:rsidRDefault="00EC6D88" w:rsidP="00B539E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Upravitelj</w:t>
      </w:r>
      <w:r w:rsidR="009C304A">
        <w:t xml:space="preserve"> dužnika, </w:t>
      </w:r>
      <w:r w:rsidR="00B539E7" w:rsidRPr="00B539E7">
        <w:t>Mladen Greguranić, Križevci, Ulica Matije Gupca 21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024" w:rsidP="009C304A" w:rsidR="00823024">
      <w:r>
        <w:separator/>
      </w:r>
    </w:p>
  </w:endnote>
  <w:endnote w:id="0" w:type="continuationSeparator">
    <w:p w:rsidRDefault="00823024" w:rsidP="009C304A" w:rsidR="00823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024" w:rsidP="009C304A" w:rsidR="00823024">
      <w:r>
        <w:separator/>
      </w:r>
    </w:p>
  </w:footnote>
  <w:footnote w:id="0" w:type="continuationSeparator">
    <w:p w:rsidRDefault="00823024" w:rsidP="009C304A" w:rsidR="00823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25C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35908">
      <w:t>727</w:t>
    </w:r>
    <w:r w:rsidR="000B778A">
      <w:t>/16-</w:t>
    </w:r>
    <w:r w:rsidR="00232D22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35908">
      <w:t>727</w:t>
    </w:r>
    <w:r w:rsidR="009B2BCE">
      <w:t>/16-</w:t>
    </w:r>
    <w:r w:rsidR="00E6280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81BF9"/>
    <w:rsid w:val="001B0ED1"/>
    <w:rsid w:val="001B55F4"/>
    <w:rsid w:val="001E7E3C"/>
    <w:rsid w:val="001F0EF9"/>
    <w:rsid w:val="00232D22"/>
    <w:rsid w:val="002D4338"/>
    <w:rsid w:val="00335908"/>
    <w:rsid w:val="00357BF7"/>
    <w:rsid w:val="003B27E7"/>
    <w:rsid w:val="003D3CE4"/>
    <w:rsid w:val="003E6696"/>
    <w:rsid w:val="003F2BFE"/>
    <w:rsid w:val="00444475"/>
    <w:rsid w:val="00454D75"/>
    <w:rsid w:val="00473E94"/>
    <w:rsid w:val="00477424"/>
    <w:rsid w:val="00503444"/>
    <w:rsid w:val="0051326E"/>
    <w:rsid w:val="00543EDA"/>
    <w:rsid w:val="00584C46"/>
    <w:rsid w:val="005B55CC"/>
    <w:rsid w:val="00607FE8"/>
    <w:rsid w:val="00630B43"/>
    <w:rsid w:val="00660159"/>
    <w:rsid w:val="00697888"/>
    <w:rsid w:val="0070393A"/>
    <w:rsid w:val="007555DB"/>
    <w:rsid w:val="007A1A7C"/>
    <w:rsid w:val="007C5007"/>
    <w:rsid w:val="007E17E0"/>
    <w:rsid w:val="007E3E47"/>
    <w:rsid w:val="00811B0F"/>
    <w:rsid w:val="00823024"/>
    <w:rsid w:val="0082366A"/>
    <w:rsid w:val="00823CB2"/>
    <w:rsid w:val="00826138"/>
    <w:rsid w:val="00851407"/>
    <w:rsid w:val="00857C75"/>
    <w:rsid w:val="008A03AC"/>
    <w:rsid w:val="008C1F14"/>
    <w:rsid w:val="008D1BBB"/>
    <w:rsid w:val="008F7002"/>
    <w:rsid w:val="00900537"/>
    <w:rsid w:val="00932E33"/>
    <w:rsid w:val="00954519"/>
    <w:rsid w:val="00977659"/>
    <w:rsid w:val="009B2BCE"/>
    <w:rsid w:val="009C19FB"/>
    <w:rsid w:val="009C304A"/>
    <w:rsid w:val="009F1B3E"/>
    <w:rsid w:val="009F7B44"/>
    <w:rsid w:val="00A119FA"/>
    <w:rsid w:val="00A22FA1"/>
    <w:rsid w:val="00A412AC"/>
    <w:rsid w:val="00A564A0"/>
    <w:rsid w:val="00A80E19"/>
    <w:rsid w:val="00A83300"/>
    <w:rsid w:val="00AF327D"/>
    <w:rsid w:val="00B520FB"/>
    <w:rsid w:val="00B539E7"/>
    <w:rsid w:val="00B73D1F"/>
    <w:rsid w:val="00BE0B3A"/>
    <w:rsid w:val="00C40415"/>
    <w:rsid w:val="00CD2586"/>
    <w:rsid w:val="00CF272A"/>
    <w:rsid w:val="00D16253"/>
    <w:rsid w:val="00D278AD"/>
    <w:rsid w:val="00D725DC"/>
    <w:rsid w:val="00D729C9"/>
    <w:rsid w:val="00D75375"/>
    <w:rsid w:val="00D84759"/>
    <w:rsid w:val="00DA75A3"/>
    <w:rsid w:val="00E17672"/>
    <w:rsid w:val="00E62806"/>
    <w:rsid w:val="00EC525C"/>
    <w:rsid w:val="00EC6D88"/>
    <w:rsid w:val="00F07B51"/>
    <w:rsid w:val="00F540FD"/>
    <w:rsid w:val="00F740FE"/>
    <w:rsid w:val="00FA1D23"/>
    <w:rsid w:val="00FA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C5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EC5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OPTIČARSKO ORTOPEDSKA USLUŽNA ZADRUGA za trgovinu i usluge</izvorni_sadrzaj>
    <derivirana_varijabla naziv="DomainObject.Predmet.ProtustrankaFormated_1">  OPTIČARSKO ORTOPEDSKA USLUŽNA ZADRUGA za trgovinu i usluge</derivirana_varijabla>
  </DomainObject.Predmet.ProtustrankaFormated>
  <DomainObject.Predmet.ProtustrankaFormatedOIB>
    <izvorni_sadrzaj>  OPTIČARSKO ORTOPEDSKA USLUŽNA ZADRUGA za trgovinu i usluge, OIB 08978876893</izvorni_sadrzaj>
    <derivirana_varijabla naziv="DomainObject.Predmet.ProtustrankaFormatedOIB_1">  OPTIČARSKO ORTOPEDSKA USLUŽNA ZADRUGA za trgovinu i usluge, OIB 08978876893</derivirana_varijabla>
  </DomainObject.Predmet.ProtustrankaFormatedOIB>
  <DomainObject.Predmet.ProtustrankaFormatedWithAdress>
    <izvorni_sadrzaj> OPTIČARSKO ORTOPEDSKA USLUŽNA ZADRUGA za trgovinu i usluge, Matije Gupca 21, 48260 Križevci</izvorni_sadrzaj>
    <derivirana_varijabla naziv="DomainObject.Predmet.ProtustrankaFormatedWithAdress_1"> OPTIČARSKO ORTOPEDSKA USLUŽNA ZADRUGA za trgovinu i usluge, Matije Gupca 21, 48260 Križevci</derivirana_varijabla>
  </DomainObject.Predmet.ProtustrankaFormatedWithAdress>
  <DomainObject.Predmet.ProtustrankaFormatedWithAdressOIB>
    <izvorni_sadrzaj> OPTIČARSKO ORTOPEDSKA USLUŽNA ZADRUGA za trgovinu i usluge, OIB 08978876893, Matije Gupca 21, 48260 Križevci</izvorni_sadrzaj>
    <derivirana_varijabla naziv="DomainObject.Predmet.ProtustrankaFormatedWithAdressOIB_1"> OPTIČARSKO ORTOPEDSKA USLUŽNA ZADRUGA za trgovinu i usluge, OIB 08978876893, Matije Gupca 21, 48260 Križevci</derivirana_varijabla>
  </DomainObject.Predmet.ProtustrankaFormatedWithAdressOIB>
  <DomainObject.Predmet.ProtustrankaWithAdress>
    <izvorni_sadrzaj>OPTIČARSKO ORTOPEDSKA USLUŽNA ZADRUGA za trgovinu i usluge Matije Gupca 21, 48260 Križevci</izvorni_sadrzaj>
    <derivirana_varijabla naziv="DomainObject.Predmet.ProtustrankaWithAdress_1">OPTIČARSKO ORTOPEDSKA USLUŽNA ZADRUGA za trgovinu i usluge Matije Gupca 21, 48260 Križevci</derivirana_varijabla>
  </DomainObject.Predmet.ProtustrankaWithAdress>
  <DomainObject.Predmet.ProtustrankaWithAdressOIB>
    <izvorni_sadrzaj>OPTIČARSKO ORTOPEDSKA USLUŽNA ZADRUGA za trgovinu i usluge, OIB 08978876893, Matije Gupca 21, 48260 Križevci</izvorni_sadrzaj>
    <derivirana_varijabla naziv="DomainObject.Predmet.ProtustrankaWithAdressOIB_1">OPTIČARSKO ORTOPEDSKA USLUŽNA ZADRUGA za trgovinu i usluge, OIB 08978876893, Matije Gupca 21, 48260 Križevci</derivirana_varijabla>
  </DomainObject.Predmet.ProtustrankaWithAdressOIB>
  <DomainObject.Predmet.ProtustrankaNazivFormated>
    <izvorni_sadrzaj>OPTIČARSKO ORTOPEDSKA USLUŽNA ZADRUGA za trgovinu i usluge</izvorni_sadrzaj>
    <derivirana_varijabla naziv="DomainObject.Predmet.ProtustrankaNazivFormated_1">OPTIČARSKO ORTOPEDSKA USLUŽNA ZADRUGA za trgovinu i usluge</derivirana_varijabla>
  </DomainObject.Predmet.ProtustrankaNazivFormated>
  <DomainObject.Predmet.ProtustrankaNazivFormatedOIB>
    <izvorni_sadrzaj>OPTIČARSKO ORTOPEDSKA USLUŽNA ZADRUGA za trgovinu i usluge, OIB 08978876893</izvorni_sadrzaj>
    <derivirana_varijabla naziv="DomainObject.Predmet.ProtustrankaNazivFormatedOIB_1">OPTIČARSKO ORTOPEDSKA USLUŽNA ZADRUGA za trgovinu i usluge, OIB 08978876893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535421.00</izvorni_sadrzaj>
    <derivirana_varijabla naziv="DomainObject.Predmet.TrenutnaVrijednost_1">535421.00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OPTIČARSKO ORTOPEDSKA USLUŽNA ZADRUGA za trgovinu i usluge</item>
    </izvorni_sadrzaj>
    <derivirana_varijabla naziv="DomainObject.Predmet.ProtuStrankaListFormated_1">
      <item>OPTIČARSKO ORTOPEDSKA USLUŽNA ZADRUGA za trgovinu i usluge</item>
    </derivirana_varijabla>
  </DomainObject.Predmet.ProtuStrankaListFormated>
  <DomainObject.Predmet.ProtuStrankaListFormatedOIB>
    <izvorni_sadrzaj>
      <item>OPTIČARSKO ORTOPEDSKA USLUŽNA ZADRUGA za trgovinu i usluge, OIB 08978876893</item>
    </izvorni_sadrzaj>
    <derivirana_varijabla naziv="DomainObject.Predmet.ProtuStrankaListFormatedOIB_1">
      <item>OPTIČARSKO ORTOPEDSKA USLUŽNA ZADRUGA za trgovinu i usluge, OIB 08978876893</item>
    </derivirana_varijabla>
  </DomainObject.Predmet.ProtuStrankaListFormatedOIB>
  <DomainObject.Predmet.ProtuStrankaListFormatedWithAdress>
    <izvorni_sadrzaj>
      <item>OPTIČARSKO ORTOPEDSKA USLUŽNA ZADRUGA za trgovinu i usluge, Matije Gupca 21, 48260 Križevci</item>
    </izvorni_sadrzaj>
    <derivirana_varijabla naziv="DomainObject.Predmet.ProtuStrankaListFormatedWithAdress_1">
      <item>OPTIČARSKO ORTOPEDSKA USLUŽNA ZADRUGA za trgovinu i usluge, Matije Gupca 21, 48260 Križevci</item>
    </derivirana_varijabla>
  </DomainObject.Predmet.ProtuStrankaListFormatedWithAdress>
  <DomainObject.Predmet.ProtuStrankaListFormatedWithAdressOIB>
    <izvorni_sadrzaj>
      <item>OPTIČARSKO ORTOPEDSKA USLUŽNA ZADRUGA za trgovinu i usluge, OIB 08978876893, Matije Gupca 21, 48260 Križevci</item>
    </izvorni_sadrzaj>
    <derivirana_varijabla naziv="DomainObject.Predmet.ProtuStrankaListFormatedWithAdressOIB_1">
      <item>OPTIČARSKO ORTOPEDSKA USLUŽNA ZADRUGA za trgovinu i usluge, OIB 08978876893, Matije Gupca 21, 48260 Križevci</item>
    </derivirana_varijabla>
  </DomainObject.Predmet.ProtuStrankaListFormatedWithAdressOIB>
  <DomainObject.Predmet.ProtuStrankaListNazivFormated>
    <izvorni_sadrzaj>
      <item>OPTIČARSKO ORTOPEDSKA USLUŽNA ZADRUGA za trgovinu i usluge</item>
    </izvorni_sadrzaj>
    <derivirana_varijabla naziv="DomainObject.Predmet.ProtuStrankaListNazivFormated_1">
      <item>OPTIČARSKO ORTOPEDSKA USLUŽNA ZADRUGA za trgovinu i usluge</item>
    </derivirana_varijabla>
  </DomainObject.Predmet.ProtuStrankaListNazivFormated>
  <DomainObject.Predmet.ProtuStrankaListNazivFormatedOIB>
    <izvorni_sadrzaj>
      <item>OPTIČARSKO ORTOPEDSKA USLUŽNA ZADRUGA za trgovinu i usluge, OIB 08978876893</item>
    </izvorni_sadrzaj>
    <derivirana_varijabla naziv="DomainObject.Predmet.ProtuStrankaListNazivFormatedOIB_1">
      <item>OPTIČARSKO ORTOPEDSKA USLUŽNA ZADRUGA za trgovinu i usluge, OIB 08978876893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OPTIČARSKO ORTOPEDSKA USLUŽNA ZADRUGA za trgovinu i usluge</izvorni_sadrzaj>
    <derivirana_varijabla naziv="DomainObject.Predmet.ProtustrankaIDrugi_1">OPTIČARSKO ORTOPEDSKA USLUŽNA ZADRUGA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OPTIČARSKO ORTOPEDSKA USLUŽNA ZADRUGA za trgovinu i usluge, OIB 08978876893, Matije Gupca 21, 48260 Križevci</izvorni_sadrzaj>
    <derivirana_varijabla naziv="DomainObject.Predmet.ProtustrankaIDrugiAdressOIB_1">OPTIČARSKO ORTOPEDSKA USLUŽNA ZADRUGA za trgovinu i usluge, OIB 08978876893, Matije Gupca 21,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OPTIČARSKO ORTOPEDSKA USLUŽNA ZADRUGA za trgovinu i usluge</item>
      <item>sudski registar</item>
    </izvorni_sadrzaj>
    <derivirana_varijabla naziv="DomainObject.Predmet.SudioniciListNaziv_1">
      <item>Financijska agencija</item>
      <item>OPTIČARSKO ORTOPEDSKA USLUŽNA ZADRUGA za trgovinu i usluge</item>
      <item>sudski registar</item>
    </derivirana_varijabla>
  </DomainObject.Predmet.SudioniciListNaziv>
  <DomainObject.Predmet.SudioniciListAdressOIB>
    <izvorni_sadrzaj>
      <item>Financijska agencija, OIB 85821130368</item>
      <item>OPTIČARSKO ORTOPEDSKA USLUŽNA ZADRUGA za trgovinu i usluge, OIB 08978876893, Matije Gupca 21,48260 Križevci</item>
      <item>sudski registar</item>
    </izvorni_sadrzaj>
    <derivirana_varijabla naziv="DomainObject.Predmet.SudioniciListAdressOIB_1">
      <item>Financijska agencija, OIB 85821130368</item>
      <item>OPTIČARSKO ORTOPEDSKA USLUŽNA ZADRUGA za trgovinu i usluge, OIB 08978876893, Matije Gupca 21,48260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08978876893</item>
      <item>, OIB null</item>
    </izvorni_sadrzaj>
    <derivirana_varijabla naziv="DomainObject.Predmet.SudioniciListNazivOIB_1">
      <item>, OIB 85821130368</item>
      <item>, OIB 08978876893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373</properties:Words>
  <properties:Characters>2033</properties:Characters>
  <properties:Lines>67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2016-09-05T08:36:00Z</dcterms:created>
  <dc:creator>Lea Rogina</dc:creator>
  <cp:lastModifiedBy>Nevenka Vuković</cp:lastModifiedBy>
  <cp:lastPrinted>2016-09-05T09:41:00Z</cp:lastPrinted>
  <dcterms:modified xmlns:xsi="http://www.w3.org/2001/XMLSchema-instance" xsi:type="dcterms:W3CDTF">2016-09-05T09:45:00Z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