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53bf" w14:paraId="26553b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8B688C">
        <w:rPr>
          <w:rFonts w:hAnsi="Times New Roman" w:ascii="Times New Roman"/>
          <w:szCs w:val="24"/>
          <w:lang w:val="hr-HR"/>
        </w:rPr>
        <w:t xml:space="preserve"> </w:t>
      </w:r>
      <w:r w:rsidR="008B688C" w:rsidRPr="008B688C">
        <w:rPr>
          <w:rFonts w:hAnsi="Times New Roman" w:ascii="Times New Roman"/>
        </w:rPr>
        <w:t>NOVI ZAGREB zadruga za multimediju, Zagreb, Stjepana Planića 23, OIB 23480526898</w:t>
      </w:r>
      <w:r w:rsidR="005B14F6">
        <w:t xml:space="preserve">, </w:t>
      </w:r>
      <w:r w:rsidR="00625E10">
        <w:rPr>
          <w:rFonts w:hAnsi="Times New Roman" w:ascii="Times New Roman"/>
        </w:rPr>
        <w:t xml:space="preserve">dana </w:t>
      </w:r>
      <w:r w:rsidR="00277C58">
        <w:rPr>
          <w:rFonts w:hAnsi="Times New Roman" w:ascii="Times New Roman"/>
        </w:rPr>
        <w:t>20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8B688C" w:rsidRPr="008B688C">
        <w:rPr>
          <w:rFonts w:hAnsi="Times New Roman" w:ascii="Times New Roman"/>
        </w:rPr>
        <w:t>NOVI ZAGREB zadruga za multimediju, Zagreb, Stjepana Planića 23, OIB 23480526898</w:t>
      </w:r>
      <w:r w:rsidR="008B688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8B688C">
        <w:rPr>
          <w:rFonts w:hAnsi="Times New Roman" w:ascii="Times New Roman"/>
          <w:lang w:val="hr-HR"/>
        </w:rPr>
        <w:t>10.191,16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A37660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A37660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37660" w:rsidP="00492E13" w:rsidR="00A37660" w:rsidRPr="00A37660">
      <w:pPr>
        <w:jc w:val="center"/>
        <w:rPr>
          <w:rFonts w:hAnsi="Times New Roman" w:ascii="Times New Roman"/>
        </w:rPr>
      </w:pPr>
    </w:p>
    <w:p w:rsidRDefault="00A37660" w:rsidP="002152A3" w:rsidR="00A37660" w:rsidRPr="00A37660">
      <w:pPr>
        <w:jc w:val="right"/>
        <w:rPr>
          <w:rFonts w:hAnsi="Times New Roman" w:ascii="Times New Roman"/>
        </w:rPr>
      </w:pPr>
      <w:r w:rsidRPr="00A37660">
        <w:rPr>
          <w:rFonts w:hAnsi="Times New Roman" w:ascii="Times New Roman"/>
        </w:rPr>
        <w:t>za točnost otpravka</w:t>
      </w:r>
    </w:p>
    <w:p w:rsidRDefault="00A37660" w:rsidP="002152A3" w:rsidR="00A37660" w:rsidRPr="00A37660">
      <w:pPr>
        <w:jc w:val="right"/>
        <w:rPr>
          <w:rFonts w:hAnsi="Times New Roman" w:ascii="Times New Roman"/>
        </w:rPr>
      </w:pPr>
      <w:r w:rsidRPr="00A37660">
        <w:rPr>
          <w:rFonts w:hAnsi="Times New Roman" w:ascii="Times New Roman"/>
        </w:rPr>
        <w:t>ovlašteni službenik</w:t>
      </w:r>
    </w:p>
    <w:p w:rsidRDefault="00A37660" w:rsidP="002152A3" w:rsidR="00A37660" w:rsidRPr="00A37660">
      <w:pPr>
        <w:jc w:val="right"/>
        <w:rPr>
          <w:rFonts w:hAnsi="Times New Roman" w:ascii="Times New Roman"/>
        </w:rPr>
      </w:pPr>
      <w:r w:rsidRPr="00A37660">
        <w:rPr>
          <w:rFonts w:hAnsi="Times New Roman" w:ascii="Times New Roman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76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8B688C">
          <w:rPr>
            <w:rFonts w:hAnsi="Times New Roman" w:ascii="Times New Roman"/>
            <w:lang w:val="hr-HR"/>
          </w:rPr>
          <w:t>351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8B688C">
      <w:rPr>
        <w:rFonts w:hAnsi="Times New Roman" w:ascii="Times New Roman"/>
        <w:lang w:val="hr-HR"/>
      </w:rPr>
      <w:t>351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88C"/>
    <w:rsid w:val="009451E0"/>
    <w:rsid w:val="00946F2A"/>
    <w:rsid w:val="00997BA9"/>
    <w:rsid w:val="00A37660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6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6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6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6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6351</izvorni_sadrzaj>
    <derivirana_varijabla naziv="DomainObject.Predmet.Broj_1">6351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St-6351/2015</izvorni_sadrzaj>
    <derivirana_varijabla naziv="DomainObject.Predmet.OznakaBroj_1">St-6351/2015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ZAGREB zadruga za multimediju zastupanog po punomoćniku JOSIP KAPRALJEVIĆ</izvorni_sadrzaj>
    <derivirana_varijabla naziv="DomainObject.Predmet.ProtustrankaFormated_1">  NOVI ZAGREB zadruga za multimediju zastupanog po punomoćniku JOSIP KAPRALJEVIĆ</derivirana_varijabla>
  </DomainObject.Predmet.ProtustrankaFormated>
  <DomainObject.Predmet.ProtustrankaFormatedOIB>
    <izvorni_sadrzaj>  NOVI ZAGREB zadruga za multimediju, OIB 23480526898 zastupanog po punomoćniku JOSIP KAPRALJEVIĆ</izvorni_sadrzaj>
    <derivirana_varijabla naziv="DomainObject.Predmet.ProtustrankaFormatedOIB_1">  NOVI ZAGREB zadruga za multimediju, OIB 23480526898 zastupanog po punomoćniku JOSIP KAPRALJEVIĆ</derivirana_varijabla>
  </DomainObject.Predmet.ProtustrankaFormatedOIB>
  <DomainObject.Predmet.ProtustrankaFormatedWithAdress>
    <izvorni_sadrzaj> NOVI ZAGREB zadruga za multimediju, Stjepana Planića 23, 10000 Zagreb zastupanog po punomoćniku JOSIP KAPRALJEVIĆ</izvorni_sadrzaj>
    <derivirana_varijabla naziv="DomainObject.Predmet.ProtustrankaFormatedWithAdress_1"> NOVI ZAGREB zadruga za multimediju, Stjepana Planića 23, 10000 Zagreb zastupanog po punomoćniku JOSIP KAPRALJEVIĆ</derivirana_varijabla>
  </DomainObject.Predmet.ProtustrankaFormatedWithAdress>
  <DomainObject.Predmet.ProtustrankaFormatedWithAdressOIB>
    <izvorni_sadrzaj> NOVI ZAGREB zadruga za multimediju, OIB 23480526898, Stjepana Planića 23, 10000 Zagreb zastupanog po punomoćniku JOSIP KAPRALJEVIĆ</izvorni_sadrzaj>
    <derivirana_varijabla naziv="DomainObject.Predmet.ProtustrankaFormatedWithAdressOIB_1"> NOVI ZAGREB zadruga za multimediju, OIB 23480526898, Stjepana Planića 23, 10000 Zagreb zastupanog po punomoćniku JOSIP KAPRALJEVIĆ</derivirana_varijabla>
  </DomainObject.Predmet.ProtustrankaFormatedWithAdressOIB>
  <DomainObject.Predmet.ProtustrankaWithAdress>
    <izvorni_sadrzaj>NOVI ZAGREB zadruga za multimediju Stjepana Planića 23, 10000 Zagreb</izvorni_sadrzaj>
    <derivirana_varijabla naziv="DomainObject.Predmet.ProtustrankaWithAdress_1">NOVI ZAGREB zadruga za multimediju Stjepana Planića 23, 10000 Zagreb</derivirana_varijabla>
  </DomainObject.Predmet.ProtustrankaWithAdress>
  <DomainObject.Predmet.ProtustrankaWithAdressOIB>
    <izvorni_sadrzaj>NOVI ZAGREB zadruga za multimediju, OIB 23480526898, Stjepana Planića 23, 10000 Zagreb</izvorni_sadrzaj>
    <derivirana_varijabla naziv="DomainObject.Predmet.ProtustrankaWithAdressOIB_1">NOVI ZAGREB zadruga za multimediju, OIB 23480526898, Stjepana Planića 23, 10000 Zagreb</derivirana_varijabla>
  </DomainObject.Predmet.ProtustrankaWithAdressOIB>
  <DomainObject.Predmet.ProtustrankaNazivFormated>
    <izvorni_sadrzaj>NOVI ZAGREB zadruga za multimediju</izvorni_sadrzaj>
    <derivirana_varijabla naziv="DomainObject.Predmet.ProtustrankaNazivFormated_1">NOVI ZAGREB zadruga za multimediju</derivirana_varijabla>
  </DomainObject.Predmet.ProtustrankaNazivFormated>
  <DomainObject.Predmet.ProtustrankaNazivFormatedOIB>
    <izvorni_sadrzaj>NOVI ZAGREB zadruga za multimediju, OIB 23480526898</izvorni_sadrzaj>
    <derivirana_varijabla naziv="DomainObject.Predmet.ProtustrankaNazivFormatedOIB_1">NOVI ZAGREB zadruga za multimediju, OIB 23480526898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ZAGREB zadruga za multimediju zastupanog po punomoćniku JOSIP KAPRALJEVIĆ</item>
    </izvorni_sadrzaj>
    <derivirana_varijabla naziv="DomainObject.Predmet.ProtuStrankaListFormated_1">
      <item>NOVI ZAGREB zadruga za multimediju zastupanog po punomoćniku JOSIP KAPRALJEVIĆ</item>
    </derivirana_varijabla>
  </DomainObject.Predmet.ProtuStrankaListFormated>
  <DomainObject.Predmet.ProtuStrankaListFormatedOIB>
    <izvorni_sadrzaj>
      <item>NOVI ZAGREB zadruga za multimediju, OIB 23480526898 zastupanog po punomoćniku JOSIP KAPRALJEVIĆ</item>
    </izvorni_sadrzaj>
    <derivirana_varijabla naziv="DomainObject.Predmet.ProtuStrankaListFormatedOIB_1">
      <item>NOVI ZAGREB zadruga za multimediju, OIB 23480526898 zastupanog po punomoćniku JOSIP KAPRALJEVIĆ</item>
    </derivirana_varijabla>
  </DomainObject.Predmet.ProtuStrankaListFormatedOIB>
  <DomainObject.Predmet.ProtuStrankaListFormatedWithAdress>
    <izvorni_sadrzaj>
      <item>NOVI ZAGREB zadruga za multimediju, Stjepana Planića 23, 10000 Zagreb zastupanog po punomoćniku JOSIP KAPRALJEVIĆ</item>
    </izvorni_sadrzaj>
    <derivirana_varijabla naziv="DomainObject.Predmet.ProtuStrankaListFormatedWithAdress_1">
      <item>NOVI ZAGREB zadruga za multimediju, Stjepana Planića 23, 10000 Zagreb zastupanog po punomoćniku JOSIP KAPRALJEVIĆ</item>
    </derivirana_varijabla>
  </DomainObject.Predmet.ProtuStrankaListFormatedWithAdress>
  <DomainObject.Predmet.ProtuStrankaListFormatedWithAdressOIB>
    <izvorni_sadrzaj>
      <item>NOVI ZAGREB zadruga za multimediju, OIB 23480526898, Stjepana Planića 23, 10000 Zagreb zastupanog po punomoćniku JOSIP KAPRALJEVIĆ</item>
    </izvorni_sadrzaj>
    <derivirana_varijabla naziv="DomainObject.Predmet.ProtuStrankaListFormatedWithAdressOIB_1">
      <item>NOVI ZAGREB zadruga za multimediju, OIB 23480526898, Stjepana Planića 23, 10000 Zagreb zastupanog po punomoćniku JOSIP KAPRALJEVIĆ</item>
    </derivirana_varijabla>
  </DomainObject.Predmet.ProtuStrankaListFormatedWithAdressOIB>
  <DomainObject.Predmet.ProtuStrankaListNazivFormated>
    <izvorni_sadrzaj>
      <item>NOVI ZAGREB zadruga za multimediju</item>
    </izvorni_sadrzaj>
    <derivirana_varijabla naziv="DomainObject.Predmet.ProtuStrankaListNazivFormated_1">
      <item>NOVI ZAGREB zadruga za multimediju</item>
    </derivirana_varijabla>
  </DomainObject.Predmet.ProtuStrankaListNazivFormated>
  <DomainObject.Predmet.ProtuStrankaListNazivFormatedOIB>
    <izvorni_sadrzaj>
      <item>NOVI ZAGREB zadruga za multimediju, OIB 23480526898</item>
    </izvorni_sadrzaj>
    <derivirana_varijabla naziv="DomainObject.Predmet.ProtuStrankaListNazivFormatedOIB_1">
      <item>NOVI ZAGREB zadruga za multimediju, OIB 23480526898</item>
    </derivirana_varijabla>
  </DomainObject.Predmet.ProtuStrankaListNazivFormatedOIB>
  <DomainObject.Predmet.OstaliListFormated>
    <izvorni_sadrzaj>
      <item>JOSIP KAPRALJEVIĆ punomoćnik sudionika u postupku NOVI ZAGREB zadruga za multimediju</item>
    </izvorni_sadrzaj>
    <derivirana_varijabla naziv="DomainObject.Predmet.OstaliListFormated_1">
      <item>JOSIP KAPRALJEVIĆ punomoćnik sudionika u postupku NOVI ZAGREB zadruga za multimediju</item>
    </derivirana_varijabla>
  </DomainObject.Predmet.OstaliListFormated>
  <DomainObject.Predmet.OstaliListFormatedOIB>
    <izvorni_sadrzaj>
      <item>JOSIP KAPRALJEVIĆ, OIB 55679057154 punomoćnik sudionika u postupku NOVI ZAGREB zadruga za multimediju</item>
    </izvorni_sadrzaj>
    <derivirana_varijabla naziv="DomainObject.Predmet.OstaliListFormatedOIB_1">
      <item>JOSIP KAPRALJEVIĆ, OIB 55679057154 punomoćnik sudionika u postupku NOVI ZAGREB zadruga za multimediju</item>
    </derivirana_varijabla>
  </DomainObject.Predmet.OstaliListFormatedOIB>
  <DomainObject.Predmet.OstaliListFormatedWithAdress>
    <izvorni_sadrzaj>
      <item>JOSIP KAPRALJEVIĆ, IVANA TRNSKOGA 13, 10000 Zagreb punomoćnik sudionika u postupku NOVI ZAGREB zadruga za multimediju</item>
    </izvorni_sadrzaj>
    <derivirana_varijabla naziv="DomainObject.Predmet.OstaliListFormatedWithAdress_1">
      <item>JOSIP KAPRALJEVIĆ, IVANA TRNSKOGA 13, 10000 Zagreb punomoćnik sudionika u postupku NOVI ZAGREB zadruga za multimediju</item>
    </derivirana_varijabla>
  </DomainObject.Predmet.OstaliListFormatedWithAdress>
  <DomainObject.Predmet.OstaliListFormatedWithAdressOIB>
    <izvorni_sadrzaj>
      <item>JOSIP KAPRALJEVIĆ, OIB 55679057154, IVANA TRNSKOGA 13, 10000 Zagreb punomoćnik sudionika u postupku NOVI ZAGREB zadruga za multimediju</item>
    </izvorni_sadrzaj>
    <derivirana_varijabla naziv="DomainObject.Predmet.OstaliListFormatedWithAdressOIB_1">
      <item>JOSIP KAPRALJEVIĆ, OIB 55679057154, IVANA TRNSKOGA 13, 10000 Zagreb punomoćnik sudionika u postupku NOVI ZAGREB zadruga za multimediju</item>
    </derivirana_varijabla>
  </DomainObject.Predmet.OstaliListFormatedWithAdressOIB>
  <DomainObject.Predmet.OstaliListNazivFormated>
    <izvorni_sadrzaj>
      <item>JOSIP KAPRALJEVIĆ</item>
    </izvorni_sadrzaj>
    <derivirana_varijabla naziv="DomainObject.Predmet.OstaliListNazivFormated_1">
      <item>JOSIP KAPRALJEVIĆ</item>
    </derivirana_varijabla>
  </DomainObject.Predmet.OstaliListNazivFormated>
  <DomainObject.Predmet.OstaliListNazivFormatedOIB>
    <izvorni_sadrzaj>
      <item>JOSIP KAPRALJEVIĆ, OIB 55679057154</item>
    </izvorni_sadrzaj>
    <derivirana_varijabla naziv="DomainObject.Predmet.OstaliListNazivFormatedOIB_1">
      <item>JOSIP KAPRALJEVIĆ, OIB 55679057154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ZAGREB zadruga za multimediju</izvorni_sadrzaj>
    <derivirana_varijabla naziv="DomainObject.Predmet.ProtustrankaIDrugi_1">NOVI ZAGREB zadruga za multimediju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ZAGREB zadruga za multimediju, OIB 23480526898, Stjepana Planića 23, 10000 Zagreb</izvorni_sadrzaj>
    <derivirana_varijabla naziv="DomainObject.Predmet.ProtustrankaIDrugiAdressOIB_1">NOVI ZAGREB zadruga za multimediju, OIB 23480526898, Stjepana Planića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ZAGREB zadruga za multimediju</item>
      <item>JOSIP KAPRALJEVIĆ</item>
    </izvorni_sadrzaj>
    <derivirana_varijabla naziv="DomainObject.Predmet.SudioniciListNaziv_1">
      <item>FINA Regionalni centar Zagreb</item>
      <item>NOVI ZAGREB zadruga za multimediju</item>
      <item>JOSIP KAPRALJEVIĆ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izvorni_sadrzaj>
    <derivirana_varijabla naziv="DomainObject.Predmet.SudioniciListAdressOIB_1"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23480526898</item>
      <item>, OIB 55679057154</item>
    </izvorni_sadrzaj>
    <derivirana_varijabla naziv="DomainObject.Predmet.SudioniciListNazivOIB_1">
      <item>, OIB 85821130368</item>
      <item>, OIB 23480526898</item>
      <item>, OIB 55679057154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5465D-815A-46D1-81C1-69AB22DB4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2016-06-20T08:54:00Z</dcterms:created>
  <dc:creator>Sudsko vijeæe</dc:creator>
  <cp:lastModifiedBy>Višnja Svečak</cp:lastModifiedBy>
  <cp:lastPrinted>2016-06-20T08:58:00Z</cp:lastPrinted>
  <dcterms:modified xmlns:xsi="http://www.w3.org/2001/XMLSchema-instance" xsi:type="dcterms:W3CDTF">2016-06-20T08:58:00Z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