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34afcf0" w14:paraId="34afcf0"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E4540">
        <w:rPr>
          <w:rFonts w:hAnsi="Times New Roman" w:ascii="Times New Roman"/>
          <w:sz w:val="24"/>
        </w:rPr>
        <w:t>3356/16</w:t>
      </w:r>
      <w:r w:rsidR="007D4F23">
        <w:rPr>
          <w:rFonts w:hAnsi="Times New Roman" w:ascii="Times New Roman"/>
          <w:sz w:val="24"/>
        </w:rPr>
        <w:t>-59</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cu Mihaelu Kovačiću, u stečajnom postupku nad dužnikom</w:t>
      </w:r>
      <w:r w:rsidR="005E4540">
        <w:rPr>
          <w:rFonts w:hAnsi="Times New Roman" w:ascii="Times New Roman"/>
          <w:sz w:val="24"/>
        </w:rPr>
        <w:t xml:space="preserve"> VEGRAD-ZAGREB d.o.o. u stečaju, Zagreb, Republike Austrije</w:t>
      </w:r>
      <w:r w:rsidR="008F4C02">
        <w:rPr>
          <w:rFonts w:hAnsi="Times New Roman" w:ascii="Times New Roman"/>
          <w:sz w:val="24"/>
        </w:rPr>
        <w:t xml:space="preserve"> </w:t>
      </w:r>
      <w:r w:rsidR="005E4540">
        <w:rPr>
          <w:rFonts w:hAnsi="Times New Roman" w:ascii="Times New Roman"/>
          <w:sz w:val="24"/>
        </w:rPr>
        <w:t>9, OIB: 74652593485, 18. prosinca</w:t>
      </w:r>
      <w:r w:rsidRPr="00AA0757">
        <w:rPr>
          <w:rFonts w:hAnsi="Times New Roman" w:ascii="Times New Roman"/>
          <w:sz w:val="24"/>
        </w:rPr>
        <w:t xml:space="preserve"> </w:t>
      </w:r>
      <w:r w:rsidR="006F26F0" w:rsidRPr="006F26F0">
        <w:rPr>
          <w:rFonts w:hAnsi="Times New Roman" w:ascii="Times New Roman"/>
          <w:sz w:val="24"/>
        </w:rPr>
        <w:t>2017.</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C00867" w:rsidR="005E4540" w:rsidRPr="008F4C02">
      <w:pPr>
        <w:numPr>
          <w:ilvl w:val="0"/>
          <w:numId w:val="6"/>
        </w:numPr>
        <w:rPr>
          <w:rFonts w:cs="Tahoma" w:hAnsi="Times New Roman" w:ascii="Times New Roman"/>
          <w:sz w:val="24"/>
        </w:rPr>
      </w:pPr>
      <w:r w:rsidRPr="008F4C02">
        <w:rPr>
          <w:rFonts w:cs="Tahoma" w:hAnsi="Times New Roman" w:ascii="Times New Roman"/>
          <w:sz w:val="24"/>
        </w:rPr>
        <w:t xml:space="preserve">Određuje se </w:t>
      </w:r>
      <w:r w:rsidR="006E1E9D" w:rsidRPr="008F4C02">
        <w:rPr>
          <w:rFonts w:cs="Tahoma" w:hAnsi="Times New Roman" w:ascii="Times New Roman"/>
          <w:b/>
          <w:sz w:val="24"/>
        </w:rPr>
        <w:t>1</w:t>
      </w:r>
      <w:r w:rsidRPr="008F4C02">
        <w:rPr>
          <w:rFonts w:cs="Tahoma" w:hAnsi="Times New Roman" w:ascii="Times New Roman"/>
          <w:b/>
          <w:sz w:val="24"/>
        </w:rPr>
        <w:t>. javna dražba</w:t>
      </w:r>
      <w:r w:rsidRPr="008F4C02">
        <w:rPr>
          <w:rFonts w:cs="Tahoma" w:hAnsi="Times New Roman" w:ascii="Times New Roman"/>
          <w:sz w:val="24"/>
        </w:rPr>
        <w:t xml:space="preserve"> radi prodaje nekretnin</w:t>
      </w:r>
      <w:r w:rsidR="005E4540" w:rsidRPr="008F4C02">
        <w:rPr>
          <w:rFonts w:cs="Tahoma" w:hAnsi="Times New Roman" w:ascii="Times New Roman"/>
          <w:sz w:val="24"/>
        </w:rPr>
        <w:t>a</w:t>
      </w:r>
      <w:r w:rsidRPr="008F4C02">
        <w:rPr>
          <w:rFonts w:cs="Tahoma" w:hAnsi="Times New Roman" w:ascii="Times New Roman"/>
          <w:sz w:val="24"/>
        </w:rPr>
        <w:t xml:space="preserve"> stečajnog dužnika</w:t>
      </w:r>
      <w:r w:rsidR="005E4540" w:rsidRPr="008F4C02">
        <w:rPr>
          <w:rFonts w:cs="Tahoma" w:hAnsi="Times New Roman" w:ascii="Times New Roman"/>
          <w:sz w:val="24"/>
        </w:rPr>
        <w:t xml:space="preserve"> </w:t>
      </w:r>
      <w:r w:rsidR="0052511F" w:rsidRPr="008F4C02">
        <w:rPr>
          <w:rFonts w:cs="Tahoma" w:hAnsi="Times New Roman" w:ascii="Times New Roman"/>
          <w:sz w:val="24"/>
        </w:rPr>
        <w:t>upisan</w:t>
      </w:r>
      <w:r w:rsidR="005E4540" w:rsidRPr="008F4C02">
        <w:rPr>
          <w:rFonts w:cs="Tahoma" w:hAnsi="Times New Roman" w:ascii="Times New Roman"/>
          <w:sz w:val="24"/>
        </w:rPr>
        <w:t>ih</w:t>
      </w:r>
      <w:r w:rsidR="0052511F" w:rsidRPr="008F4C02">
        <w:rPr>
          <w:rFonts w:cs="Tahoma" w:hAnsi="Times New Roman" w:ascii="Times New Roman"/>
          <w:sz w:val="24"/>
        </w:rPr>
        <w:t xml:space="preserve"> u</w:t>
      </w:r>
      <w:r w:rsidR="008F4C02" w:rsidRPr="008F4C02">
        <w:rPr>
          <w:rFonts w:cs="Tahoma" w:hAnsi="Times New Roman" w:ascii="Times New Roman"/>
          <w:sz w:val="24"/>
        </w:rPr>
        <w:t xml:space="preserve"> </w:t>
      </w:r>
      <w:r w:rsidR="005E4540" w:rsidRPr="008F4C02">
        <w:rPr>
          <w:rFonts w:cs="Tahoma" w:hAnsi="Times New Roman" w:ascii="Times New Roman"/>
          <w:sz w:val="24"/>
        </w:rPr>
        <w:t xml:space="preserve"> k.o. </w:t>
      </w:r>
      <w:r w:rsidR="008F4C02" w:rsidRPr="008F4C02">
        <w:rPr>
          <w:rFonts w:cs="Tahoma" w:hAnsi="Times New Roman" w:ascii="Times New Roman"/>
          <w:sz w:val="24"/>
        </w:rPr>
        <w:t xml:space="preserve">6756 </w:t>
      </w:r>
      <w:r w:rsidR="005E4540" w:rsidRPr="008F4C02">
        <w:rPr>
          <w:rFonts w:cs="Tahoma" w:hAnsi="Times New Roman" w:ascii="Times New Roman"/>
          <w:sz w:val="24"/>
        </w:rPr>
        <w:t>Vrapče Novo, zk. ul. 6756</w:t>
      </w:r>
      <w:r w:rsidR="008F4C02" w:rsidRPr="008F4C02">
        <w:rPr>
          <w:rFonts w:cs="Tahoma" w:hAnsi="Times New Roman" w:ascii="Times New Roman"/>
          <w:sz w:val="24"/>
        </w:rPr>
        <w:t xml:space="preserve">, </w:t>
      </w:r>
      <w:r w:rsidR="005E4540" w:rsidRPr="008F4C02">
        <w:rPr>
          <w:rFonts w:cs="Tahoma" w:hAnsi="Times New Roman" w:ascii="Times New Roman"/>
          <w:sz w:val="24"/>
        </w:rPr>
        <w:t>čkbr. 5658/1 –</w:t>
      </w:r>
      <w:r w:rsidR="008F4C02" w:rsidRPr="008F4C02">
        <w:rPr>
          <w:rFonts w:cs="Tahoma" w:hAnsi="Times New Roman" w:ascii="Times New Roman"/>
          <w:sz w:val="24"/>
        </w:rPr>
        <w:t xml:space="preserve"> P</w:t>
      </w:r>
      <w:r w:rsidR="005E4540" w:rsidRPr="008F4C02">
        <w:rPr>
          <w:rFonts w:cs="Tahoma" w:hAnsi="Times New Roman" w:ascii="Times New Roman"/>
          <w:sz w:val="24"/>
        </w:rPr>
        <w:t>OSLOVNA ZGRADA I ZGRADA U PREČKOM od 3124 m2</w:t>
      </w:r>
      <w:r w:rsidR="008F4C02" w:rsidRPr="008F4C02">
        <w:rPr>
          <w:rFonts w:cs="Tahoma" w:hAnsi="Times New Roman" w:ascii="Times New Roman"/>
          <w:sz w:val="24"/>
        </w:rPr>
        <w:t xml:space="preserve"> i </w:t>
      </w:r>
      <w:r w:rsidR="005E4540" w:rsidRPr="008F4C02">
        <w:rPr>
          <w:rFonts w:cs="Tahoma" w:hAnsi="Times New Roman" w:ascii="Times New Roman"/>
          <w:sz w:val="24"/>
        </w:rPr>
        <w:t>DVORIŠTE od 1602 m2</w:t>
      </w:r>
      <w:r w:rsidR="008F4C02" w:rsidRPr="008F4C02">
        <w:rPr>
          <w:rFonts w:cs="Tahoma" w:hAnsi="Times New Roman" w:ascii="Times New Roman"/>
          <w:sz w:val="24"/>
        </w:rPr>
        <w:t>, povezano s vlasništvo posebnog dijela:</w:t>
      </w:r>
    </w:p>
    <w:p w:rsidRDefault="005E4540" w:rsidP="00C00867" w:rsidR="005E4540">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sidR="008F4C02">
        <w:rPr>
          <w:rFonts w:cs="Tahoma" w:hAnsi="Times New Roman" w:ascii="Times New Roman"/>
          <w:sz w:val="24"/>
        </w:rPr>
        <w:t xml:space="preserve">1.) </w:t>
      </w:r>
      <w:r>
        <w:rPr>
          <w:rFonts w:cs="Tahoma" w:hAnsi="Times New Roman" w:ascii="Times New Roman"/>
          <w:sz w:val="24"/>
        </w:rPr>
        <w:t xml:space="preserve">78. Suvlasnički dio: 5/8670 ETAŽNO VLASNIŠTVO (E-78) – 1. Sanitarni </w:t>
      </w:r>
    </w:p>
    <w:p w:rsidRDefault="005E4540" w:rsidP="00C00867" w:rsidR="005E4540">
      <w:pPr>
        <w:ind w:left="567"/>
        <w:rPr>
          <w:rFonts w:cs="Tahoma" w:hAnsi="Times New Roman" w:ascii="Times New Roman"/>
          <w:sz w:val="24"/>
        </w:rPr>
      </w:pPr>
      <w:r>
        <w:rPr>
          <w:rFonts w:cs="Tahoma" w:hAnsi="Times New Roman" w:ascii="Times New Roman"/>
          <w:sz w:val="24"/>
        </w:rPr>
        <w:t xml:space="preserve">             čvor br. 1. u etaži III. (trećeg) kata korisne površine 5,00 m2</w:t>
      </w:r>
    </w:p>
    <w:p w:rsidRDefault="005E4540" w:rsidP="00C00867" w:rsidR="005E4540">
      <w:pPr>
        <w:ind w:left="567"/>
        <w:rPr>
          <w:rFonts w:cs="Tahoma" w:hAnsi="Times New Roman" w:ascii="Times New Roman"/>
          <w:sz w:val="24"/>
        </w:rPr>
      </w:pPr>
    </w:p>
    <w:p w:rsidRDefault="008F4C02" w:rsidP="008F4C02" w:rsidR="008F4C02">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t>2.) 57. Suvlasnički dio: 47/8670 ETAŽNO VLASNIŠTVO (E-57) – 1. lokal br. 139 u etaži II. (drugog) kata korisne površine 46,43 m2</w:t>
      </w:r>
    </w:p>
    <w:p w:rsidRDefault="0052511F" w:rsidP="0052511F" w:rsidR="0052511F" w:rsidRPr="0052511F">
      <w:pPr>
        <w:ind w:left="567"/>
        <w:rPr>
          <w:rFonts w:cs="Tahoma" w:hAnsi="Times New Roman" w:ascii="Times New Roman"/>
          <w:sz w:val="24"/>
        </w:rPr>
      </w:pPr>
    </w:p>
    <w:p w:rsidRDefault="008F4C02" w:rsidP="00310AAD" w:rsidR="008F4C02" w:rsidRPr="00ED71B5">
      <w:pPr>
        <w:numPr>
          <w:ilvl w:val="0"/>
          <w:numId w:val="6"/>
        </w:numPr>
        <w:rPr>
          <w:rFonts w:cs="Tahoma" w:hAnsi="Times New Roman" w:ascii="Times New Roman"/>
          <w:sz w:val="24"/>
        </w:rPr>
      </w:pPr>
      <w:r>
        <w:rPr>
          <w:rFonts w:cs="Tahoma" w:hAnsi="Times New Roman" w:ascii="Times New Roman"/>
          <w:sz w:val="24"/>
        </w:rPr>
        <w:t xml:space="preserve">Vrijednost nekretnine pod I.1. (E-78) utvrđuje se u iznosu od </w:t>
      </w:r>
      <w:r w:rsidR="00ED71B5" w:rsidRPr="00ED71B5">
        <w:rPr>
          <w:rFonts w:cs="Tahoma" w:hAnsi="Times New Roman" w:ascii="Times New Roman"/>
          <w:b/>
          <w:sz w:val="24"/>
        </w:rPr>
        <w:t>72.500,00</w:t>
      </w:r>
      <w:r w:rsidRPr="0052511F">
        <w:rPr>
          <w:rFonts w:cs="Tahoma" w:hAnsi="Times New Roman" w:ascii="Times New Roman"/>
          <w:b/>
          <w:sz w:val="24"/>
        </w:rPr>
        <w:t xml:space="preserve"> kuna</w:t>
      </w:r>
      <w:r w:rsidR="00ED71B5">
        <w:rPr>
          <w:rFonts w:cs="Tahoma" w:hAnsi="Times New Roman" w:ascii="Times New Roman"/>
          <w:sz w:val="24"/>
        </w:rPr>
        <w:t>, u koji iznos je uključen i pripadni PDV.</w:t>
      </w:r>
    </w:p>
    <w:p w:rsidRDefault="00ED71B5" w:rsidP="00ED71B5" w:rsidR="00ED71B5" w:rsidRPr="00ED71B5">
      <w:pPr>
        <w:ind w:left="567"/>
        <w:rPr>
          <w:rFonts w:cs="Tahoma" w:hAnsi="Times New Roman" w:ascii="Times New Roman"/>
          <w:sz w:val="24"/>
        </w:rPr>
      </w:pPr>
    </w:p>
    <w:p w:rsidRDefault="00ED71B5" w:rsidP="00310AAD" w:rsidR="00ED71B5" w:rsidRPr="00ED71B5">
      <w:pPr>
        <w:numPr>
          <w:ilvl w:val="0"/>
          <w:numId w:val="6"/>
        </w:numPr>
        <w:rPr>
          <w:rFonts w:cs="Tahoma" w:hAnsi="Times New Roman" w:ascii="Times New Roman"/>
          <w:sz w:val="24"/>
        </w:rPr>
      </w:pPr>
      <w:r w:rsidRPr="00ED71B5">
        <w:rPr>
          <w:rFonts w:cs="Tahoma" w:hAnsi="Times New Roman" w:ascii="Times New Roman"/>
          <w:sz w:val="24"/>
        </w:rPr>
        <w:t>Vrijednost nekretnine pod I.2. (E-57) utvrđuje se u iznosu od</w:t>
      </w:r>
      <w:r>
        <w:rPr>
          <w:rFonts w:cs="Tahoma" w:hAnsi="Times New Roman" w:ascii="Times New Roman"/>
          <w:b/>
          <w:sz w:val="24"/>
        </w:rPr>
        <w:t xml:space="preserve"> 663.750,00 kuna</w:t>
      </w:r>
      <w:r>
        <w:rPr>
          <w:rFonts w:cs="Tahoma" w:hAnsi="Times New Roman" w:ascii="Times New Roman"/>
          <w:sz w:val="24"/>
        </w:rPr>
        <w:t>, u koji iznos je uključen i pripadni PDV.</w:t>
      </w:r>
    </w:p>
    <w:p w:rsidRDefault="00ED71B5" w:rsidP="00ED71B5" w:rsidR="00ED71B5" w:rsidRPr="008F4C02">
      <w:pPr>
        <w:ind w:left="567"/>
        <w:rPr>
          <w:rFonts w:cs="Tahoma" w:hAnsi="Times New Roman" w:ascii="Times New Roman"/>
          <w:sz w:val="24"/>
        </w:rPr>
      </w:pPr>
    </w:p>
    <w:p w:rsidRDefault="00ED71B5" w:rsidP="00310AAD" w:rsidR="00310AAD" w:rsidRPr="00AA0757">
      <w:pPr>
        <w:numPr>
          <w:ilvl w:val="0"/>
          <w:numId w:val="6"/>
        </w:numPr>
        <w:rPr>
          <w:rFonts w:cs="Tahoma" w:hAnsi="Times New Roman" w:ascii="Times New Roman"/>
          <w:sz w:val="24"/>
        </w:rPr>
      </w:pPr>
      <w:r>
        <w:rPr>
          <w:rFonts w:hAnsi="Times New Roman" w:ascii="Times New Roman"/>
          <w:sz w:val="24"/>
        </w:rPr>
        <w:t xml:space="preserve">Svaka nekretnina prodaje se pojedinačno, 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ED71B5"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17. siječnja</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11,30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ED71B5">
        <w:rPr>
          <w:rFonts w:cs="Tahoma" w:hAnsi="Times New Roman" w:ascii="Times New Roman"/>
          <w:sz w:val="24"/>
        </w:rPr>
        <w:t>100</w:t>
      </w:r>
      <w:r w:rsidR="0052511F">
        <w:rPr>
          <w:rFonts w:cs="Tahoma" w:hAnsi="Times New Roman" w:ascii="Times New Roman"/>
          <w:sz w:val="24"/>
        </w:rPr>
        <w:t xml:space="preserve"> (</w:t>
      </w:r>
      <w:r w:rsidR="00ED71B5">
        <w:rPr>
          <w:rFonts w:cs="Tahoma" w:hAnsi="Times New Roman" w:ascii="Times New Roman"/>
          <w:sz w:val="24"/>
        </w:rPr>
        <w:t>Velika</w:t>
      </w:r>
      <w:r w:rsidR="0052511F">
        <w:rPr>
          <w:rFonts w:cs="Tahoma" w:hAnsi="Times New Roman" w:ascii="Times New Roman"/>
          <w:sz w:val="24"/>
        </w:rPr>
        <w:t xml:space="preserve">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ED71B5">
        <w:rPr>
          <w:rFonts w:cs="Tahoma" w:hAnsi="Times New Roman" w:ascii="Times New Roman"/>
          <w:sz w:val="24"/>
        </w:rPr>
        <w:t>e</w:t>
      </w:r>
      <w:r w:rsidRPr="00AA0757">
        <w:rPr>
          <w:rFonts w:cs="Tahoma" w:hAnsi="Times New Roman" w:ascii="Times New Roman"/>
          <w:sz w:val="24"/>
        </w:rPr>
        <w:t xml:space="preserve"> se ne mo</w:t>
      </w:r>
      <w:r w:rsidR="00ED71B5">
        <w:rPr>
          <w:rFonts w:cs="Tahoma" w:hAnsi="Times New Roman" w:ascii="Times New Roman"/>
          <w:sz w:val="24"/>
        </w:rPr>
        <w:t>gu</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cijene kako je </w:t>
      </w:r>
      <w:r w:rsidR="00F264CB">
        <w:rPr>
          <w:rFonts w:cs="Tahoma" w:hAnsi="Times New Roman" w:ascii="Times New Roman"/>
          <w:sz w:val="24"/>
        </w:rPr>
        <w:t xml:space="preserve">utvrđena </w:t>
      </w:r>
      <w:r w:rsidR="00E911F7" w:rsidRPr="00AA0757">
        <w:rPr>
          <w:rFonts w:cs="Tahoma" w:hAnsi="Times New Roman" w:ascii="Times New Roman"/>
          <w:sz w:val="24"/>
        </w:rPr>
        <w:t>u toč. I</w:t>
      </w:r>
      <w:r w:rsidR="0052511F">
        <w:rPr>
          <w:rFonts w:cs="Tahoma" w:hAnsi="Times New Roman" w:ascii="Times New Roman"/>
          <w:sz w:val="24"/>
        </w:rPr>
        <w:t>I</w:t>
      </w:r>
      <w:r w:rsidR="00E911F7" w:rsidRPr="00AA0757">
        <w:rPr>
          <w:rFonts w:cs="Tahoma" w:hAnsi="Times New Roman" w:ascii="Times New Roman"/>
          <w:sz w:val="24"/>
        </w:rPr>
        <w:t xml:space="preserve">. </w:t>
      </w:r>
      <w:r w:rsidR="00ED71B5">
        <w:rPr>
          <w:rFonts w:cs="Tahoma" w:hAnsi="Times New Roman" w:ascii="Times New Roman"/>
          <w:sz w:val="24"/>
        </w:rPr>
        <w:t xml:space="preserve">odnosno III. </w:t>
      </w:r>
      <w:r w:rsidR="0052511F">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ED71B5">
        <w:rPr>
          <w:rFonts w:cs="Tahoma" w:hAnsi="Times New Roman" w:ascii="Times New Roman"/>
          <w:sz w:val="24"/>
        </w:rPr>
        <w:t xml:space="preserve">5% od početne cijene, za svaku nekretninu za koju želi sudjelovati u dražbi. </w:t>
      </w:r>
      <w:r w:rsidRPr="00AA0757">
        <w:rPr>
          <w:rFonts w:cs="Tahoma" w:hAnsi="Times New Roman" w:ascii="Times New Roman"/>
          <w:sz w:val="24"/>
        </w:rPr>
        <w:t xml:space="preserve">Jamčevina se uplaćuje na </w:t>
      </w:r>
      <w:r w:rsidR="0052511F">
        <w:rPr>
          <w:rFonts w:cs="Tahoma" w:hAnsi="Times New Roman" w:ascii="Times New Roman"/>
          <w:sz w:val="24"/>
        </w:rPr>
        <w:t xml:space="preserve">depozitni </w:t>
      </w:r>
      <w:r w:rsidRPr="00AA0757">
        <w:rPr>
          <w:rFonts w:cs="Tahoma" w:hAnsi="Times New Roman" w:ascii="Times New Roman"/>
          <w:sz w:val="24"/>
        </w:rPr>
        <w:t xml:space="preserve">račun </w:t>
      </w:r>
      <w:r w:rsidR="0052511F">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ED71B5">
        <w:rPr>
          <w:rFonts w:cs="Tahoma" w:hAnsi="Times New Roman" w:ascii="Times New Roman"/>
          <w:sz w:val="24"/>
        </w:rPr>
        <w:t xml:space="preserve"> 3356-16</w:t>
      </w:r>
      <w:r w:rsidR="0052511F">
        <w:rPr>
          <w:rFonts w:cs="Tahoma" w:hAnsi="Times New Roman" w:ascii="Times New Roman"/>
          <w:sz w:val="24"/>
        </w:rPr>
        <w:t>,</w:t>
      </w:r>
      <w:r w:rsidRPr="00AA0757">
        <w:rPr>
          <w:rFonts w:cs="Tahoma" w:hAnsi="Times New Roman" w:ascii="Times New Roman"/>
          <w:sz w:val="24"/>
        </w:rPr>
        <w:t xml:space="preserve"> </w:t>
      </w:r>
      <w:r w:rsidR="00C00867">
        <w:rPr>
          <w:rFonts w:cs="Tahoma" w:hAnsi="Times New Roman" w:ascii="Times New Roman"/>
          <w:sz w:val="24"/>
        </w:rPr>
        <w:t>opis plaćanja:</w:t>
      </w:r>
      <w:r w:rsidRPr="00AA0757">
        <w:rPr>
          <w:rFonts w:cs="Tahoma" w:hAnsi="Times New Roman" w:ascii="Times New Roman"/>
          <w:sz w:val="24"/>
        </w:rPr>
        <w:t xml:space="preserve"> "Jamčevina za </w:t>
      </w:r>
      <w:r w:rsidRPr="00AA0757">
        <w:rPr>
          <w:rFonts w:cs="Tahoma" w:hAnsi="Times New Roman" w:ascii="Times New Roman"/>
          <w:sz w:val="24"/>
        </w:rPr>
        <w:lastRenderedPageBreak/>
        <w:t>dražbu</w:t>
      </w:r>
      <w:r w:rsidR="0052511F">
        <w:rPr>
          <w:rFonts w:cs="Tahoma" w:hAnsi="Times New Roman" w:ascii="Times New Roman"/>
          <w:sz w:val="24"/>
        </w:rPr>
        <w:t xml:space="preserve"> St-</w:t>
      </w:r>
      <w:r w:rsidR="00ED71B5">
        <w:rPr>
          <w:rFonts w:cs="Tahoma" w:hAnsi="Times New Roman" w:ascii="Times New Roman"/>
          <w:sz w:val="24"/>
        </w:rPr>
        <w:t>3356/16</w:t>
      </w:r>
      <w:r w:rsidR="00C00867">
        <w:rPr>
          <w:rFonts w:cs="Tahoma" w:hAnsi="Times New Roman" w:ascii="Times New Roman"/>
          <w:sz w:val="24"/>
        </w:rPr>
        <w:t xml:space="preserve"> </w:t>
      </w:r>
      <w:r w:rsidRPr="00AA0757">
        <w:rPr>
          <w:rFonts w:cs="Tahoma" w:hAnsi="Times New Roman" w:ascii="Times New Roman"/>
          <w:sz w:val="24"/>
        </w:rPr>
        <w:t xml:space="preserve">". Dokaz o uplati svaki kupac dužan je predočiti </w:t>
      </w:r>
      <w:r w:rsidR="0052511F">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w:t>
      </w:r>
      <w:r w:rsidR="00ED71B5">
        <w:rPr>
          <w:rFonts w:cs="Tahoma" w:hAnsi="Times New Roman" w:ascii="Times New Roman"/>
          <w:sz w:val="24"/>
        </w:rPr>
        <w:t xml:space="preserve">pravomoćnosti rješenja o dosudi. </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w:t>
      </w:r>
      <w:r w:rsidR="00F264CB">
        <w:rPr>
          <w:rFonts w:cs="Tahoma" w:hAnsi="Times New Roman" w:ascii="Times New Roman"/>
          <w:noProof/>
          <w:sz w:val="24"/>
        </w:rPr>
        <w:t xml:space="preserve">paušalne odnosno </w:t>
      </w:r>
      <w:r w:rsidRPr="005F5908">
        <w:rPr>
          <w:rFonts w:cs="Tahoma" w:hAnsi="Times New Roman" w:ascii="Times New Roman"/>
          <w:noProof/>
          <w:sz w:val="24"/>
        </w:rPr>
        <w:t>stvarne troškove koji terete prodanu nekretnin</w:t>
      </w:r>
      <w:r w:rsidR="008C37EC">
        <w:rPr>
          <w:rFonts w:cs="Tahoma" w:hAnsi="Times New Roman" w:ascii="Times New Roman"/>
          <w:noProof/>
          <w:sz w:val="24"/>
        </w:rPr>
        <w:t>u</w:t>
      </w:r>
      <w:r w:rsidRPr="005F5908">
        <w:rPr>
          <w:rFonts w:cs="Tahoma" w:hAnsi="Times New Roman" w:ascii="Times New Roman"/>
          <w:noProof/>
          <w:sz w:val="24"/>
        </w:rPr>
        <w:t xml:space="preserve"> </w:t>
      </w:r>
      <w:r>
        <w:rPr>
          <w:rFonts w:cs="Tahoma" w:hAnsi="Times New Roman" w:ascii="Times New Roman"/>
          <w:noProof/>
          <w:sz w:val="24"/>
        </w:rPr>
        <w:t xml:space="preserve">sukladno članku </w:t>
      </w:r>
      <w:r w:rsidR="00C749EF">
        <w:rPr>
          <w:rFonts w:cs="Tahoma" w:hAnsi="Times New Roman" w:ascii="Times New Roman"/>
          <w:noProof/>
          <w:sz w:val="24"/>
        </w:rPr>
        <w:t>254</w:t>
      </w:r>
      <w:r>
        <w:rPr>
          <w:rFonts w:cs="Tahoma" w:hAnsi="Times New Roman" w:ascii="Times New Roman"/>
          <w:noProof/>
          <w:sz w:val="24"/>
        </w:rPr>
        <w:t xml:space="preserve">. stavak </w:t>
      </w:r>
      <w:r w:rsidR="00C749EF">
        <w:rPr>
          <w:rFonts w:cs="Tahoma" w:hAnsi="Times New Roman" w:ascii="Times New Roman"/>
          <w:noProof/>
          <w:sz w:val="24"/>
        </w:rPr>
        <w:t>2</w:t>
      </w:r>
      <w:r>
        <w:rPr>
          <w:rFonts w:cs="Tahoma" w:hAnsi="Times New Roman" w:ascii="Times New Roman"/>
          <w:noProof/>
          <w:sz w:val="24"/>
        </w:rPr>
        <w:t xml:space="preserve">. i </w:t>
      </w:r>
      <w:r w:rsidR="00C749EF">
        <w:rPr>
          <w:rFonts w:cs="Tahoma" w:hAnsi="Times New Roman" w:ascii="Times New Roman"/>
          <w:noProof/>
          <w:sz w:val="24"/>
        </w:rPr>
        <w:t>3</w:t>
      </w:r>
      <w:r>
        <w:rPr>
          <w:rFonts w:cs="Tahoma" w:hAnsi="Times New Roman" w:ascii="Times New Roman"/>
          <w:noProof/>
          <w:sz w:val="24"/>
        </w:rPr>
        <w:t xml:space="preserve">. </w:t>
      </w:r>
      <w:r w:rsidR="00C749EF" w:rsidRPr="00C749EF">
        <w:rPr>
          <w:rFonts w:cs="Tahoma" w:hAnsi="Times New Roman" w:ascii="Times New Roman"/>
          <w:noProof/>
          <w:sz w:val="24"/>
        </w:rPr>
        <w:t>Stečajnog zakona (Narodne novine, broj 71/15 i 104/17</w:t>
      </w:r>
      <w:r w:rsidR="00C749EF">
        <w:rPr>
          <w:rFonts w:cs="Tahoma" w:hAnsi="Times New Roman" w:ascii="Times New Roman"/>
          <w:noProof/>
          <w:sz w:val="24"/>
        </w:rPr>
        <w:t>)</w:t>
      </w:r>
      <w:r>
        <w:rPr>
          <w:rFonts w:cs="Tahoma" w:hAnsi="Times New Roman" w:ascii="Times New Roman"/>
          <w:noProof/>
          <w:sz w:val="24"/>
        </w:rPr>
        <w:t xml:space="preserve">,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w:t>
      </w:r>
      <w:r w:rsidR="00F264CB">
        <w:rPr>
          <w:rFonts w:cs="Tahoma" w:hAnsi="Times New Roman" w:ascii="Times New Roman"/>
          <w:sz w:val="24"/>
        </w:rPr>
        <w:t>dim oblicima javnog oglašavanja odnosno putem ovlaštenih agencija za prodaju nekre</w:t>
      </w:r>
      <w:r w:rsidR="008C37EC">
        <w:rPr>
          <w:rFonts w:cs="Tahoma" w:hAnsi="Times New Roman" w:ascii="Times New Roman"/>
          <w:sz w:val="24"/>
        </w:rPr>
        <w:t>t</w:t>
      </w:r>
      <w:r w:rsidR="00F264CB">
        <w:rPr>
          <w:rFonts w:cs="Tahoma" w:hAnsi="Times New Roman" w:ascii="Times New Roman"/>
          <w:sz w:val="24"/>
        </w:rPr>
        <w:t>nina.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 xml:space="preserve">u prethodnom dogovoru sa stečajnim upraviteljem </w:t>
      </w:r>
      <w:r w:rsidR="008C37EC">
        <w:rPr>
          <w:rFonts w:cs="Tahoma" w:hAnsi="Times New Roman" w:ascii="Times New Roman"/>
          <w:sz w:val="24"/>
        </w:rPr>
        <w:t xml:space="preserve">pozivom </w:t>
      </w:r>
      <w:r w:rsidR="00C7246B" w:rsidRPr="00C7246B">
        <w:rPr>
          <w:rFonts w:cs="Tahoma" w:hAnsi="Times New Roman" w:ascii="Times New Roman"/>
          <w:sz w:val="24"/>
        </w:rPr>
        <w:t xml:space="preserve">na broj telefona: </w:t>
      </w:r>
      <w:r w:rsidR="00C749EF">
        <w:rPr>
          <w:rFonts w:cs="Tahoma" w:hAnsi="Times New Roman" w:ascii="Times New Roman"/>
          <w:sz w:val="24"/>
        </w:rPr>
        <w:t>099-6380-390.</w:t>
      </w:r>
      <w:r w:rsidR="00C7246B" w:rsidRPr="00C7246B">
        <w:rPr>
          <w:rFonts w:cs="Tahoma" w:hAnsi="Times New Roman" w:ascii="Times New Roman"/>
          <w:sz w:val="24"/>
        </w:rPr>
        <w:t xml:space="preserve"> </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Hrvatskoj gopodarskoj komori radi uvođenja u Očevidnik nekretnina i pokretnina </w:t>
      </w:r>
      <w:r w:rsidR="008C37EC" w:rsidRPr="008C37EC">
        <w:rPr>
          <w:rFonts w:cs="Tahoma" w:hAnsi="Times New Roman" w:ascii="Times New Roman"/>
          <w:sz w:val="24"/>
        </w:rPr>
        <w:t>koje se prodaju u ovršnom i stečajnom postupku kao i</w:t>
      </w:r>
      <w:r w:rsidR="00C749EF">
        <w:rPr>
          <w:rFonts w:cs="Tahoma" w:hAnsi="Times New Roman" w:ascii="Times New Roman"/>
          <w:sz w:val="24"/>
        </w:rPr>
        <w:t xml:space="preserve"> Visokom trgovačkom sudu Republike Hrvatske radi </w:t>
      </w:r>
      <w:r w:rsidR="008C37EC" w:rsidRPr="008C37EC">
        <w:rPr>
          <w:rFonts w:cs="Tahoma" w:hAnsi="Times New Roman" w:ascii="Times New Roman"/>
          <w:sz w:val="24"/>
        </w:rPr>
        <w:t>objave na njihovim mrežnim stranicama</w:t>
      </w:r>
      <w:r w:rsidR="008C37EC">
        <w:rPr>
          <w:rFonts w:cs="Tahoma" w:hAnsi="Times New Roman" w:ascii="Times New Roman"/>
          <w:sz w:val="24"/>
        </w:rPr>
        <w:t>.</w:t>
      </w:r>
      <w:r w:rsidR="008C37EC" w:rsidRPr="008C37EC">
        <w:rPr>
          <w:rFonts w:cs="Tahoma" w:hAnsi="Times New Roman" w:ascii="Times New Roman"/>
          <w:sz w:val="24"/>
        </w:rPr>
        <w:t xml:space="preserve">              </w:t>
      </w:r>
      <w:r w:rsidRPr="00AA0757">
        <w:rPr>
          <w:rFonts w:cs="Tahoma" w:hAnsi="Times New Roman" w:ascii="Times New Roman"/>
          <w:sz w:val="24"/>
        </w:rPr>
        <w:t xml:space="preserve">            </w:t>
      </w:r>
    </w:p>
    <w:p w:rsidRDefault="00310AAD" w:rsidP="0037542D" w:rsidR="00310AAD" w:rsidRPr="00AA0757">
      <w:pPr>
        <w:ind w:left="142"/>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37542D">
        <w:rPr>
          <w:rFonts w:cs="Tahoma" w:hAnsi="Times New Roman" w:ascii="Times New Roman"/>
          <w:sz w:val="24"/>
        </w:rPr>
        <w:t xml:space="preserve"> 18. prosinca</w:t>
      </w:r>
      <w:r w:rsidRPr="00AA0757">
        <w:rPr>
          <w:rFonts w:cs="Tahoma" w:hAnsi="Times New Roman" w:ascii="Times New Roman"/>
          <w:sz w:val="24"/>
        </w:rPr>
        <w:t xml:space="preserve"> </w:t>
      </w:r>
      <w:r w:rsidR="00B05C64">
        <w:rPr>
          <w:rFonts w:cs="Tahoma" w:hAnsi="Times New Roman" w:ascii="Times New Roman"/>
          <w:sz w:val="24"/>
        </w:rPr>
        <w:t>201</w:t>
      </w:r>
      <w:r w:rsidR="008C37EC">
        <w:rPr>
          <w:rFonts w:cs="Tahoma" w:hAnsi="Times New Roman" w:ascii="Times New Roman"/>
          <w:sz w:val="24"/>
        </w:rPr>
        <w:t>7</w:t>
      </w:r>
      <w:r w:rsidR="00B05C64">
        <w:rPr>
          <w:rFonts w:cs="Tahoma" w:hAnsi="Times New Roman" w:ascii="Times New Roman"/>
          <w:sz w:val="24"/>
        </w:rPr>
        <w:t>.</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7D4F23">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7D4F23" w:rsidP="00310AAD" w:rsidR="007D4F23">
      <w:pPr>
        <w:rPr>
          <w:rFonts w:cs="Tahoma" w:hAnsi="Times New Roman" w:ascii="Times New Roman"/>
          <w:sz w:val="24"/>
        </w:rPr>
      </w:pPr>
    </w:p>
    <w:p w:rsidRDefault="007D4F23" w:rsidP="00310AAD" w:rsidR="007D4F23">
      <w:pPr>
        <w:rPr>
          <w:rFonts w:cs="Tahoma" w:hAnsi="Times New Roman" w:ascii="Times New Roman"/>
          <w:sz w:val="24"/>
        </w:rPr>
      </w:pPr>
    </w:p>
    <w:p w:rsidRDefault="007D4F23" w:rsidP="00310AAD" w:rsidR="007D4F23">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7D4F23"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7D4F23">
      <w:pPr>
        <w:rPr>
          <w:rFonts w:cs="Tahoma" w:hAnsi="Times New Roman" w:ascii="Times New Roman"/>
          <w:color w:themeColor="background1" w:val="FFFFFF"/>
          <w:sz w:val="24"/>
        </w:rPr>
      </w:pPr>
      <w:r w:rsidRPr="007D4F23">
        <w:rPr>
          <w:rFonts w:cs="Tahoma" w:hAnsi="Times New Roman" w:ascii="Times New Roman"/>
          <w:color w:themeColor="background1" w:val="FFFFFF"/>
          <w:sz w:val="24"/>
        </w:rPr>
        <w:t>DNA:</w:t>
      </w:r>
    </w:p>
    <w:p w:rsidRDefault="00310AAD" w:rsidP="00310AAD" w:rsidR="00310AAD" w:rsidRPr="007D4F23">
      <w:pPr>
        <w:numPr>
          <w:ilvl w:val="0"/>
          <w:numId w:val="5"/>
        </w:numPr>
        <w:rPr>
          <w:rFonts w:cs="Tahoma" w:hAnsi="Times New Roman" w:ascii="Times New Roman"/>
          <w:color w:themeColor="background1" w:val="FFFFFF"/>
          <w:sz w:val="24"/>
        </w:rPr>
      </w:pPr>
      <w:r w:rsidRPr="007D4F23">
        <w:rPr>
          <w:rFonts w:cs="Tahoma" w:hAnsi="Times New Roman" w:ascii="Times New Roman"/>
          <w:color w:themeColor="background1" w:val="FFFFFF"/>
          <w:sz w:val="24"/>
        </w:rPr>
        <w:t>Stečajnom upravitelju</w:t>
      </w:r>
      <w:r w:rsidR="008C37EC" w:rsidRPr="007D4F23">
        <w:rPr>
          <w:rFonts w:cs="Tahoma" w:hAnsi="Times New Roman" w:ascii="Times New Roman"/>
          <w:color w:themeColor="background1" w:val="FFFFFF"/>
          <w:sz w:val="24"/>
        </w:rPr>
        <w:t xml:space="preserve">, osobno </w:t>
      </w:r>
    </w:p>
    <w:p w:rsidRDefault="008B1941" w:rsidP="0037542D" w:rsidR="0037542D" w:rsidRPr="007D4F23">
      <w:pPr>
        <w:numPr>
          <w:ilvl w:val="0"/>
          <w:numId w:val="5"/>
        </w:numPr>
        <w:rPr>
          <w:rFonts w:cs="Tahoma" w:hAnsi="Times New Roman" w:ascii="Times New Roman"/>
          <w:color w:themeColor="background1" w:val="FFFFFF"/>
          <w:sz w:val="24"/>
        </w:rPr>
      </w:pPr>
      <w:r w:rsidRPr="007D4F23">
        <w:rPr>
          <w:rFonts w:cs="Tahoma" w:hAnsi="Times New Roman" w:ascii="Times New Roman"/>
          <w:color w:themeColor="background1" w:val="FFFFFF"/>
          <w:sz w:val="24"/>
        </w:rPr>
        <w:t xml:space="preserve">RH MF Porezna uprava u </w:t>
      </w:r>
      <w:r w:rsidR="008C37EC" w:rsidRPr="007D4F23">
        <w:rPr>
          <w:rFonts w:cs="Tahoma" w:hAnsi="Times New Roman" w:ascii="Times New Roman"/>
          <w:color w:themeColor="background1" w:val="FFFFFF"/>
          <w:sz w:val="24"/>
        </w:rPr>
        <w:t>Zagrebu</w:t>
      </w:r>
    </w:p>
    <w:p w:rsidRDefault="0037542D" w:rsidP="0037542D" w:rsidR="00F264CB" w:rsidRPr="007D4F23">
      <w:pPr>
        <w:numPr>
          <w:ilvl w:val="0"/>
          <w:numId w:val="5"/>
        </w:numPr>
        <w:rPr>
          <w:rFonts w:cs="Tahoma" w:hAnsi="Times New Roman" w:ascii="Times New Roman"/>
          <w:color w:themeColor="background1" w:val="FFFFFF"/>
          <w:sz w:val="24"/>
        </w:rPr>
      </w:pPr>
      <w:r w:rsidRPr="007D4F23">
        <w:rPr>
          <w:rFonts w:cs="Tahoma" w:hAnsi="Times New Roman" w:ascii="Times New Roman"/>
          <w:color w:themeColor="background1" w:val="FFFFFF"/>
          <w:sz w:val="24"/>
        </w:rPr>
        <w:t>Razlučnom vjerovniku: Grad Zagreb, osobno</w:t>
      </w:r>
    </w:p>
    <w:p w:rsidRDefault="008B1941" w:rsidP="00310AAD" w:rsidR="00310AAD" w:rsidRPr="007D4F23">
      <w:pPr>
        <w:numPr>
          <w:ilvl w:val="0"/>
          <w:numId w:val="5"/>
        </w:numPr>
        <w:rPr>
          <w:rFonts w:cs="Tahoma" w:hAnsi="Times New Roman" w:ascii="Times New Roman"/>
          <w:color w:themeColor="background1" w:val="FFFFFF"/>
          <w:sz w:val="24"/>
        </w:rPr>
      </w:pPr>
      <w:r w:rsidRPr="007D4F23">
        <w:rPr>
          <w:rFonts w:cs="Tahoma" w:hAnsi="Times New Roman" w:ascii="Times New Roman"/>
          <w:color w:themeColor="background1" w:val="FFFFFF"/>
          <w:sz w:val="24"/>
        </w:rPr>
        <w:t>e-</w:t>
      </w:r>
      <w:r w:rsidR="00310AAD" w:rsidRPr="007D4F23">
        <w:rPr>
          <w:rFonts w:cs="Tahoma" w:hAnsi="Times New Roman" w:ascii="Times New Roman"/>
          <w:color w:themeColor="background1" w:val="FFFFFF"/>
          <w:sz w:val="24"/>
        </w:rPr>
        <w:t>Oglasna ploča</w:t>
      </w:r>
    </w:p>
    <w:sectPr w:rsidSect="003443E9" w:rsidR="00310AAD" w:rsidRPr="007D4F2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08AE" w:rsidR="007908AE">
      <w:r>
        <w:separator/>
      </w:r>
    </w:p>
  </w:endnote>
  <w:endnote w:id="0" w:type="continuationSeparator">
    <w:p w:rsidRDefault="007908AE" w:rsidR="007908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08AE" w:rsidR="007908AE">
      <w:r>
        <w:separator/>
      </w:r>
    </w:p>
  </w:footnote>
  <w:footnote w:id="0" w:type="continuationSeparator">
    <w:p w:rsidRDefault="007908AE" w:rsidR="007908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242A41">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ED71B5">
      <w:rPr>
        <w:rFonts w:hAnsi="Times New Roman" w:ascii="Times New Roman"/>
        <w:szCs w:val="22"/>
      </w:rPr>
      <w:t>3356/16</w:t>
    </w:r>
    <w:r w:rsidR="007D4F23">
      <w:rPr>
        <w:rFonts w:hAnsi="Times New Roman" w:ascii="Times New Roman"/>
        <w:szCs w:val="22"/>
      </w:rPr>
      <w:t>-59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CFD"/>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53260"/>
    <w:rsid w:val="00164FDA"/>
    <w:rsid w:val="00170A13"/>
    <w:rsid w:val="00177432"/>
    <w:rsid w:val="00177A30"/>
    <w:rsid w:val="001E2F88"/>
    <w:rsid w:val="001E575C"/>
    <w:rsid w:val="002109AC"/>
    <w:rsid w:val="002167C5"/>
    <w:rsid w:val="0024113F"/>
    <w:rsid w:val="0024257C"/>
    <w:rsid w:val="00242A41"/>
    <w:rsid w:val="0025704F"/>
    <w:rsid w:val="00296403"/>
    <w:rsid w:val="002A5538"/>
    <w:rsid w:val="002B091E"/>
    <w:rsid w:val="002B2A2A"/>
    <w:rsid w:val="002C1105"/>
    <w:rsid w:val="002F2B36"/>
    <w:rsid w:val="0030241C"/>
    <w:rsid w:val="00310AAD"/>
    <w:rsid w:val="00317346"/>
    <w:rsid w:val="00317DF9"/>
    <w:rsid w:val="00327EA7"/>
    <w:rsid w:val="00334965"/>
    <w:rsid w:val="003362FF"/>
    <w:rsid w:val="00337EE1"/>
    <w:rsid w:val="003443E9"/>
    <w:rsid w:val="00360318"/>
    <w:rsid w:val="0036625F"/>
    <w:rsid w:val="0037542D"/>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B38AD"/>
    <w:rsid w:val="004F42DC"/>
    <w:rsid w:val="00504013"/>
    <w:rsid w:val="005054F0"/>
    <w:rsid w:val="00515A6A"/>
    <w:rsid w:val="0052511F"/>
    <w:rsid w:val="00525226"/>
    <w:rsid w:val="005419C8"/>
    <w:rsid w:val="00555835"/>
    <w:rsid w:val="0057341F"/>
    <w:rsid w:val="0057594C"/>
    <w:rsid w:val="00593FFA"/>
    <w:rsid w:val="005A4811"/>
    <w:rsid w:val="005B00EE"/>
    <w:rsid w:val="005C57E1"/>
    <w:rsid w:val="005E4540"/>
    <w:rsid w:val="005E661F"/>
    <w:rsid w:val="005F1421"/>
    <w:rsid w:val="006008F9"/>
    <w:rsid w:val="00642359"/>
    <w:rsid w:val="00645DC1"/>
    <w:rsid w:val="006670BB"/>
    <w:rsid w:val="0068465E"/>
    <w:rsid w:val="006B72D9"/>
    <w:rsid w:val="006E1347"/>
    <w:rsid w:val="006E1E9D"/>
    <w:rsid w:val="006E52BB"/>
    <w:rsid w:val="006F26F0"/>
    <w:rsid w:val="0070227B"/>
    <w:rsid w:val="007160D0"/>
    <w:rsid w:val="00735E39"/>
    <w:rsid w:val="00736971"/>
    <w:rsid w:val="007664ED"/>
    <w:rsid w:val="00776FD1"/>
    <w:rsid w:val="007908AE"/>
    <w:rsid w:val="00791B9D"/>
    <w:rsid w:val="007B75AF"/>
    <w:rsid w:val="007C19FB"/>
    <w:rsid w:val="007C33C9"/>
    <w:rsid w:val="007D4F23"/>
    <w:rsid w:val="007E0A65"/>
    <w:rsid w:val="007E3B92"/>
    <w:rsid w:val="007E6BFA"/>
    <w:rsid w:val="007F048E"/>
    <w:rsid w:val="007F7571"/>
    <w:rsid w:val="008217D5"/>
    <w:rsid w:val="008A516D"/>
    <w:rsid w:val="008B1941"/>
    <w:rsid w:val="008B1BEC"/>
    <w:rsid w:val="008B6BCE"/>
    <w:rsid w:val="008C37EC"/>
    <w:rsid w:val="008C4232"/>
    <w:rsid w:val="008F4C02"/>
    <w:rsid w:val="008F7361"/>
    <w:rsid w:val="0095432E"/>
    <w:rsid w:val="00957E52"/>
    <w:rsid w:val="00971D49"/>
    <w:rsid w:val="00973546"/>
    <w:rsid w:val="0099519D"/>
    <w:rsid w:val="009A0FF6"/>
    <w:rsid w:val="009C364E"/>
    <w:rsid w:val="009D5AF9"/>
    <w:rsid w:val="009F6435"/>
    <w:rsid w:val="009F6D59"/>
    <w:rsid w:val="00A23DC2"/>
    <w:rsid w:val="00A25446"/>
    <w:rsid w:val="00A62482"/>
    <w:rsid w:val="00A74130"/>
    <w:rsid w:val="00AA0757"/>
    <w:rsid w:val="00AB0009"/>
    <w:rsid w:val="00AB05F6"/>
    <w:rsid w:val="00AB1309"/>
    <w:rsid w:val="00AC30C2"/>
    <w:rsid w:val="00AD6D46"/>
    <w:rsid w:val="00B05C64"/>
    <w:rsid w:val="00B12EF9"/>
    <w:rsid w:val="00B334BE"/>
    <w:rsid w:val="00B36118"/>
    <w:rsid w:val="00B364CB"/>
    <w:rsid w:val="00B52117"/>
    <w:rsid w:val="00B5633F"/>
    <w:rsid w:val="00BB50B4"/>
    <w:rsid w:val="00BD4323"/>
    <w:rsid w:val="00C00867"/>
    <w:rsid w:val="00C15792"/>
    <w:rsid w:val="00C172D4"/>
    <w:rsid w:val="00C2297B"/>
    <w:rsid w:val="00C32C1D"/>
    <w:rsid w:val="00C40290"/>
    <w:rsid w:val="00C439A0"/>
    <w:rsid w:val="00C531B2"/>
    <w:rsid w:val="00C7246B"/>
    <w:rsid w:val="00C74832"/>
    <w:rsid w:val="00C749EF"/>
    <w:rsid w:val="00C93F35"/>
    <w:rsid w:val="00CA69C6"/>
    <w:rsid w:val="00CC37E6"/>
    <w:rsid w:val="00CF1387"/>
    <w:rsid w:val="00CF419D"/>
    <w:rsid w:val="00D07094"/>
    <w:rsid w:val="00D12ED3"/>
    <w:rsid w:val="00D17C0C"/>
    <w:rsid w:val="00D45BC5"/>
    <w:rsid w:val="00D4749B"/>
    <w:rsid w:val="00D54DB0"/>
    <w:rsid w:val="00D54F40"/>
    <w:rsid w:val="00D656FA"/>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52A1"/>
    <w:rsid w:val="00ED71B5"/>
    <w:rsid w:val="00EE3CD2"/>
    <w:rsid w:val="00EE5166"/>
    <w:rsid w:val="00EE5BBA"/>
    <w:rsid w:val="00EF42C0"/>
    <w:rsid w:val="00EF42CF"/>
    <w:rsid w:val="00EF5411"/>
    <w:rsid w:val="00F04195"/>
    <w:rsid w:val="00F138B3"/>
    <w:rsid w:val="00F14B88"/>
    <w:rsid w:val="00F264CB"/>
    <w:rsid w:val="00F32355"/>
    <w:rsid w:val="00F35635"/>
    <w:rsid w:val="00F42CFD"/>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242A41"/>
    <w:rPr>
      <w:color w:val="808080"/>
      <w:bdr w:space="0" w:sz="0" w:color="auto" w:val="none"/>
      <w:shd w:fill="auto" w:color="auto" w:val="clear"/>
    </w:rPr>
  </w:style>
  <w:style w:customStyle="true" w:styleId="eSPISCCParagraphDefaultFont" w:type="character">
    <w:name w:val="eSPIS_CC_Paragraph Default Font"/>
    <w:basedOn w:val="Zadanifontodlomka"/>
    <w:rsid w:val="00242A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A4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42A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A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242A41"/>
    <w:rPr>
      <w:color w:val="808080"/>
      <w:bdr w:color="auto" w:space="0" w:sz="0" w:val="none"/>
      <w:shd w:color="auto" w:fill="auto" w:val="clear"/>
    </w:rPr>
  </w:style>
  <w:style w:customStyle="1" w:styleId="eSPISCCParagraphDefaultFont" w:type="character">
    <w:name w:val="eSPIS_CC_Paragraph Default Font"/>
    <w:basedOn w:val="Zadanifontodlomka"/>
    <w:rsid w:val="00242A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A4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42A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A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3142</properties:Characters>
  <properties:Lines>88</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2017-12-18T12:28:00Z</dcterms:created>
  <dc:creator>MK</dc:creator>
  <cp:lastModifiedBy>Sonja Pilić</cp:lastModifiedBy>
  <cp:lastPrinted>2017-12-18T12:31:00Z</cp:lastPrinted>
  <dcterms:modified xmlns:xsi="http://www.w3.org/2001/XMLSchema-instance" xsi:type="dcterms:W3CDTF">2017-12-18T12:35:00Z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