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78e6" w14:paraId="2c778e6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58263E">
        <w:t>D D K d.o.o., Križevci, J. J. Strossmayera 24, MB</w:t>
      </w:r>
      <w:r w:rsidR="00F10C2B" w:rsidRPr="0058263E">
        <w:t xml:space="preserve">S: </w:t>
      </w:r>
      <w:r w:rsidR="0058263E">
        <w:t>010035478</w:t>
      </w:r>
      <w:r w:rsidR="00F10C2B" w:rsidRPr="0058263E">
        <w:t>, OIB:</w:t>
      </w:r>
      <w:r w:rsidR="0058263E">
        <w:t xml:space="preserve"> 02324175660</w:t>
      </w:r>
      <w:r w:rsidR="00637444" w:rsidRPr="0058263E">
        <w:t xml:space="preserve">, dana </w:t>
      </w:r>
      <w:r w:rsidR="0058263E">
        <w:t xml:space="preserve">23.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58263E">
        <w:t>Stečajnog zakona 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>
        <w:t>D D K d.o.o., Križevci, J. J. Strossmayera 24</w:t>
      </w:r>
      <w:r w:rsidR="0081351D" w:rsidRPr="0058263E">
        <w:t xml:space="preserve">, MBS: </w:t>
      </w:r>
      <w:r>
        <w:t>010035478</w:t>
      </w:r>
      <w:r w:rsidR="0081351D" w:rsidRPr="0058263E">
        <w:t>, OIB:</w:t>
      </w:r>
      <w:r>
        <w:t xml:space="preserve"> 02324175660</w:t>
      </w:r>
      <w:r w:rsidR="00CB6C18" w:rsidRPr="0058263E">
        <w:t xml:space="preserve"> iznosi </w:t>
      </w:r>
      <w:r>
        <w:t xml:space="preserve">446.781,30 kn.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 xml:space="preserve">oziva se direktor dužnika </w:t>
      </w:r>
      <w:r w:rsidR="0058263E">
        <w:t>Stjepan Kofler, iz Križevaca, Gajeva 12</w:t>
      </w:r>
      <w:r w:rsidR="0081351D" w:rsidRPr="0058263E">
        <w:t>, OIB:</w:t>
      </w:r>
      <w:r w:rsidR="0058263E">
        <w:t xml:space="preserve"> 34511696922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>pozorava se direktor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23.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St-164/15-3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D3AEC"/>
    <w:rsid w:val="000D41E5"/>
    <w:rsid w:val="000E1119"/>
    <w:rsid w:val="000E51F0"/>
    <w:rsid w:val="000F0403"/>
    <w:rsid w:val="001159F0"/>
    <w:rsid w:val="001770D9"/>
    <w:rsid w:val="001B72D6"/>
    <w:rsid w:val="001E6833"/>
    <w:rsid w:val="00274464"/>
    <w:rsid w:val="00286F6C"/>
    <w:rsid w:val="002B49A1"/>
    <w:rsid w:val="002F1F37"/>
    <w:rsid w:val="003074E6"/>
    <w:rsid w:val="00327690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0FC5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F6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6F6C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6F6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6F6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F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6F6C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6F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6F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D K  društvo s ograničenom odgovornošću za trgovinu i usluge</izvorni_sadrzaj>
    <derivirana_varijabla naziv="DomainObject.Predmet.ProtustrankaFormated_1">  D D K  društvo s ograničenom odgovornošću za trgovinu i usluge</derivirana_varijabla>
  </DomainObject.Predmet.ProtustrankaFormated>
  <DomainObject.Predmet.ProtustrankaFormatedOIB>
    <izvorni_sadrzaj>  D D K  društvo s ograničenom odgovornošću za trgovinu i usluge, OIB 02324175660</izvorni_sadrzaj>
    <derivirana_varijabla naziv="DomainObject.Predmet.ProtustrankaFormatedOIB_1">  D D K  društvo s ograničenom odgovornošću za trgovinu i usluge, OIB 02324175660</derivirana_varijabla>
  </DomainObject.Predmet.ProtustrankaFormatedOIB>
  <DomainObject.Predmet.ProtustrankaFormatedWithAdress>
    <izvorni_sadrzaj> D D K  društvo s ograničenom odgovornošću za trgovinu i usluge, J.J.Strossmayera 24, 48260 Križevci</izvorni_sadrzaj>
    <derivirana_varijabla naziv="DomainObject.Predmet.ProtustrankaFormatedWithAdress_1"> D D K  društvo s ograničenom odgovornošću za trgovinu i usluge, J.J.Strossmayera 24, 48260 Križevci</derivirana_varijabla>
  </DomainObject.Predmet.ProtustrankaFormatedWithAdress>
  <DomainObject.Predmet.ProtustrankaFormatedWithAdressOIB>
    <izvorni_sadrzaj> D D K  društvo s ograničenom odgovornošću za trgovinu i usluge, OIB 02324175660, J.J.Strossmayera 24, 48260 Križevci</izvorni_sadrzaj>
    <derivirana_varijabla naziv="DomainObject.Predmet.ProtustrankaFormatedWithAdressOIB_1"> D D K  društvo s ograničenom odgovornošću za trgovinu i usluge, OIB 02324175660, J.J.Strossmayera 24, 48260 Križevci</derivirana_varijabla>
  </DomainObject.Predmet.ProtustrankaFormatedWithAdressOIB>
  <DomainObject.Predmet.ProtustrankaWithAdress>
    <izvorni_sadrzaj>D D K  društvo s ograničenom odgovornošću za trgovinu i usluge J.J.Strossmayera 24, 48260 Križevci</izvorni_sadrzaj>
    <derivirana_varijabla naziv="DomainObject.Predmet.ProtustrankaWithAdress_1">D D K  društvo s ograničenom odgovornošću za trgovinu i usluge J.J.Strossmayera 24, 48260 Križevci</derivirana_varijabla>
  </DomainObject.Predmet.ProtustrankaWithAdress>
  <DomainObject.Predmet.ProtustrankaWithAdressOIB>
    <izvorni_sadrzaj>D D K  društvo s ograničenom odgovornošću za trgovinu i usluge, OIB 02324175660, J.J.Strossmayera 24, 48260 Križevci</izvorni_sadrzaj>
    <derivirana_varijabla naziv="DomainObject.Predmet.ProtustrankaWithAdressOIB_1">D D K  društvo s ograničenom odgovornošću za trgovinu i usluge, OIB 02324175660, J.J.Strossmayera 24, 48260 Križevci</derivirana_varijabla>
  </DomainObject.Predmet.ProtustrankaWithAdressOIB>
  <DomainObject.Predmet.ProtustrankaNazivFormated>
    <izvorni_sadrzaj>D D K  društvo s ograničenom odgovornošću za trgovinu i usluge</izvorni_sadrzaj>
    <derivirana_varijabla naziv="DomainObject.Predmet.ProtustrankaNazivFormated_1">D D K  društvo s ograničenom odgovornošću za trgovinu i usluge</derivirana_varijabla>
  </DomainObject.Predmet.ProtustrankaNazivFormated>
  <DomainObject.Predmet.ProtustrankaNazivFormatedOIB>
    <izvorni_sadrzaj>D D K  društvo s ograničenom odgovornošću za trgovinu i usluge, OIB 02324175660</izvorni_sadrzaj>
    <derivirana_varijabla naziv="DomainObject.Predmet.ProtustrankaNazivFormatedOIB_1">D D K  društvo s ograničenom odgovornošću za trgovinu i usluge, OIB 02324175660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447142.49</izvorni_sadrzaj>
    <derivirana_varijabla naziv="DomainObject.Predmet.TrenutnaVrijednost_1">447142.49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 D K  društvo s ograničenom odgovornošću za trgovinu i usluge</item>
    </izvorni_sadrzaj>
    <derivirana_varijabla naziv="DomainObject.Predmet.ProtuStrankaListFormated_1">
      <item>D D K  društvo s ograničenom odgovornošću za trgovinu i usluge</item>
    </derivirana_varijabla>
  </DomainObject.Predmet.ProtuStrankaListFormated>
  <DomainObject.Predmet.ProtuStrankaListFormatedOIB>
    <izvorni_sadrzaj>
      <item>D D K  društvo s ograničenom odgovornošću za trgovinu i usluge, OIB 02324175660</item>
    </izvorni_sadrzaj>
    <derivirana_varijabla naziv="DomainObject.Predmet.ProtuStrankaListFormatedOIB_1">
      <item>D D K  društvo s ograničenom odgovornošću za trgovinu i usluge, OIB 02324175660</item>
    </derivirana_varijabla>
  </DomainObject.Predmet.ProtuStrankaListFormatedOIB>
  <DomainObject.Predmet.ProtuStrankaListFormatedWithAdress>
    <izvorni_sadrzaj>
      <item>D D K  društvo s ograničenom odgovornošću za trgovinu i usluge, J.J.Strossmayera 24, 48260 Križevci</item>
    </izvorni_sadrzaj>
    <derivirana_varijabla naziv="DomainObject.Predmet.ProtuStrankaListFormatedWithAdress_1">
      <item>D D K  društvo s ograničenom odgovornošću za trgovinu i usluge, J.J.Strossmayera 24, 48260 Križevci</item>
    </derivirana_varijabla>
  </DomainObject.Predmet.ProtuStrankaListFormatedWithAdress>
  <DomainObject.Predmet.ProtuStrankaListFormatedWithAdressOIB>
    <izvorni_sadrzaj>
      <item>D D K  društvo s ograničenom odgovornošću za trgovinu i usluge, OIB 02324175660, J.J.Strossmayera 24, 48260 Križevci</item>
    </izvorni_sadrzaj>
    <derivirana_varijabla naziv="DomainObject.Predmet.ProtuStrankaListFormatedWithAdressOIB_1">
      <item>D D K  društvo s ograničenom odgovornošću za trgovinu i usluge, OIB 02324175660, J.J.Strossmayera 24, 48260 Križevci</item>
    </derivirana_varijabla>
  </DomainObject.Predmet.ProtuStrankaListFormatedWithAdressOIB>
  <DomainObject.Predmet.ProtuStrankaListNazivFormated>
    <izvorni_sadrzaj>
      <item>D D K  društvo s ograničenom odgovornošću za trgovinu i usluge</item>
    </izvorni_sadrzaj>
    <derivirana_varijabla naziv="DomainObject.Predmet.ProtuStrankaListNazivFormated_1">
      <item>D D K  društvo s ograničenom odgovornošću za trgovinu i usluge</item>
    </derivirana_varijabla>
  </DomainObject.Predmet.ProtuStrankaListNazivFormated>
  <DomainObject.Predmet.ProtuStrankaListNazivFormatedOIB>
    <izvorni_sadrzaj>
      <item>D D K  društvo s ograničenom odgovornošću za trgovinu i usluge, OIB 02324175660</item>
    </izvorni_sadrzaj>
    <derivirana_varijabla naziv="DomainObject.Predmet.ProtuStrankaListNazivFormatedOIB_1">
      <item>D D K  društvo s ograničenom odgovornošću za trgovinu i usluge, OIB 02324175660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 D K  društvo s ograničenom odgovornošću za trgovinu i usluge</izvorni_sadrzaj>
    <derivirana_varijabla naziv="DomainObject.Predmet.ProtustrankaIDrugi_1">D D K 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 D K  društvo s ograničenom odgovornošću za trgovinu i usluge, OIB 02324175660, J.J.Strossmayera 24, 48260 Križevci</izvorni_sadrzaj>
    <derivirana_varijabla naziv="DomainObject.Predmet.ProtustrankaIDrugiAdressOIB_1">D D K  društvo s ograničenom odgovornošću za trgovinu i usluge, OIB 02324175660, J.J.Strossmayera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 D K  društvo s ograničenom odgovornošću za trgovinu i usluge</item>
      <item>Sudski registar</item>
    </izvorni_sadrzaj>
    <derivirana_varijabla naziv="DomainObject.Predmet.SudioniciListNaziv_1">
      <item>Financijska agencija, Regionalni centar Zagreb, Podružnica Varaždin</item>
      <item>D D K 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 D K  društvo s ograničenom odgovornošću za trgovinu i usluge, OIB 02324175660, J.J.Strossmayera 24,48260 Križevci</item>
      <item>Sudski registar</item>
    </izvorni_sadrzaj>
    <derivirana_varijabla naziv="DomainObject.Predmet.SudioniciListAdressOIB_1">
      <item>Financijska agencija, Regionalni centar Zagreb, Podružnica Varaždin, A. Cesarca 2,42000 Varaždin</item>
      <item>D D K  društvo s ograničenom odgovornošću za trgovinu i usluge, OIB 02324175660, J.J.Strossmayera 24,48260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02324175660</item>
      <item>, OIB null</item>
    </izvorni_sadrzaj>
    <derivirana_varijabla naziv="DomainObject.Predmet.SudioniciListNazivOIB_1">
      <item>, OIB null</item>
      <item>, OIB 02324175660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51035-42D1-4342-9CF6-DC2A15B4E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1844</properties:Characters>
  <properties:Lines>47</properties:Lines>
  <properties:Paragraphs>13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2015-09-23T10:58:00Z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