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fe82" w14:paraId="199fe82" w:rsidRDefault="000260CF" w:rsidP="000260CF" w:rsidR="000260CF" w:rsidRPr="00A37BE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37BE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B7466">
        <w:rPr>
          <w:rFonts w:hAnsi="Times New Roman" w:ascii="Times New Roman"/>
          <w:color w:val="auto"/>
          <w:sz w:val="24"/>
          <w:szCs w:val="24"/>
          <w:lang w:val="hr-HR"/>
        </w:rPr>
        <w:t>2789/16-22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A37BE1">
      <w:pPr>
        <w:pStyle w:val="Tijeloteksta-uvlaka2"/>
        <w:ind w:firstLine="0"/>
        <w:rPr>
          <w:szCs w:val="24"/>
        </w:rPr>
      </w:pPr>
      <w:r w:rsidRPr="00A37BE1">
        <w:rPr>
          <w:szCs w:val="24"/>
        </w:rPr>
        <w:tab/>
      </w:r>
      <w:r w:rsidR="0034479E" w:rsidRPr="00A37BE1">
        <w:rPr>
          <w:szCs w:val="24"/>
        </w:rPr>
        <w:t xml:space="preserve">Trgovački sud u Zagrebu po sucu pojedincu Vesni Malenica kao stečajnom sucu u prethodnom postupku radi utvrđivanja pretpostavki za otvaranje stečajnog postupka nad dužnikom </w:t>
      </w:r>
      <w:r w:rsidR="00C312EB" w:rsidRPr="00D24C63">
        <w:rPr>
          <w:szCs w:val="24"/>
        </w:rPr>
        <w:t>INICIJATIVA NOVA, Zagreb, Kneza Ljudevita Posavskog 48c, Zagreb, OIB 45613669826</w:t>
      </w:r>
      <w:r w:rsidR="00C312EB">
        <w:rPr>
          <w:szCs w:val="24"/>
        </w:rPr>
        <w:t>, 14. kolovoza 2017.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A37BE1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</w:t>
      </w:r>
      <w:r w:rsidR="000260CF" w:rsidRPr="00C312EB">
        <w:rPr>
          <w:rFonts w:hAnsi="Times New Roman" w:ascii="Times New Roman"/>
          <w:color w:val="auto"/>
          <w:sz w:val="24"/>
          <w:szCs w:val="24"/>
          <w:lang w:val="hr-HR"/>
        </w:rPr>
        <w:t>upravitelju</w:t>
      </w:r>
      <w:r w:rsidR="000E632C" w:rsidRPr="00C31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312EB" w:rsidRPr="00C312EB">
        <w:rPr>
          <w:rFonts w:hAnsi="Times New Roman" w:ascii="Times New Roman"/>
          <w:color w:val="auto"/>
          <w:sz w:val="24"/>
          <w:szCs w:val="24"/>
        </w:rPr>
        <w:t>Đurđa Dragović Grahek, Kutina, Kneza Trpimira 4/1, OIB 90124243686</w:t>
      </w:r>
      <w:r w:rsidR="0034479E" w:rsidRPr="00C312EB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C312EB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C312EB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>rad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D520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>.000,00 kn.</w:t>
      </w:r>
    </w:p>
    <w:p w:rsidRDefault="00892C9D" w:rsidP="00BC62E1" w:rsidR="00892C9D" w:rsidRPr="00A37BE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FD5206">
        <w:rPr>
          <w:rFonts w:hAnsi="Times New Roman" w:ascii="Times New Roman"/>
          <w:color w:val="auto"/>
          <w:sz w:val="24"/>
          <w:szCs w:val="24"/>
          <w:lang w:val="hr-HR"/>
        </w:rPr>
        <w:t>9423400093111259084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A37BE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A37BE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A37BE1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D5206">
        <w:rPr>
          <w:rFonts w:hAnsi="Times New Roman" w:ascii="Times New Roman"/>
          <w:color w:val="auto"/>
          <w:sz w:val="24"/>
          <w:szCs w:val="24"/>
          <w:lang w:val="hr-HR"/>
        </w:rPr>
        <w:t>14. kolovoz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2660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2660F" w:rsidP="00AB7A2F" w:rsidR="00D2660F" w:rsidRPr="00D2660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2660F" w:rsidP="00995CE9" w:rsidR="00D2660F" w:rsidRPr="00D2660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660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D2660F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A37BE1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60F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6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</w:p>
  <w:p w:rsidRDefault="00D2660F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A3F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88E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479E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93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DA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5C92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BE1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40A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731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66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2EB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660F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206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26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60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60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60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60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D266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660F"/>
    <w:rPr>
      <w:rFonts w:hAnsi="Arial" w:ascii="Arial"/>
      <w:color w:val="0000FF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26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0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0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0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0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D266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660F"/>
    <w:rPr>
      <w:rFonts w:ascii="Arial" w:hAnsi="Arial"/>
      <w:color w:val="0000FF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INICIJATIVA NOVA zastupanog po punomoćniku Božidar Sudarević</izvorni_sadrzaj>
    <derivirana_varijabla naziv="DomainObject.Predmet.ProtustrankaFormated_1">  INICIJATIVA NOVA zastupanog po punomoćniku Božidar Sudarević</derivirana_varijabla>
  </DomainObject.Predmet.ProtustrankaFormated>
  <DomainObject.Predmet.ProtustrankaFormatedOIB>
    <izvorni_sadrzaj>  INICIJATIVA NOVA, OIB 45613669826 zastupanog po punomoćniku Božidar Sudarević</izvorni_sadrzaj>
    <derivirana_varijabla naziv="DomainObject.Predmet.ProtustrankaFormatedOIB_1">  INICIJATIVA NOVA, OIB 45613669826 zastupanog po punomoćniku Božidar Sudarević</derivirana_varijabla>
  </DomainObject.Predmet.ProtustrankaFormatedOIB>
  <DomainObject.Predmet.ProtustrankaFormatedWithAdress>
    <izvorni_sadrzaj> INICIJATIVA NOVA, Kneza Ljudevita Posavskog 48 c, 10000 Zagreb zastupanog po punomoćniku Božidar Sudarević</izvorni_sadrzaj>
    <derivirana_varijabla naziv="DomainObject.Predmet.ProtustrankaFormatedWithAdress_1"> INICIJATIVA NOVA, Kneza Ljudevita Posavskog 48 c, 10000 Zagreb zastupanog po punomoćniku Božidar Sudarević</derivirana_varijabla>
  </DomainObject.Predmet.ProtustrankaFormatedWithAdress>
  <DomainObject.Predmet.ProtustrankaFormatedWithAdressOIB>
    <izvorni_sadrzaj> INICIJATIVA NOVA, OIB 45613669826, Kneza Ljudevita Posavskog 48 c, 10000 Zagreb zastupanog po punomoćniku Božidar Sudarević</izvorni_sadrzaj>
    <derivirana_varijabla naziv="DomainObject.Predmet.ProtustrankaFormatedWithAdressOIB_1"> INICIJATIVA NOVA, OIB 45613669826, Kneza Ljudevita Posavskog 48 c, 10000 Zagreb zastupanog po punomoćniku Božidar Sudarević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Sudarević; vjerovnici</izvorni_sadrzaj>
    <derivirana_varijabla naziv="DomainObject.Predmet.StrankaFormated_1">  FINA Regionalni centar Zagreb; Božidar Sudarević; vjerovnici</derivirana_varijabla>
  </DomainObject.Predmet.StrankaFormated>
  <DomainObject.Predmet.StrankaFormatedOIB>
    <izvorni_sadrzaj>  FINA Regionalni centar Zagreb, OIB 85821130368; Božidar Sudarević, OIB 52004039750; vjerovnici</izvorni_sadrzaj>
    <derivirana_varijabla naziv="DomainObject.Predmet.StrankaFormatedOIB_1">  FINA Regionalni centar Zagreb, OIB 85821130368; Božidar Sudarević, OIB 52004039750; vjerovnici</derivirana_varijabla>
  </DomainObject.Predmet.StrankaFormatedOIB>
  <DomainObject.Predmet.StrankaFormatedWithAdress>
    <izvorni_sadrzaj> FINA Regionalni centar Zagreb, Trg svibanjskih žrtava 1995. br. 1, 10000 Zagreb; Božidar Sudarević, 1. Cvjetna 17, 10431 Novaki; vjerovnici</izvorni_sadrzaj>
    <derivirana_varijabla naziv="DomainObject.Predmet.StrankaFormatedWithAdress_1"> FINA Regionalni centar Zagreb, Trg svibanjskih žrtava 1995. br. 1, 10000 Zagreb; Božidar Sudarević, 1. Cvjetna 17, 10431 Novaki; vjerovnici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Novaki; vjerovnici</izvorni_sadrzaj>
    <derivirana_varijabla naziv="DomainObject.Predmet.StrankaFormatedWithAdressOIB_1"> FINA Regionalni centar Zagreb, OIB 85821130368, Trg svibanjskih žrtava 1995. br. 1, 10000 Zagreb; Božidar Sudarević, OIB 52004039750, 1. Cvjetna 17, 10431 Novaki; vjerovnici</derivirana_varijabla>
  </DomainObject.Predmet.StrankaFormatedWithAdressOIB>
  <DomainObject.Predmet.StrankaWithAdress>
    <izvorni_sadrzaj>FINA Regionalni centar Zagreb Trg svibanjskih žrtava 1995. br. 1,10000 Zagreb,Božidar Sudarević 1. Cvjetna 17,10431 Novaki,vjerovnici </izvorni_sadrzaj>
    <derivirana_varijabla naziv="DomainObject.Predmet.StrankaWithAdress_1">FINA Regionalni centar Zagreb Trg svibanjskih žrtava 1995. br. 1,10000 Zagreb,Božidar Sudarević 1. Cvjetna 17,10431 Novaki,vjerovnici 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Novaki,vjerovnici</izvorni_sadrzaj>
    <derivirana_varijabla naziv="DomainObject.Predmet.StrankaWithAdressOIB_1">FINA Regionalni centar Zagreb, OIB 85821130368, Trg svibanjskih žrtava 1995. br. 1,10000 Zagreb,Božidar Sudarević, OIB 52004039750, 1. Cvjetna 17,10431 Novaki,vjerovnici</derivirana_varijabla>
  </DomainObject.Predmet.StrankaWithAdressOIB>
  <DomainObject.Predmet.StrankaNazivFormated>
    <izvorni_sadrzaj>FINA Regionalni centar Zagreb,Božidar Sudarević,vjerovnici</izvorni_sadrzaj>
    <derivirana_varijabla naziv="DomainObject.Predmet.StrankaNazivFormated_1">FINA Regionalni centar Zagreb,Božidar Sudarević,vjerovnici</derivirana_varijabla>
  </DomainObject.Predmet.StrankaNazivFormated>
  <DomainObject.Predmet.StrankaNazivFormatedOIB>
    <izvorni_sadrzaj>FINA Regionalni centar Zagreb, OIB 85821130368,Božidar Sudarević, OIB 52004039750,vjerovnici</izvorni_sadrzaj>
    <derivirana_varijabla naziv="DomainObject.Predmet.StrankaNazivFormatedOIB_1">FINA Regionalni centar Zagreb, OIB 85821130368,Božidar Sudarević, OIB 52004039750,vjerovnici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  <item>vjerovnici</item>
    </izvorni_sadrzaj>
    <derivirana_varijabla naziv="DomainObject.Predmet.StrankaListFormated_1">
      <item>FINA Regionalni centar Zagreb</item>
      <item>Božidar Sudarević</item>
      <item>vjerovnici</item>
    </derivirana_varijabla>
  </DomainObject.Predmet.StrankaListFormated>
  <DomainObject.Predmet.StrankaListFormatedOIB>
    <izvorni_sadrzaj>
      <item>FINA Regionalni centar Zagreb, OIB 85821130368</item>
      <item>Božidar Sudarević, OIB 52004039750</item>
      <item>vjerovnici</item>
    </izvorni_sadrzaj>
    <derivirana_varijabla naziv="DomainObject.Predmet.StrankaListFormatedOIB_1">
      <item>FINA Regionalni centar Zagreb, OIB 85821130368</item>
      <item>Božidar Sudarević, OIB 52004039750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  <item>vjerovnici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  <item>vjerovnici</item>
    </derivirana_varijabla>
  </DomainObject.Predmet.StrankaListFormatedWithAdressOIB>
  <DomainObject.Predmet.StrankaListNazivFormated>
    <izvorni_sadrzaj>
      <item>FINA Regionalni centar Zagreb</item>
      <item>Božidar Sudarević</item>
      <item>vjerovnici</item>
    </izvorni_sadrzaj>
    <derivirana_varijabla naziv="DomainObject.Predmet.StrankaListNazivFormated_1">
      <item>FINA Regionalni centar Zagreb</item>
      <item>Božidar Sudarević</item>
      <item>vjerovnici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  <item>vjerovnici</item>
    </izvorni_sadrzaj>
    <derivirana_varijabla naziv="DomainObject.Predmet.StrankaListNazivFormatedOIB_1">
      <item>FINA Regionalni centar Zagreb, OIB 85821130368</item>
      <item>Božidar Sudarević, OIB 52004039750</item>
      <item>vjerovnici</item>
    </derivirana_varijabla>
  </DomainObject.Predmet.StrankaListNazivFormatedOIB>
  <DomainObject.Predmet.ProtuStrankaListFormated>
    <izvorni_sadrzaj>
      <item>INICIJATIVA NOVA zastupanog po punomoćniku Božidar Sudarević</item>
    </izvorni_sadrzaj>
    <derivirana_varijabla naziv="DomainObject.Predmet.ProtuStrankaListFormated_1">
      <item>INICIJATIVA NOVA zastupanog po punomoćniku Božidar Sudarević</item>
    </derivirana_varijabla>
  </DomainObject.Predmet.ProtuStrankaListFormated>
  <DomainObject.Predmet.ProtuStrankaListFormatedOIB>
    <izvorni_sadrzaj>
      <item>INICIJATIVA NOVA, OIB 45613669826 zastupanog po punomoćniku Božidar Sudarević</item>
    </izvorni_sadrzaj>
    <derivirana_varijabla naziv="DomainObject.Predmet.ProtuStrankaListFormatedOIB_1">
      <item>INICIJATIVA NOVA, OIB 45613669826 zastupanog po punomoćniku Božidar Sudarević</item>
    </derivirana_varijabla>
  </DomainObject.Predmet.ProtuStrankaListFormatedOIB>
  <DomainObject.Predmet.ProtuStrankaListFormatedWithAdress>
    <izvorni_sadrzaj>
      <item>INICIJATIVA NOVA, Kneza Ljudevita Posavskog 48 c, 10000 Zagreb zastupanog po punomoćniku Božidar Sudarević</item>
    </izvorni_sadrzaj>
    <derivirana_varijabla naziv="DomainObject.Predmet.ProtuStrankaListFormatedWithAdress_1">
      <item>INICIJATIVA NOVA, Kneza Ljudevita Posavskog 48 c, 10000 Zagreb zastupanog po punomoćniku Božidar Sudarević</item>
    </derivirana_varijabla>
  </DomainObject.Predmet.ProtuStrankaListFormatedWithAdress>
  <DomainObject.Predmet.ProtuStrankaListFormatedWithAdressOIB>
    <izvorni_sadrzaj>
      <item>INICIJATIVA NOVA, OIB 45613669826, Kneza Ljudevita Posavskog 48 c, 10000 Zagreb zastupanog po punomoćniku Božidar Sudarević</item>
    </izvorni_sadrzaj>
    <derivirana_varijabla naziv="DomainObject.Predmet.ProtuStrankaListFormatedWithAdressOIB_1">
      <item>INICIJATIVA NOVA, OIB 45613669826, Kneza Ljudevita Posavskog 48 c, 10000 Zagreb zastupanog po punomoćniku Božidar Sudarević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Đurđa Dragović-Grahek</item>
      <item>Božidar Sudarević punomoćnik sudionika u postupku INICIJATIVA NOVA</item>
    </izvorni_sadrzaj>
    <derivirana_varijabla naziv="DomainObject.Predmet.OstaliListFormated_1">
      <item>Đurđa Dragović-Grahek</item>
      <item>Božidar Sudarević punomoćnik sudionika u postupku INICIJATIVA NOVA</item>
    </derivirana_varijabla>
  </DomainObject.Predmet.OstaliListFormated>
  <DomainObject.Predmet.OstaliListFormatedOIB>
    <izvorni_sadrzaj>
      <item>Đurđa Dragović-Grahek, OIB 90124243686</item>
      <item>Božidar Sudarević, OIB 52004039750 punomoćnik sudionika u postupku INICIJATIVA NOVA</item>
    </izvorni_sadrzaj>
    <derivirana_varijabla naziv="DomainObject.Predmet.OstaliListFormatedOIB_1">
      <item>Đurđa Dragović-Grahek, OIB 90124243686</item>
      <item>Božidar Sudarević, OIB 52004039750 punomoćnik sudionika u postupku INICIJATIVA NOVA</item>
    </derivirana_varijabla>
  </DomainObject.Predmet.OstaliListFormatedOIB>
  <DomainObject.Predmet.OstaliListFormatedWithAdress>
    <izvorni_sadrzaj>
      <item>Đurđa Dragović-Grahek, Kneza Trpimira 4/1, 44320 Kutina</item>
      <item>Božidar Sudarević, 1. Cvjetna 17, 10431 Novaki punomoćnik sudionika u postupku INICIJATIVA NOVA</item>
    </izvorni_sadrzaj>
    <derivirana_varijabla naziv="DomainObject.Predmet.OstaliListFormatedWithAdress_1">
      <item>Đurđa Dragović-Grahek, Kneza Trpimira 4/1, 44320 Kutina</item>
      <item>Božidar Sudarević, 1. Cvjetna 17, 10431 Novaki punomoćnik sudionika u postupku INICIJATIVA NOVA</item>
    </derivirana_varijabla>
  </DomainObject.Predmet.OstaliListFormatedWithAdress>
  <DomainObject.Predmet.OstaliListFormatedWithAdressOIB>
    <izvorni_sadrzaj>
      <item>Đurđa Dragović-Grahek, OIB 90124243686, Kneza Trpimira 4/1, 44320 Kutina</item>
      <item>Božidar Sudarević, OIB 52004039750, 1. Cvjetna 17, 10431 Novaki punomoćnik sudionika u postupku INICIJATIVA NOVA</item>
    </izvorni_sadrzaj>
    <derivirana_varijabla naziv="DomainObject.Predmet.OstaliListFormatedWithAdressOIB_1">
      <item>Đurđa Dragović-Grahek, OIB 90124243686, Kneza Trpimira 4/1, 44320 Kutina</item>
      <item>Božidar Sudarević, OIB 52004039750, 1. Cvjetna 17, 10431 Novaki punomoćnik sudionika u postupku INICIJATIVA NOVA</item>
    </derivirana_varijabla>
  </DomainObject.Predmet.OstaliListFormatedWithAdressOIB>
  <DomainObject.Predmet.OstaliListNazivFormated>
    <izvorni_sadrzaj>
      <item>Đurđa Dragović-Grahek</item>
      <item>Božidar Sudarević</item>
    </izvorni_sadrzaj>
    <derivirana_varijabla naziv="DomainObject.Predmet.OstaliListNazivFormated_1">
      <item>Đurđa Dragović-Grahek</item>
      <item>Božidar Sudarević</item>
    </derivirana_varijabla>
  </DomainObject.Predmet.OstaliListNazivFormated>
  <DomainObject.Predmet.OstaliListNazivFormatedOIB>
    <izvorni_sadrzaj>
      <item>Đurđa Dragović-Grahek, OIB 90124243686</item>
      <item>Božidar Sudarević, OIB 52004039750</item>
    </izvorni_sadrzaj>
    <derivirana_varijabla naziv="DomainObject.Predmet.OstaliListNazivFormatedOIB_1">
      <item>Đurđa Dragović-Grahek, OIB 90124243686</item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Đurđa Dragović-Grahek</item>
      <item>Božidar Sudarević</item>
      <item>vjerovnici</item>
    </izvorni_sadrzaj>
    <derivirana_varijabla naziv="DomainObject.Predmet.SudioniciListNaziv_1">
      <item>FINA Regionalni centar Zagreb</item>
      <item>INICIJATIVA NOVA</item>
      <item>Božidar Sudarević</item>
      <item>Đurđa Dragović-Grahek</item>
      <item>Božidar Sudarević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90124243686</item>
      <item>, OIB 52004039750</item>
      <item>, OIB null</item>
    </izvorni_sadrzaj>
    <derivirana_varijabla naziv="DomainObject.Predmet.SudioniciListNazivOIB_1">
      <item>, OIB 85821130368</item>
      <item>, OIB 45613669826</item>
      <item>, OIB 52004039750</item>
      <item>, OIB 90124243686</item>
      <item>, OIB 52004039750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1411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2017-08-14T09:18:00Z</dcterms:created>
  <dc:creator>malenicav</dc:creator>
  <cp:lastModifiedBy>Kristina Švajger</cp:lastModifiedBy>
  <cp:lastPrinted>2017-08-14T09:22:00Z</cp:lastPrinted>
  <dcterms:modified xmlns:xsi="http://www.w3.org/2001/XMLSchema-instance" xsi:type="dcterms:W3CDTF">2017-08-14T09:22:00Z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