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443d" w14:paraId="e69443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E22C6">
        <w:rPr>
          <w:b/>
          <w:lang w:val="hr-HR"/>
        </w:rPr>
        <w:t>1240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E22C6">
        <w:rPr>
          <w:lang w:val="hr-HR"/>
        </w:rPr>
        <w:t>DARGA d.o.o. Split, Janjevska ulica 4, OIB: 69934448128, MBS: 060066194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E22C6">
        <w:rPr>
          <w:lang w:val="hr-HR"/>
        </w:rPr>
        <w:t>DARGA d.o.o. Split, Janjevska ulica 4, OIB: 69934448128, MBS: 060066194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D1C86">
        <w:t xml:space="preserve">Zdenko </w:t>
      </w:r>
      <w:r w:rsidR="000D1C86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E22C6">
        <w:rPr>
          <w:lang w:val="hr-HR"/>
        </w:rPr>
        <w:t>DARGA d.o.o. Split, Janjevska ulica 4, OIB: 69934448128, MBS: 060066194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E22C6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E22C6">
        <w:rPr>
          <w:lang w:val="hr-HR"/>
        </w:rPr>
        <w:t>DARGA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E22C6">
        <w:rPr>
          <w:lang w:val="hr-HR"/>
        </w:rPr>
        <w:t>1248</w:t>
      </w:r>
      <w:r>
        <w:rPr>
          <w:lang w:val="hr-HR"/>
        </w:rPr>
        <w:t xml:space="preserve"> dan</w:t>
      </w:r>
      <w:r w:rsidR="00AD537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E22C6">
        <w:rPr>
          <w:lang w:val="hr-HR"/>
        </w:rPr>
        <w:t>74.417,44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1E22C6" w:rsidP="00403F01" w:rsidR="001E22C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4A4F" w:rsidRPr="00704A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1E22C6">
      <w:t>240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D1C86"/>
    <w:rsid w:val="00110325"/>
    <w:rsid w:val="00133015"/>
    <w:rsid w:val="00160774"/>
    <w:rsid w:val="001761EE"/>
    <w:rsid w:val="00193F49"/>
    <w:rsid w:val="001C5DD3"/>
    <w:rsid w:val="001E0DA6"/>
    <w:rsid w:val="001E22C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04A4F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AD537C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A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A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A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A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A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A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A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A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DARGA d.o.o. za unutarnju i vanjsku trgovinu, turizam, usluge, ugostiteljstvo i cestovni promet</izvorni_sadrzaj>
    <derivirana_varijabla naziv="DomainObject.Predmet.ProtustrankaFormated_1">  DARGA d.o.o. za unutarnju i vanjsku trgovinu, turizam, usluge, ugostiteljstvo i cestovni promet</derivirana_varijabla>
  </DomainObject.Predmet.ProtustrankaFormated>
  <DomainObject.Predmet.ProtustrankaFormatedOIB>
    <izvorni_sadrzaj>  DARGA d.o.o. za unutarnju i vanjsku trgovinu, turizam, usluge, ugostiteljstvo i cestovni promet, OIB 69934448128</izvorni_sadrzaj>
    <derivirana_varijabla naziv="DomainObject.Predmet.ProtustrankaFormatedOIB_1">  DARGA d.o.o. za unutarnju i vanjsku trgovinu, turizam, usluge, ugostiteljstvo i cestovni promet, OIB 69934448128</derivirana_varijabla>
  </DomainObject.Predmet.ProtustrankaFormatedOIB>
  <DomainObject.Predmet.ProtustrankaFormatedWithAdress>
    <izvorni_sadrzaj> DARGA d.o.o. za unutarnju i vanjsku trgovinu, turizam, usluge, ugostiteljstvo i cestovni promet, Janjevska Ulica 4, 21000 Split</izvorni_sadrzaj>
    <derivirana_varijabla naziv="DomainObject.Predmet.ProtustrankaFormatedWithAdress_1"> DARGA d.o.o. za unutarnju i vanjsku trgovinu, turizam, usluge, ugostiteljstvo i cestovni promet, Janjevska Ulica 4, 21000 Split</derivirana_varijabla>
  </DomainObject.Predmet.ProtustrankaFormatedWithAdress>
  <DomainObject.Predmet.ProtustrankaFormatedWithAdressOIB>
    <izvorni_sadrzaj> DARGA d.o.o. za unutarnju i vanjsku trgovinu, turizam, usluge, ugostiteljstvo i cestovni promet, OIB 69934448128, Janjevska Ulica 4, 21000 Split</izvorni_sadrzaj>
    <derivirana_varijabla naziv="DomainObject.Predmet.ProtustrankaFormatedWithAdressOIB_1"> DARGA d.o.o. za unutarnju i vanjsku trgovinu, turizam, usluge, ugostiteljstvo i cestovni promet, OIB 69934448128, Janjevska Ulica 4, 21000 Split</derivirana_varijabla>
  </DomainObject.Predmet.ProtustrankaFormatedWithAdressOIB>
  <DomainObject.Predmet.ProtustrankaWithAdress>
    <izvorni_sadrzaj>DARGA d.o.o. za unutarnju i vanjsku trgovinu, turizam, usluge, ugostiteljstvo i cestovni promet Janjevska Ulica 4, 21000 Split</izvorni_sadrzaj>
    <derivirana_varijabla naziv="DomainObject.Predmet.ProtustrankaWithAdress_1">DARGA d.o.o. za unutarnju i vanjsku trgovinu, turizam, usluge, ugostiteljstvo i cestovni promet Janjevska Ulica 4, 21000 Split</derivirana_varijabla>
  </DomainObject.Predmet.ProtustrankaWithAdress>
  <DomainObject.Predmet.ProtustrankaWithAdressOIB>
    <izvorni_sadrzaj>DARGA d.o.o. za unutarnju i vanjsku trgovinu, turizam, usluge, ugostiteljstvo i cestovni promet, OIB 69934448128, Janjevska Ulica 4, 21000 Split</izvorni_sadrzaj>
    <derivirana_varijabla naziv="DomainObject.Predmet.ProtustrankaWithAdressOIB_1">DARGA d.o.o. za unutarnju i vanjsku trgovinu, turizam, usluge, ugostiteljstvo i cestovni promet, OIB 69934448128, Janjevska Ulica 4, 21000 Split</derivirana_varijabla>
  </DomainObject.Predmet.ProtustrankaWithAdressOIB>
  <DomainObject.Predmet.ProtustrankaNazivFormated>
    <izvorni_sadrzaj>DARGA d.o.o. za unutarnju i vanjsku trgovinu, turizam, usluge, ugostiteljstvo i cestovni promet</izvorni_sadrzaj>
    <derivirana_varijabla naziv="DomainObject.Predmet.ProtustrankaNazivFormated_1">DARGA d.o.o. za unutarnju i vanjsku trgovinu, turizam, usluge, ugostiteljstvo i cestovni promet</derivirana_varijabla>
  </DomainObject.Predmet.ProtustrankaNazivFormated>
  <DomainObject.Predmet.ProtustrankaNazivFormatedOIB>
    <izvorni_sadrzaj>DARGA d.o.o. za unutarnju i vanjsku trgovinu, turizam, usluge, ugostiteljstvo i cestovni promet, OIB 69934448128</izvorni_sadrzaj>
    <derivirana_varijabla naziv="DomainObject.Predmet.ProtustrankaNazivFormatedOIB_1">DARGA d.o.o. za unutarnju i vanjsku trgovinu, turizam, usluge, ugostiteljstvo i cestovni promet, OIB 69934448128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74417.44</izvorni_sadrzaj>
    <derivirana_varijabla naziv="DomainObject.Predmet.TrenutnaVrijednost_1">74417.44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DARGA d.o.o. za unutarnju i vanjsku trgovinu, turizam, usluge, ugostiteljstvo i cestovni promet</item>
    </izvorni_sadrzaj>
    <derivirana_varijabla naziv="DomainObject.Predmet.ProtuStrankaListFormated_1">
      <item>DARGA d.o.o. za unutarnju i vanjsku trgovinu, turizam, usluge, ugostiteljstvo i cestovni promet</item>
    </derivirana_varijabla>
  </DomainObject.Predmet.ProtuStrankaListFormated>
  <DomainObject.Predmet.ProtuStrankaListFormatedOIB>
    <izvorni_sadrzaj>
      <item>DARGA d.o.o. za unutarnju i vanjsku trgovinu, turizam, usluge, ugostiteljstvo i cestovni promet, OIB 69934448128</item>
    </izvorni_sadrzaj>
    <derivirana_varijabla naziv="DomainObject.Predmet.ProtuStrankaListFormatedOIB_1">
      <item>DARGA d.o.o. za unutarnju i vanjsku trgovinu, turizam, usluge, ugostiteljstvo i cestovni promet, OIB 69934448128</item>
    </derivirana_varijabla>
  </DomainObject.Predmet.ProtuStrankaListFormatedOIB>
  <DomainObject.Predmet.ProtuStrankaListFormatedWithAdress>
    <izvorni_sadrzaj>
      <item>DARGA d.o.o. za unutarnju i vanjsku trgovinu, turizam, usluge, ugostiteljstvo i cestovni promet, Janjevska Ulica 4, 21000 Split</item>
    </izvorni_sadrzaj>
    <derivirana_varijabla naziv="DomainObject.Predmet.ProtuStrankaListFormatedWithAdress_1">
      <item>DARGA d.o.o. za unutarnju i vanjsku trgovinu, turizam, usluge, ugostiteljstvo i cestovni promet, Janjevska Ulica 4, 21000 Split</item>
    </derivirana_varijabla>
  </DomainObject.Predmet.ProtuStrankaListFormatedWithAdress>
  <DomainObject.Predmet.ProtuStrankaListFormatedWithAdressOIB>
    <izvorni_sadrzaj>
      <item>DARGA d.o.o. za unutarnju i vanjsku trgovinu, turizam, usluge, ugostiteljstvo i cestovni promet, OIB 69934448128, Janjevska Ulica 4, 21000 Split</item>
    </izvorni_sadrzaj>
    <derivirana_varijabla naziv="DomainObject.Predmet.ProtuStrankaListFormatedWithAdressOIB_1">
      <item>DARGA d.o.o. za unutarnju i vanjsku trgovinu, turizam, usluge, ugostiteljstvo i cestovni promet, OIB 69934448128, Janjevska Ulica 4, 21000 Split</item>
    </derivirana_varijabla>
  </DomainObject.Predmet.ProtuStrankaListFormatedWithAdressOIB>
  <DomainObject.Predmet.ProtuStrankaListNazivFormated>
    <izvorni_sadrzaj>
      <item>DARGA d.o.o. za unutarnju i vanjsku trgovinu, turizam, usluge, ugostiteljstvo i cestovni promet</item>
    </izvorni_sadrzaj>
    <derivirana_varijabla naziv="DomainObject.Predmet.ProtuStrankaListNazivFormated_1">
      <item>DARGA d.o.o. za unutarnju i vanjsku trgovinu, turizam, usluge, ugostiteljstvo i cestovni promet</item>
    </derivirana_varijabla>
  </DomainObject.Predmet.ProtuStrankaListNazivFormated>
  <DomainObject.Predmet.ProtuStrankaListNazivFormatedOIB>
    <izvorni_sadrzaj>
      <item>DARGA d.o.o. za unutarnju i vanjsku trgovinu, turizam, usluge, ugostiteljstvo i cestovni promet, OIB 69934448128</item>
    </izvorni_sadrzaj>
    <derivirana_varijabla naziv="DomainObject.Predmet.ProtuStrankaListNazivFormatedOIB_1">
      <item>DARGA d.o.o. za unutarnju i vanjsku trgovinu, turizam, usluge, ugostiteljstvo i cestovni promet, OIB 69934448128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DARGA d.o.o. za unutarnju i vanjsku trgovinu, turizam, usluge, ugostiteljstvo i cestovni promet</izvorni_sadrzaj>
    <derivirana_varijabla naziv="DomainObject.Predmet.ProtustrankaIDrugi_1">DARGA d.o.o. za unutarnju i vanjsku trgovinu, turizam, usluge, ugostiteljstvo i cestovni promet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DARGA d.o.o. za unutarnju i vanjsku trgovinu, turizam, usluge, ugostiteljstvo i cestovni promet, OIB 69934448128, Janjevska Ulica 4, 21000 Split</izvorni_sadrzaj>
    <derivirana_varijabla naziv="DomainObject.Predmet.ProtustrankaIDrugiAdressOIB_1">DARGA d.o.o. za unutarnju i vanjsku trgovinu, turizam, usluge, ugostiteljstvo i cestovni promet, OIB 69934448128, Janjevska Ulica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DARGA d.o.o. za unutarnju i vanjsku trgovinu, turizam, usluge, ugostiteljstvo i cestovni promet</item>
      <item>FINANCIJSKA AGENCIJA RC SPLIT</item>
    </izvorni_sadrzaj>
    <derivirana_varijabla naziv="DomainObject.Predmet.SudioniciListNaziv_1">
      <item>DARGA d.o.o. za unutarnju i vanjsku trgovinu, turizam, usluge, ugostiteljstvo i cestovni promet</item>
      <item>FINANCIJSKA AGENCIJA RC SPLIT</item>
    </derivirana_varijabla>
  </DomainObject.Predmet.SudioniciListNaziv>
  <DomainObject.Predmet.SudioniciListAdressOIB>
    <izvorni_sadrzaj>
      <item>DARGA d.o.o. za unutarnju i vanjsku trgovinu, turizam, usluge, ugostiteljstvo i cestovni promet, OIB 69934448128, Janjevska Ulica 4,21000 Split</item>
      <item>FINANCIJSKA AGENCIJA RC SPLIT, OIB 85821130368, Mažuranićevo šetalište 24b,21000 Split</item>
    </izvorni_sadrzaj>
    <derivirana_varijabla naziv="DomainObject.Predmet.SudioniciListAdressOIB_1">
      <item>DARGA d.o.o. za unutarnju i vanjsku trgovinu, turizam, usluge, ugostiteljstvo i cestovni promet, OIB 69934448128, Janjevska Ulica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69934448128</item>
      <item>, OIB 85821130368</item>
    </izvorni_sadrzaj>
    <derivirana_varijabla naziv="DomainObject.Predmet.SudioniciListNazivOIB_1">
      <item>, OIB 69934448128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A5189-7D89-4AC8-BD22-3AF93D0F8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4001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2015-12-31T07:56:00Z</cp:lastPrinted>
  <dcterms:modified xmlns:xsi="http://www.w3.org/2001/XMLSchema-instance" xsi:type="dcterms:W3CDTF">2015-12-31T07:57:00Z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