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616ac17" w14:paraId="616ac17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dužnikom </w:t>
      </w:r>
      <w:r w:rsidR="00B04D66">
        <w:t>SMART FOOD j.d.o.o. za usluge i trgovinu, Kraj Donji, Topoljska ulica 11, MBS: 080991432, OIB: 73309324661</w:t>
      </w:r>
      <w:r>
        <w:t>,   temeljem članka 430. Stečajnog zakona (NN 71/15, dalje: SZ), dana 25. travnja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B04D66">
        <w:t>SMART FOOD j.d.o.o. za usluge i trgovinu, Kraj Donji, Topoljska ulica 11, MBS: 080991432, OIB: 73309324661</w:t>
      </w:r>
      <w:r>
        <w:t xml:space="preserve">, na temelju neizvršenih osnova za plaćanje iznosi </w:t>
      </w:r>
      <w:r w:rsidR="00B04D66">
        <w:t>66.230,24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B04D66">
        <w:t>Jelena Gajski, OIB: 22772061066, Zagreb, Male Putine 25</w:t>
      </w:r>
      <w:r>
        <w:t xml:space="preserve">, 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B04D66">
        <w:t>328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450386" w:rsidP="00450386" w:rsidR="00450386">
      <w:pPr>
        <w:ind w:left="708"/>
        <w:jc w:val="center"/>
      </w:pPr>
      <w:r>
        <w:t>U Osijeku  25. travnja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ind w:left="708"/>
        <w:jc w:val="center"/>
      </w:pPr>
    </w:p>
    <w:p w:rsidRDefault="00450386" w:rsidP="00450386" w:rsidR="00450386">
      <w:pPr>
        <w:ind w:left="6372"/>
        <w:jc w:val="both"/>
        <w:rPr>
          <w:bCs/>
        </w:rPr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450386" w:rsidP="00450386" w:rsidR="00450386">
      <w:pPr>
        <w:numPr>
          <w:ilvl w:val="0"/>
          <w:numId w:val="7"/>
        </w:numPr>
      </w:pPr>
      <w:r>
        <w:t>kal. 25.06.2018.</w:t>
      </w:r>
    </w:p>
    <w:p w:rsidRDefault="00B06363" w:rsidP="00B06363" w:rsidR="00B06363" w:rsidRPr="002E3D11"/>
    <w:sectPr w:rsidSect="00AD67F8" w:rsidR="00B06363" w:rsidRPr="002E3D11">
      <w:headerReference w:type="default" r:id="rId10"/>
      <w:headerReference w:type="firs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4D66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B04D66">
      <w:t>broj 18 St-328</w:t>
    </w:r>
    <w:r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20368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64EB7"/>
    <w:rsid w:val="003908EC"/>
    <w:rsid w:val="003E4468"/>
    <w:rsid w:val="004049C3"/>
    <w:rsid w:val="00450386"/>
    <w:rsid w:val="00463C3F"/>
    <w:rsid w:val="005260B0"/>
    <w:rsid w:val="005334A7"/>
    <w:rsid w:val="00544EEB"/>
    <w:rsid w:val="0059612B"/>
    <w:rsid w:val="005A3617"/>
    <w:rsid w:val="005B5061"/>
    <w:rsid w:val="00616E68"/>
    <w:rsid w:val="006320D2"/>
    <w:rsid w:val="006414F4"/>
    <w:rsid w:val="00681766"/>
    <w:rsid w:val="0068651A"/>
    <w:rsid w:val="00696430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A324F9"/>
    <w:rsid w:val="00A85657"/>
    <w:rsid w:val="00A958D2"/>
    <w:rsid w:val="00AB536E"/>
    <w:rsid w:val="00AD67F8"/>
    <w:rsid w:val="00B04D66"/>
    <w:rsid w:val="00B06363"/>
    <w:rsid w:val="00B6125C"/>
    <w:rsid w:val="00C13E72"/>
    <w:rsid w:val="00C3258D"/>
    <w:rsid w:val="00C82963"/>
    <w:rsid w:val="00CA7F62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03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3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3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3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3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03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3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3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3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3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St-328/2018</izvorni_sadrzaj>
    <derivirana_varijabla naziv="DomainObject.Predmet.OznakaBroj_1">St-328/2018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SMART FOOD j.d.o.o.</izvorni_sadrzaj>
    <derivirana_varijabla naziv="DomainObject.Predmet.ProtustrankaFormated_1">  SMART FOOD j.d.o.o.</derivirana_varijabla>
  </DomainObject.Predmet.ProtustrankaFormated>
  <DomainObject.Predmet.ProtustrankaFormatedOIB>
    <izvorni_sadrzaj>  SMART FOOD j.d.o.o., OIB 73309324661</izvorni_sadrzaj>
    <derivirana_varijabla naziv="DomainObject.Predmet.ProtustrankaFormatedOIB_1">  SMART FOOD j.d.o.o., OIB 73309324661</derivirana_varijabla>
  </DomainObject.Predmet.ProtustrankaFormatedOIB>
  <DomainObject.Predmet.ProtustrankaFormatedWithAdress>
    <izvorni_sadrzaj> SMART FOOD j.d.o.o., Topoljska ulica 11, 10291 Kraj Donji</izvorni_sadrzaj>
    <derivirana_varijabla naziv="DomainObject.Predmet.ProtustrankaFormatedWithAdress_1"> SMART FOOD j.d.o.o., Topoljska ulica 11, 10291 Kraj Donji</derivirana_varijabla>
  </DomainObject.Predmet.ProtustrankaFormatedWithAdress>
  <DomainObject.Predmet.ProtustrankaFormatedWithAdressOIB>
    <izvorni_sadrzaj> SMART FOOD j.d.o.o., OIB 73309324661, Topoljska ulica 11, 10291 Kraj Donji</izvorni_sadrzaj>
    <derivirana_varijabla naziv="DomainObject.Predmet.ProtustrankaFormatedWithAdressOIB_1"> SMART FOOD j.d.o.o., OIB 73309324661, Topoljska ulica 11, 10291 Kraj Donji</derivirana_varijabla>
  </DomainObject.Predmet.ProtustrankaFormatedWithAdressOIB>
  <DomainObject.Predmet.ProtustrankaWithAdress>
    <izvorni_sadrzaj>SMART FOOD j.d.o.o. Topoljska ulica 11, 10291 Kraj Donji</izvorni_sadrzaj>
    <derivirana_varijabla naziv="DomainObject.Predmet.ProtustrankaWithAdress_1">SMART FOOD j.d.o.o. Topoljska ulica 11, 10291 Kraj Donji</derivirana_varijabla>
  </DomainObject.Predmet.ProtustrankaWithAdress>
  <DomainObject.Predmet.ProtustrankaWithAdressOIB>
    <izvorni_sadrzaj>SMART FOOD j.d.o.o., OIB 73309324661, Topoljska ulica 11, 10291 Kraj Donji</izvorni_sadrzaj>
    <derivirana_varijabla naziv="DomainObject.Predmet.ProtustrankaWithAdressOIB_1">SMART FOOD j.d.o.o., OIB 73309324661, Topoljska ulica 11, 10291 Kraj Donji</derivirana_varijabla>
  </DomainObject.Predmet.ProtustrankaWithAdressOIB>
  <DomainObject.Predmet.ProtustrankaNazivFormated>
    <izvorni_sadrzaj>SMART FOOD j.d.o.o.</izvorni_sadrzaj>
    <derivirana_varijabla naziv="DomainObject.Predmet.ProtustrankaNazivFormated_1">SMART FOOD j.d.o.o.</derivirana_varijabla>
  </DomainObject.Predmet.ProtustrankaNazivFormated>
  <DomainObject.Predmet.ProtustrankaNazivFormatedOIB>
    <izvorni_sadrzaj>SMART FOOD j.d.o.o., OIB 73309324661</izvorni_sadrzaj>
    <derivirana_varijabla naziv="DomainObject.Predmet.ProtustrankaNazivFormatedOIB_1">SMART FOOD j.d.o.o., OIB 73309324661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SMART FOOD j.d.o.o.</item>
    </izvorni_sadrzaj>
    <derivirana_varijabla naziv="DomainObject.Predmet.ProtuStrankaListFormated_1">
      <item>SMART FOOD j.d.o.o.</item>
    </derivirana_varijabla>
  </DomainObject.Predmet.ProtuStrankaListFormated>
  <DomainObject.Predmet.ProtuStrankaListFormatedOIB>
    <izvorni_sadrzaj>
      <item>SMART FOOD j.d.o.o., OIB 73309324661</item>
    </izvorni_sadrzaj>
    <derivirana_varijabla naziv="DomainObject.Predmet.ProtuStrankaListFormatedOIB_1">
      <item>SMART FOOD j.d.o.o., OIB 73309324661</item>
    </derivirana_varijabla>
  </DomainObject.Predmet.ProtuStrankaListFormatedOIB>
  <DomainObject.Predmet.ProtuStrankaListFormatedWithAdress>
    <izvorni_sadrzaj>
      <item>SMART FOOD j.d.o.o., Topoljska ulica 11, 10291 Kraj Donji</item>
    </izvorni_sadrzaj>
    <derivirana_varijabla naziv="DomainObject.Predmet.ProtuStrankaListFormatedWithAdress_1">
      <item>SMART FOOD j.d.o.o., Topoljska ulica 11, 10291 Kraj Donji</item>
    </derivirana_varijabla>
  </DomainObject.Predmet.ProtuStrankaListFormatedWithAdress>
  <DomainObject.Predmet.ProtuStrankaListFormatedWithAdressOIB>
    <izvorni_sadrzaj>
      <item>SMART FOOD j.d.o.o., OIB 73309324661, Topoljska ulica 11, 10291 Kraj Donji</item>
    </izvorni_sadrzaj>
    <derivirana_varijabla naziv="DomainObject.Predmet.ProtuStrankaListFormatedWithAdressOIB_1">
      <item>SMART FOOD j.d.o.o., OIB 73309324661, Topoljska ulica 11, 10291 Kraj Donji</item>
    </derivirana_varijabla>
  </DomainObject.Predmet.ProtuStrankaListFormatedWithAdressOIB>
  <DomainObject.Predmet.ProtuStrankaListNazivFormated>
    <izvorni_sadrzaj>
      <item>SMART FOOD j.d.o.o.</item>
    </izvorni_sadrzaj>
    <derivirana_varijabla naziv="DomainObject.Predmet.ProtuStrankaListNazivFormated_1">
      <item>SMART FOOD j.d.o.o.</item>
    </derivirana_varijabla>
  </DomainObject.Predmet.ProtuStrankaListNazivFormated>
  <DomainObject.Predmet.ProtuStrankaListNazivFormatedOIB>
    <izvorni_sadrzaj>
      <item>SMART FOOD j.d.o.o., OIB 73309324661</item>
    </izvorni_sadrzaj>
    <derivirana_varijabla naziv="DomainObject.Predmet.ProtuStrankaListNazivFormatedOIB_1">
      <item>SMART FOOD j.d.o.o., OIB 73309324661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SMART FOOD j.d.o.o.</izvorni_sadrzaj>
    <derivirana_varijabla naziv="DomainObject.Predmet.ProtustrankaIDrugi_1">SMART FOOD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SMART FOOD j.d.o.o., OIB 73309324661, Topoljska ulica 11, 10291 Kraj Donji</izvorni_sadrzaj>
    <derivirana_varijabla naziv="DomainObject.Predmet.ProtustrankaIDrugiAdressOIB_1">SMART FOOD j.d.o.o., OIB 73309324661, Topoljska ulica 11, 10291 Kraj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SMART FOOD j.d.o.o.</item>
      <item>FINA Regionalni centar Zagreb</item>
    </izvorni_sadrzaj>
    <derivirana_varijabla naziv="DomainObject.Predmet.SudioniciListNaziv_1">
      <item>SMART FOOD j.d.o.o.</item>
      <item>FINA Regionalni centar Zagreb</item>
    </derivirana_varijabla>
  </DomainObject.Predmet.SudioniciListNaziv>
  <DomainObject.Predmet.SudioniciListAdressOIB>
    <izvorni_sadrzaj>
      <item>SMART FOOD j.d.o.o., OIB 73309324661, Topoljska ulica 11,10291 Kraj Donji</item>
      <item>FINA Regionalni centar Zagreb, OIB 85821130368, Trg svibanjskih žrtava 1995. 1,10000 Zagreb</item>
    </izvorni_sadrzaj>
    <derivirana_varijabla naziv="DomainObject.Predmet.SudioniciListAdressOIB_1">
      <item>SMART FOOD j.d.o.o., OIB 73309324661, Topoljska ulica 11,10291 Kraj Donji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73309324661</item>
      <item>, OIB 85821130368</item>
    </izvorni_sadrzaj>
    <derivirana_varijabla naziv="DomainObject.Predmet.SudioniciListNazivOIB_1">
      <item>, OIB 73309324661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2143</properties:Characters>
  <properties:Lines>48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2018-04-25T08:17:00Z</dcterms:created>
  <dc:creator>Snježana Andrijanić</dc:creator>
  <cp:lastModifiedBy>Gordana Harc</cp:lastModifiedBy>
  <cp:lastPrinted>2018-04-25T08:17:00Z</cp:lastPrinted>
  <dcterms:modified xmlns:xsi="http://www.w3.org/2001/XMLSchema-instance" xsi:type="dcterms:W3CDTF">2018-04-25T08:19:00Z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- 328-18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