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4B4430">
        <w:tc>
          <w:tcPr>
            <w:tcW w:type="dxa" w:w="3060"/>
            <w:hideMark/>
          </w:tcPr>
          <w:p w:rsidRDefault="00CC03F5" w:rsidP="00CC03F5" w:rsidR="00CC03F5" w:rsidRPr="004B4430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4B443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REPUBLIKA HRVATSKA</w:t>
            </w:r>
          </w:p>
          <w:p w:rsidRDefault="00CC03F5" w:rsidP="00CC03F5" w:rsidR="00CC03F5" w:rsidRPr="004B4430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4B443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4B4430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4B443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659ef57" w14:paraId="659ef57" w:rsidRDefault="00CC03F5" w:rsidP="00CC03F5" w:rsidR="00CC03F5" w:rsidRPr="004B4430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4B443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4B443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4B443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4B443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4B443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4B443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4B443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4B443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  <w:t xml:space="preserve">                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81.</w:t>
      </w:r>
      <w:r w:rsidRPr="004B443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221DE7">
        <w:rPr>
          <w:rFonts w:cs="Times New Roman" w:eastAsia="Times New Roman" w:hAnsi="Times New Roman" w:ascii="Times New Roman"/>
          <w:sz w:val="24"/>
          <w:szCs w:val="24"/>
          <w:lang w:eastAsia="hr-HR"/>
        </w:rPr>
        <w:t>St-3792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CC03F5" w:rsidP="00F84008" w:rsidR="00CC03F5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Mariju Žiškoviću u pravnoj stvari podnositelja zahtjeva Financijske agencije, Zagreb, Trg svibanjskih žrtava 1995. br. 1, za pokretanjem skraćenog stečajnog postupka nad dužnikom </w:t>
      </w:r>
      <w:r w:rsidR="009D3E25">
        <w:rPr>
          <w:rFonts w:cs="Times New Roman" w:eastAsia="Times New Roman" w:hAnsi="Times New Roman" w:ascii="Times New Roman"/>
          <w:sz w:val="24"/>
          <w:szCs w:val="24"/>
          <w:lang w:eastAsia="hr-HR"/>
        </w:rPr>
        <w:t>FIL GRADITELJSTVO d.o.o., Zagreb, Brgadska 16/A</w:t>
      </w:r>
      <w:r w:rsidR="006F06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D3E25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080641267</w:t>
      </w:r>
      <w:r w:rsidR="004B4430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D3E25">
        <w:rPr>
          <w:rFonts w:cs="Times New Roman" w:eastAsia="Times New Roman" w:hAnsi="Times New Roman" w:ascii="Times New Roman"/>
          <w:sz w:val="24"/>
          <w:szCs w:val="24"/>
          <w:lang w:eastAsia="hr-HR"/>
        </w:rPr>
        <w:t>23110811577</w:t>
      </w:r>
      <w:r w:rsidR="005000D4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55229F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13.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5229F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skraćeni stečajni postupak nad dužnikom </w:t>
      </w:r>
      <w:r w:rsidR="009D3E25">
        <w:rPr>
          <w:rFonts w:cs="Times New Roman" w:eastAsia="Times New Roman" w:hAnsi="Times New Roman" w:ascii="Times New Roman"/>
          <w:sz w:val="24"/>
          <w:szCs w:val="24"/>
          <w:lang w:eastAsia="hr-HR"/>
        </w:rPr>
        <w:t>FIL GRADITELJSTVO d.o.o., Zagreb, Brgadska 16/A, MBS: 080641267</w:t>
      </w:r>
      <w:r w:rsidR="009D3E25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D3E25">
        <w:rPr>
          <w:rFonts w:cs="Times New Roman" w:eastAsia="Times New Roman" w:hAnsi="Times New Roman" w:ascii="Times New Roman"/>
          <w:sz w:val="24"/>
          <w:szCs w:val="24"/>
          <w:lang w:eastAsia="hr-HR"/>
        </w:rPr>
        <w:t>23110811577</w:t>
      </w:r>
      <w:r w:rsidR="005000D4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4B4430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9D3E2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1258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te da ukupni iznos duga evidentiranog na temelju neizvršenih osnova za plaćanje iznosi </w:t>
      </w:r>
      <w:r w:rsidR="009D3E25">
        <w:rPr>
          <w:rFonts w:cs="Times New Roman" w:eastAsia="Times New Roman" w:hAnsi="Times New Roman" w:ascii="Times New Roman"/>
          <w:sz w:val="24"/>
          <w:szCs w:val="24"/>
          <w:lang w:eastAsia="hr-HR"/>
        </w:rPr>
        <w:t>32.252,54</w:t>
      </w:r>
      <w:r w:rsidR="00954738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kuna na dan 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1. rujna 2015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84008" w:rsidP="00F84008" w:rsidR="00F84008" w:rsidRPr="004B443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5229F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13. travnja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SUDSKI SAVJETNIK:</w:t>
      </w:r>
    </w:p>
    <w:p w:rsidRDefault="00492E13" w:rsidP="00492E13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MARIO ŽIŠKOVIĆ</w:t>
      </w:r>
      <w:r w:rsidR="00FF092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000D4" w:rsidP="00F84008" w:rsidR="005000D4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5000D4" w:rsidP="00F84008" w:rsidR="005000D4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D3E25" w:rsidP="00F84008" w:rsidR="009D3E25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D3E25" w:rsidP="00F84008" w:rsidR="009D3E25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5000D4" w:rsidP="00F84008" w:rsidR="005000D4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92E13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F84008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Mrežna stranica e-Oglasne ploče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highlight w:val="green"/>
          <w:u w:val="single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highlight w:val="green"/>
          <w:u w:val="single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</w:p>
    <w:p w:rsidRDefault="00F84008" w:rsidP="00F84008" w:rsidR="00F84008" w:rsidRPr="004B443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032871" w:rsidR="00032871" w:rsidRPr="004B4430">
      <w:pPr>
        <w:rPr>
          <w:rFonts w:cs="Times New Roman" w:hAnsi="Times New Roman" w:ascii="Times New Roman"/>
          <w:sz w:val="24"/>
          <w:szCs w:val="24"/>
        </w:rPr>
      </w:pPr>
    </w:p>
    <w:sectPr w:rsidR="00032871" w:rsidRPr="004B443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221DE7"/>
    <w:rsid w:val="00272521"/>
    <w:rsid w:val="00477039"/>
    <w:rsid w:val="00492E13"/>
    <w:rsid w:val="004A66FD"/>
    <w:rsid w:val="004B4430"/>
    <w:rsid w:val="005000D4"/>
    <w:rsid w:val="0055229F"/>
    <w:rsid w:val="00643181"/>
    <w:rsid w:val="006F0699"/>
    <w:rsid w:val="008B2490"/>
    <w:rsid w:val="009037B9"/>
    <w:rsid w:val="009533C9"/>
    <w:rsid w:val="00954738"/>
    <w:rsid w:val="009D3E25"/>
    <w:rsid w:val="00AE3877"/>
    <w:rsid w:val="00BE369E"/>
    <w:rsid w:val="00CC03F5"/>
    <w:rsid w:val="00D568FC"/>
    <w:rsid w:val="00DD3079"/>
    <w:rsid w:val="00F520A4"/>
    <w:rsid w:val="00F84008"/>
    <w:rsid w:val="00FF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725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252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7252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7252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7252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725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25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725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725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725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3792</izvorni_sadrzaj>
    <derivirana_varijabla naziv="DomainObject.Predmet.Broj_1">3792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St-3792/2015</izvorni_sadrzaj>
    <derivirana_varijabla naziv="DomainObject.Predmet.OznakaBroj_1">St-3792/2015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 GRADITELJSTVO d.o.o. za graditeljstvo i trgovinu</izvorni_sadrzaj>
    <derivirana_varijabla naziv="DomainObject.Predmet.ProtustrankaFormated_1">  FIL GRADITELJSTVO d.o.o. za graditeljstvo i trgovinu</derivirana_varijabla>
  </DomainObject.Predmet.ProtustrankaFormated>
  <DomainObject.Predmet.ProtustrankaFormatedOIB>
    <izvorni_sadrzaj>  FIL GRADITELJSTVO d.o.o. za graditeljstvo i trgovinu, OIB 23110811577</izvorni_sadrzaj>
    <derivirana_varijabla naziv="DomainObject.Predmet.ProtustrankaFormatedOIB_1">  FIL GRADITELJSTVO d.o.o. za graditeljstvo i trgovinu, OIB 23110811577</derivirana_varijabla>
  </DomainObject.Predmet.ProtustrankaFormatedOIB>
  <DomainObject.Predmet.ProtustrankaFormatedWithAdress>
    <izvorni_sadrzaj> FIL GRADITELJSTVO d.o.o. za graditeljstvo i trgovinu, Brgadska 16/A, 10000 Zagreb</izvorni_sadrzaj>
    <derivirana_varijabla naziv="DomainObject.Predmet.ProtustrankaFormatedWithAdress_1"> FIL GRADITELJSTVO d.o.o. za graditeljstvo i trgovinu, Brgadska 16/A, 10000 Zagreb</derivirana_varijabla>
  </DomainObject.Predmet.ProtustrankaFormatedWithAdress>
  <DomainObject.Predmet.ProtustrankaFormatedWithAdressOIB>
    <izvorni_sadrzaj> FIL GRADITELJSTVO d.o.o. za graditeljstvo i trgovinu, OIB 23110811577, Brgadska 16/A, 10000 Zagreb</izvorni_sadrzaj>
    <derivirana_varijabla naziv="DomainObject.Predmet.ProtustrankaFormatedWithAdressOIB_1"> FIL GRADITELJSTVO d.o.o. za graditeljstvo i trgovinu, OIB 23110811577, Brgadska 16/A, 10000 Zagreb</derivirana_varijabla>
  </DomainObject.Predmet.ProtustrankaFormatedWithAdressOIB>
  <DomainObject.Predmet.ProtustrankaWithAdress>
    <izvorni_sadrzaj>FIL GRADITELJSTVO d.o.o. za graditeljstvo i trgovinu Brgadska 16/A, 10000 Zagreb</izvorni_sadrzaj>
    <derivirana_varijabla naziv="DomainObject.Predmet.ProtustrankaWithAdress_1">FIL GRADITELJSTVO d.o.o. za graditeljstvo i trgovinu Brgadska 16/A, 10000 Zagreb</derivirana_varijabla>
  </DomainObject.Predmet.ProtustrankaWithAdress>
  <DomainObject.Predmet.ProtustrankaWithAdressOIB>
    <izvorni_sadrzaj>FIL GRADITELJSTVO d.o.o. za graditeljstvo i trgovinu, OIB 23110811577, Brgadska 16/A, 10000 Zagreb</izvorni_sadrzaj>
    <derivirana_varijabla naziv="DomainObject.Predmet.ProtustrankaWithAdressOIB_1">FIL GRADITELJSTVO d.o.o. za graditeljstvo i trgovinu, OIB 23110811577, Brgadska 16/A, 10000 Zagreb</derivirana_varijabla>
  </DomainObject.Predmet.ProtustrankaWithAdressOIB>
  <DomainObject.Predmet.ProtustrankaNazivFormated>
    <izvorni_sadrzaj>FIL GRADITELJSTVO d.o.o. za graditeljstvo i trgovinu</izvorni_sadrzaj>
    <derivirana_varijabla naziv="DomainObject.Predmet.ProtustrankaNazivFormated_1">FIL GRADITELJSTVO d.o.o. za graditeljstvo i trgovinu</derivirana_varijabla>
  </DomainObject.Predmet.ProtustrankaNazivFormated>
  <DomainObject.Predmet.ProtustrankaNazivFormatedOIB>
    <izvorni_sadrzaj>FIL GRADITELJSTVO d.o.o. za graditeljstvo i trgovinu, OIB 23110811577</izvorni_sadrzaj>
    <derivirana_varijabla naziv="DomainObject.Predmet.ProtustrankaNazivFormatedOIB_1">FIL GRADITELJSTVO d.o.o. za graditeljstvo i trgovinu, OIB 23110811577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 GRADITELJSTVO d.o.o. za graditeljstvo i trgovinu</item>
    </izvorni_sadrzaj>
    <derivirana_varijabla naziv="DomainObject.Predmet.ProtuStrankaListFormated_1">
      <item>FIL GRADITELJSTVO d.o.o. za graditeljstvo i trgovinu</item>
    </derivirana_varijabla>
  </DomainObject.Predmet.ProtuStrankaListFormated>
  <DomainObject.Predmet.ProtuStrankaListFormatedOIB>
    <izvorni_sadrzaj>
      <item>FIL GRADITELJSTVO d.o.o. za graditeljstvo i trgovinu, OIB 23110811577</item>
    </izvorni_sadrzaj>
    <derivirana_varijabla naziv="DomainObject.Predmet.ProtuStrankaListFormatedOIB_1">
      <item>FIL GRADITELJSTVO d.o.o. za graditeljstvo i trgovinu, OIB 23110811577</item>
    </derivirana_varijabla>
  </DomainObject.Predmet.ProtuStrankaListFormatedOIB>
  <DomainObject.Predmet.ProtuStrankaListFormatedWithAdress>
    <izvorni_sadrzaj>
      <item>FIL GRADITELJSTVO d.o.o. za graditeljstvo i trgovinu, Brgadska 16/A, 10000 Zagreb</item>
    </izvorni_sadrzaj>
    <derivirana_varijabla naziv="DomainObject.Predmet.ProtuStrankaListFormatedWithAdress_1">
      <item>FIL GRADITELJSTVO d.o.o. za graditeljstvo i trgovinu, Brgadska 16/A, 10000 Zagreb</item>
    </derivirana_varijabla>
  </DomainObject.Predmet.ProtuStrankaListFormatedWithAdress>
  <DomainObject.Predmet.ProtuStrankaListFormatedWithAdressOIB>
    <izvorni_sadrzaj>
      <item>FIL GRADITELJSTVO d.o.o. za graditeljstvo i trgovinu, OIB 23110811577, Brgadska 16/A, 10000 Zagreb</item>
    </izvorni_sadrzaj>
    <derivirana_varijabla naziv="DomainObject.Predmet.ProtuStrankaListFormatedWithAdressOIB_1">
      <item>FIL GRADITELJSTVO d.o.o. za graditeljstvo i trgovinu, OIB 23110811577, Brgadska 16/A, 10000 Zagreb</item>
    </derivirana_varijabla>
  </DomainObject.Predmet.ProtuStrankaListFormatedWithAdressOIB>
  <DomainObject.Predmet.ProtuStrankaListNazivFormated>
    <izvorni_sadrzaj>
      <item>FIL GRADITELJSTVO d.o.o. za graditeljstvo i trgovinu</item>
    </izvorni_sadrzaj>
    <derivirana_varijabla naziv="DomainObject.Predmet.ProtuStrankaListNazivFormated_1">
      <item>FIL GRADITELJSTVO d.o.o. za graditeljstvo i trgovinu</item>
    </derivirana_varijabla>
  </DomainObject.Predmet.ProtuStrankaListNazivFormated>
  <DomainObject.Predmet.ProtuStrankaListNazivFormatedOIB>
    <izvorni_sadrzaj>
      <item>FIL GRADITELJSTVO d.o.o. za graditeljstvo i trgovinu, OIB 23110811577</item>
    </izvorni_sadrzaj>
    <derivirana_varijabla naziv="DomainObject.Predmet.ProtuStrankaListNazivFormatedOIB_1">
      <item>FIL GRADITELJSTVO d.o.o. za graditeljstvo i trgovinu, OIB 23110811577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 GRADITELJSTVO d.o.o. za graditeljstvo i trgovinu</izvorni_sadrzaj>
    <derivirana_varijabla naziv="DomainObject.Predmet.ProtustrankaIDrugi_1">FIL GRADITELJSTVO d.o.o. za graditeljstvo i trgovinu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FIL GRADITELJSTVO d.o.o. za graditeljstvo i trgovinu, OIB 23110811577, Brgadska 16/A, 10000 Zagreb</izvorni_sadrzaj>
    <derivirana_varijabla naziv="DomainObject.Predmet.ProtustrankaIDrugiAdressOIB_1">FIL GRADITELJSTVO d.o.o. za graditeljstvo i trgovinu, OIB 23110811577, Brgadska 16/A,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 GRADITELJSTVO d.o.o. za graditeljstvo i trgovinu</item>
      <item>FINA Regionalni centar Zagreb</item>
    </izvorni_sadrzaj>
    <derivirana_varijabla naziv="DomainObject.Predmet.SudioniciListNaziv_1">
      <item>FIL GRADITELJSTVO d.o.o. za graditeljstvo i trgovinu</item>
      <item>FINA Regionalni centar Zagreb</item>
    </derivirana_varijabla>
  </DomainObject.Predmet.SudioniciListNaziv>
  <DomainObject.Predmet.SudioniciListAdressOIB>
    <izvorni_sadrzaj>
      <item>FIL GRADITELJSTVO d.o.o. za graditeljstvo i trgovinu, OIB 23110811577, Brgadska 16/A,10000 Zagreb</item>
      <item>FINA Regionalni centar Zagreb, OIB 85821130368, Trg svibanjskih žrtava 1995 br. 1,10000 Zagreb</item>
    </izvorni_sadrzaj>
    <derivirana_varijabla naziv="DomainObject.Predmet.SudioniciListAdressOIB_1">
      <item>FIL GRADITELJSTVO d.o.o. za graditeljstvo i trgovinu, OIB 23110811577, Brgadska 16/A,10000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23110811577</item>
      <item>, OIB 85821130368</item>
    </izvorni_sadrzaj>
    <derivirana_varijabla naziv="DomainObject.Predmet.SudioniciListNazivOIB_1">
      <item>, OIB 23110811577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1970</properties:Characters>
  <properties:Lines>65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2016-04-13T09:19:00Z</dcterms:created>
  <dc:creator>Mario Žišković</dc:creator>
  <cp:lastModifiedBy>Lidija Klinčić</cp:lastModifiedBy>
  <cp:lastPrinted>2016-04-13T09:21:00Z</cp:lastPrinted>
  <dcterms:modified xmlns:xsi="http://www.w3.org/2001/XMLSchema-instance" xsi:type="dcterms:W3CDTF">2016-04-13T09:23:00Z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