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6516" w14:paraId="d5a6516" w:rsidRDefault="0027211F" w:rsidP="0010784A" w:rsidR="0027211F">
      <w:pPr>
        <w:jc w:val="right"/>
        <w15:collapsed w:val="false"/>
      </w:pPr>
    </w:p>
    <w:p w:rsidRDefault="007E1A21" w:rsidP="00CA6487" w:rsidR="00CA648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6487" w:rsidP="00CA6487" w:rsidR="00CA6487" w:rsidRPr="00D21A2C"/>
    <w:p w:rsidRDefault="00CA6487" w:rsidP="00CA6487" w:rsidR="00CA64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6487" w:rsidP="00CA6487" w:rsidR="00CA64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6487" w:rsidP="00CA6487" w:rsidR="00CA64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75A38" w:rsidP="00CA6487" w:rsidR="00B75A38"/>
    <w:p w:rsidRDefault="00CA6487" w:rsidP="00CA6487" w:rsidR="00CA6487">
      <w:pPr>
        <w:jc w:val="center"/>
        <w:rPr>
          <w:bCs/>
        </w:rPr>
      </w:pPr>
      <w:r w:rsidRPr="00E35FC7">
        <w:rPr>
          <w:bCs/>
        </w:rPr>
        <w:t xml:space="preserve">R E P U B L I K A  H R V A T S K A </w:t>
      </w:r>
    </w:p>
    <w:p w:rsidRDefault="00D271D8" w:rsidP="00CA6487" w:rsidR="00D271D8" w:rsidRPr="00E35FC7">
      <w:pPr>
        <w:jc w:val="center"/>
        <w:rPr>
          <w:bCs/>
        </w:rPr>
      </w:pPr>
    </w:p>
    <w:p w:rsidRDefault="00CA6487" w:rsidP="00CA6487" w:rsidR="00CA6487" w:rsidRPr="00E35FC7">
      <w:pPr>
        <w:jc w:val="center"/>
        <w:rPr>
          <w:bCs/>
        </w:rPr>
      </w:pPr>
      <w:r w:rsidRPr="00E35FC7">
        <w:rPr>
          <w:bCs/>
        </w:rPr>
        <w:t>R J E Š E N J E</w:t>
      </w:r>
    </w:p>
    <w:p w:rsidRDefault="00CA6487" w:rsidP="00CA6487" w:rsidR="00CA6487" w:rsidRPr="004C2068">
      <w:pPr>
        <w:jc w:val="both"/>
      </w:pPr>
    </w:p>
    <w:p w:rsidRDefault="00CA6487" w:rsidP="00CA6487" w:rsidR="00CA6487">
      <w:pPr>
        <w:jc w:val="both"/>
      </w:pPr>
    </w:p>
    <w:p w:rsidRDefault="00CA6487" w:rsidP="00CA6487" w:rsidR="00CA6487">
      <w:pPr>
        <w:jc w:val="both"/>
      </w:pPr>
      <w:r>
        <w:tab/>
        <w:t xml:space="preserve">Trgovački sud u Osijeku, po </w:t>
      </w:r>
      <w:r w:rsidR="00950186">
        <w:t>stečajnoj sutkinji Nadi Roso</w:t>
      </w:r>
      <w:r>
        <w:t xml:space="preserve">, u predstečajnom postupku povodom prijedloga </w:t>
      </w:r>
      <w:r w:rsidR="00BC5CD1">
        <w:t xml:space="preserve">predlagatelja </w:t>
      </w:r>
      <w:r w:rsidR="00846348" w:rsidRPr="00846348">
        <w:t>koji je ujedno i dužnik</w:t>
      </w:r>
      <w:r w:rsidR="00846348">
        <w:rPr>
          <w:b/>
        </w:rPr>
        <w:t xml:space="preserve"> </w:t>
      </w:r>
      <w:r w:rsidR="00390745">
        <w:rPr>
          <w:b/>
        </w:rPr>
        <w:t xml:space="preserve">GRANAGLIA d.o.o. Osijek, J. J. Strossmayera 213, OIB: 13941739322 </w:t>
      </w:r>
      <w:r w:rsidR="00390745" w:rsidRPr="00390745">
        <w:t xml:space="preserve">zastupan po punomoćniku </w:t>
      </w:r>
      <w:r w:rsidR="00390745">
        <w:t>Pavao Mrkonjić odvjetniku iz Zagreb, A. Topić Mimare 24</w:t>
      </w:r>
      <w:r w:rsidR="00390745" w:rsidRPr="00390745">
        <w:t xml:space="preserve"> </w:t>
      </w:r>
      <w:r w:rsidR="00BC5CD1">
        <w:t>,</w:t>
      </w:r>
      <w:r>
        <w:t xml:space="preserve"> za otva</w:t>
      </w:r>
      <w:r w:rsidR="00BC5CD1">
        <w:t>ranje predstečajnog postupka</w:t>
      </w:r>
      <w:r>
        <w:t xml:space="preserve">, dana </w:t>
      </w:r>
      <w:r w:rsidR="00390745">
        <w:t>30. siječnja 2018</w:t>
      </w:r>
      <w:r w:rsidR="00846348">
        <w:t>. g.,</w:t>
      </w:r>
    </w:p>
    <w:p w:rsidRDefault="00B75A38" w:rsidP="00CA6487" w:rsidR="00B75A38">
      <w:pPr>
        <w:jc w:val="both"/>
      </w:pPr>
    </w:p>
    <w:p w:rsidRDefault="00CA6487" w:rsidP="00CA6487" w:rsidR="00CA6487" w:rsidRPr="00C757CA">
      <w:pPr>
        <w:jc w:val="center"/>
      </w:pPr>
      <w:r w:rsidRPr="00C757CA">
        <w:t>r i j e š i o   j e</w:t>
      </w:r>
    </w:p>
    <w:p w:rsidRDefault="00B75A38" w:rsidP="007124E2" w:rsidR="00B75A38">
      <w:pPr>
        <w:jc w:val="both"/>
      </w:pPr>
    </w:p>
    <w:p w:rsidRDefault="007D4890" w:rsidP="007D4890" w:rsidR="00846348">
      <w:pPr>
        <w:ind w:hanging="540" w:left="540"/>
        <w:jc w:val="both"/>
      </w:pPr>
      <w:r>
        <w:t>I</w:t>
      </w:r>
      <w:r>
        <w:tab/>
      </w:r>
      <w:r w:rsidR="00D271D8">
        <w:t xml:space="preserve">Poziva se predlagatelj da u roku od 8 dana od dana primitka ovog rješenja </w:t>
      </w:r>
      <w:r w:rsidR="00846348">
        <w:t>nadopuni prijedlog za otvaranje predstečajnog postupka tako da dostavi:</w:t>
      </w:r>
    </w:p>
    <w:p w:rsidRDefault="00846348" w:rsidP="00390745" w:rsidR="00846348">
      <w:pPr>
        <w:ind w:left="540"/>
        <w:jc w:val="both"/>
      </w:pPr>
      <w:r>
        <w:t xml:space="preserve">-  </w:t>
      </w:r>
      <w:r w:rsidR="00390745">
        <w:t>popis imovine i obveza dužnika sukladno čl. 16 Stečajnog zakona (NN br. 71/15 i 104/17) u vezi s čl. 17 SZ a koji je sastavni dio Obrazac 1 prijedloga dužnika za otvaranje predstečajnog postupka budući da ista nije navedena u prijedlogu od 25.1.2018. g.</w:t>
      </w:r>
    </w:p>
    <w:p w:rsidRDefault="00846348" w:rsidP="007D4890" w:rsidR="00846348">
      <w:pPr>
        <w:ind w:hanging="540" w:left="540"/>
        <w:jc w:val="both"/>
      </w:pPr>
    </w:p>
    <w:p w:rsidRDefault="00846348" w:rsidP="007D4890" w:rsidR="00D271D8">
      <w:pPr>
        <w:ind w:hanging="540" w:left="540"/>
        <w:jc w:val="both"/>
      </w:pPr>
      <w:r>
        <w:t>II</w:t>
      </w:r>
      <w:r>
        <w:tab/>
        <w:t>Ukoliko predlagatelj ne dopuni prijedlog za otvaranje predstečajnog postupka u skladu s uputom suda iz točke I ovoga rješenja u roku iz točke I ovoga rješenja, sud će u roku od 8 dana nakon isteka toga roka prijedlog za otvaranje predstečajnog postupka odbaciti (čl. 31 SZ)</w:t>
      </w:r>
      <w:r w:rsidR="00D271D8">
        <w:t>.</w:t>
      </w:r>
    </w:p>
    <w:p w:rsidRDefault="00DC4C82" w:rsidP="007124E2" w:rsidR="00DC4C82">
      <w:pPr>
        <w:pStyle w:val="Tijeloteksta"/>
        <w:rPr>
          <w:bCs/>
        </w:rPr>
      </w:pPr>
    </w:p>
    <w:p w:rsidRDefault="00245F06" w:rsidP="00493FB5" w:rsidR="000731FE">
      <w:pPr>
        <w:jc w:val="center"/>
      </w:pPr>
      <w:r>
        <w:t xml:space="preserve">U Osijeku </w:t>
      </w:r>
      <w:r w:rsidR="00390745">
        <w:t>30. siječnja 2018. g.</w:t>
      </w:r>
      <w:r w:rsidR="000731FE">
        <w:t xml:space="preserve"> </w:t>
      </w:r>
    </w:p>
    <w:p w:rsidRDefault="00390745" w:rsidP="00493FB5" w:rsidR="00390745">
      <w:pPr>
        <w:jc w:val="center"/>
      </w:pPr>
    </w:p>
    <w:p w:rsidRDefault="0070172A" w:rsidP="0006449A" w:rsidR="0070172A">
      <w:r>
        <w:t xml:space="preserve">                                                            </w:t>
      </w: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950186" w:rsidP="0070172A" w:rsidR="00E86AC4">
      <w:pPr>
        <w:jc w:val="both"/>
      </w:pPr>
      <w:r>
        <w:t>Danijela Sekulić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</w:t>
      </w:r>
      <w:r w:rsidR="00950186">
        <w:t>A SUTKINJA</w:t>
      </w:r>
    </w:p>
    <w:p w:rsidRDefault="00814520" w:rsidP="00D65948" w:rsidR="00245F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2D748C">
        <w:t xml:space="preserve">   </w:t>
      </w:r>
      <w:r w:rsidR="00950186">
        <w:t xml:space="preserve">      Nada Roso</w:t>
      </w:r>
      <w:r w:rsidR="002D748C">
        <w:t xml:space="preserve"> </w:t>
      </w:r>
    </w:p>
    <w:p w:rsidRDefault="00390745" w:rsidP="00D65948" w:rsidR="00390745">
      <w:pPr>
        <w:jc w:val="both"/>
      </w:pPr>
    </w:p>
    <w:p w:rsidRDefault="0070172A" w:rsidP="00493FB5" w:rsidR="00DB6367" w:rsidRPr="0007655E">
      <w:pPr>
        <w:pStyle w:val="Tijeloteksta"/>
      </w:pPr>
      <w:r w:rsidRPr="0007655E">
        <w:t>DNA:</w:t>
      </w:r>
    </w:p>
    <w:p w:rsidRDefault="00390745" w:rsidP="00D271D8" w:rsidR="00DB6367">
      <w:pPr>
        <w:pStyle w:val="Tijeloteksta"/>
        <w:numPr>
          <w:ilvl w:val="0"/>
          <w:numId w:val="35"/>
        </w:numPr>
        <w:jc w:val="left"/>
      </w:pPr>
      <w:r>
        <w:t xml:space="preserve">za </w:t>
      </w:r>
      <w:r w:rsidR="00D271D8">
        <w:t>Predlagatelj</w:t>
      </w:r>
      <w:r>
        <w:t xml:space="preserve">a – dužnika </w:t>
      </w:r>
      <w:r w:rsidR="00D271D8">
        <w:t xml:space="preserve"> – </w:t>
      </w:r>
      <w:r>
        <w:t>pun. Pavao Mrkonjić odvjetniku iz Zagreb, A. Topić Mimare 24</w:t>
      </w:r>
    </w:p>
    <w:p w:rsidRDefault="00390745" w:rsidP="00D271D8" w:rsidR="00390745" w:rsidRPr="00846348">
      <w:pPr>
        <w:pStyle w:val="Tijeloteksta"/>
        <w:numPr>
          <w:ilvl w:val="0"/>
          <w:numId w:val="35"/>
        </w:numPr>
        <w:jc w:val="left"/>
      </w:pPr>
      <w:r>
        <w:t>e-ogl. pl. uz prijedlog dužnika od 25.1.2018. g. (str. 1 i 2 te 4-6 spisa)</w:t>
      </w:r>
    </w:p>
    <w:p w:rsidRDefault="00D271D8" w:rsidP="00D271D8" w:rsidR="00D271D8">
      <w:pPr>
        <w:pStyle w:val="Tijeloteksta"/>
        <w:numPr>
          <w:ilvl w:val="0"/>
          <w:numId w:val="35"/>
        </w:numPr>
        <w:jc w:val="left"/>
      </w:pPr>
      <w:r>
        <w:t>k-</w:t>
      </w:r>
      <w:r w:rsidR="00390745">
        <w:t>1.3.</w:t>
      </w:r>
    </w:p>
    <w:p w:rsidRDefault="00390745" w:rsidP="00390745" w:rsidR="00390745">
      <w:pPr>
        <w:pStyle w:val="Tijeloteksta"/>
        <w:jc w:val="left"/>
      </w:pPr>
    </w:p>
    <w:p w:rsidRDefault="00390745" w:rsidP="00390745" w:rsidR="00390745">
      <w:pPr>
        <w:pStyle w:val="Tijeloteksta"/>
        <w:jc w:val="left"/>
      </w:pPr>
    </w:p>
    <w:p w:rsidRDefault="00390745" w:rsidP="00390745" w:rsidR="00390745">
      <w:pPr>
        <w:pStyle w:val="Tijeloteksta"/>
        <w:jc w:val="left"/>
      </w:pPr>
    </w:p>
    <w:p w:rsidRDefault="00390745" w:rsidP="00390745" w:rsidR="00390745">
      <w:pPr>
        <w:pStyle w:val="Tijeloteksta"/>
        <w:jc w:val="left"/>
      </w:pPr>
    </w:p>
    <w:p w:rsidRDefault="00390745" w:rsidP="00390745" w:rsidR="00390745">
      <w:pPr>
        <w:pStyle w:val="Tijeloteksta"/>
        <w:jc w:val="left"/>
      </w:pPr>
    </w:p>
    <w:p w:rsidRDefault="00390745" w:rsidP="00390745" w:rsidR="00390745" w:rsidRPr="0007655E">
      <w:pPr>
        <w:pStyle w:val="Tijeloteksta"/>
        <w:jc w:val="left"/>
      </w:pPr>
    </w:p>
    <w:p w:rsidRDefault="005F4699" w:rsidP="000F7BC0" w:rsidR="005F4699">
      <w:pPr>
        <w:pStyle w:val="Tijeloteksta"/>
      </w:pPr>
    </w:p>
    <w:p w:rsidRDefault="00846348" w:rsidP="00A36F41" w:rsidR="00A80446" w:rsidRPr="00BB737A">
      <w:pPr>
        <w:jc w:val="both"/>
      </w:pPr>
      <w:r w:rsidRPr="00BB737A">
        <w:t xml:space="preserve">                                                                                          </w:t>
      </w:r>
      <w:bookmarkStart w:name="_GoBack" w:id="0"/>
      <w:bookmarkEnd w:id="0"/>
    </w:p>
    <w:p w:rsidRDefault="005F474F" w:rsidP="00A80446" w:rsidR="005F474F">
      <w:pPr>
        <w:jc w:val="both"/>
      </w:pPr>
    </w:p>
    <w:sectPr w:rsidSect="00B75A38" w:rsidR="005F474F">
      <w:headerReference w:type="even" r:id="rId11"/>
      <w:headerReference w:type="default" r:id="rId12"/>
      <w:pgSz w:code="9" w:h="16838" w:w="11906"/>
      <w:pgMar w:gutter="0" w:footer="709" w:header="709" w:left="1704" w:bottom="1276" w:right="1418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8AE" w:rsidR="003458AE">
      <w:r>
        <w:separator/>
      </w:r>
    </w:p>
  </w:endnote>
  <w:endnote w:id="0" w:type="continuationSeparator">
    <w:p w:rsidRDefault="003458AE" w:rsidR="00345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8AE" w:rsidR="003458AE">
      <w:r>
        <w:separator/>
      </w:r>
    </w:p>
  </w:footnote>
  <w:footnote w:id="0" w:type="continuationSeparator">
    <w:p w:rsidRDefault="003458AE" w:rsidR="003458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86" w:rsidP="0024333C" w:rsidR="001C6A7D">
    <w:pPr>
      <w:pStyle w:val="Zaglavlje"/>
      <w:jc w:val="right"/>
    </w:pPr>
    <w:r>
      <w:t>6</w:t>
    </w:r>
    <w:r w:rsidR="00CA6487">
      <w:t xml:space="preserve"> St-</w:t>
    </w:r>
    <w:r w:rsidR="00390745">
      <w:t>82/18-4</w:t>
    </w: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C280C1A"/>
    <w:multiLevelType w:val="hybridMultilevel"/>
    <w:tmpl w:val="D8B63D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D1671"/>
    <w:multiLevelType w:val="hybridMultilevel"/>
    <w:tmpl w:val="B414D7F0"/>
    <w:lvl w:tplc="2A14840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2">
    <w:nsid w:val="2B5F2494"/>
    <w:multiLevelType w:val="hybridMultilevel"/>
    <w:tmpl w:val="BB58D16A"/>
    <w:lvl w:tplc="2E3068B8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2B8F4FD3"/>
    <w:multiLevelType w:val="hybridMultilevel"/>
    <w:tmpl w:val="BFB4F22C"/>
    <w:lvl w:tplc="A3B4D0E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3C1B1724"/>
    <w:multiLevelType w:val="hybridMultilevel"/>
    <w:tmpl w:val="981C1872"/>
    <w:lvl w:tplc="38964C40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6">
    <w:nsid w:val="3C8A383E"/>
    <w:multiLevelType w:val="hybridMultilevel"/>
    <w:tmpl w:val="4A52A88A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26620A5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7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59C2839"/>
    <w:multiLevelType w:val="hybridMultilevel"/>
    <w:tmpl w:val="5EB0FA10"/>
    <w:lvl w:tplc="E720420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9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70B4286"/>
    <w:multiLevelType w:val="hybridMultilevel"/>
    <w:tmpl w:val="7E2038FC"/>
    <w:lvl w:tplc="1540B1D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5560716"/>
    <w:multiLevelType w:val="hybridMultilevel"/>
    <w:tmpl w:val="14B4C05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B112CE0"/>
    <w:multiLevelType w:val="hybridMultilevel"/>
    <w:tmpl w:val="5BEA91E6"/>
    <w:lvl w:tplc="72406DC4" w:ilvl="0">
      <w:numFmt w:val="bullet"/>
      <w:lvlText w:val="-"/>
      <w:lvlJc w:val="left"/>
      <w:pPr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abstractNum w:abstractNumId="31">
    <w:nsid w:val="6EB909BF"/>
    <w:multiLevelType w:val="hybridMultilevel"/>
    <w:tmpl w:val="27AE9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4426721"/>
    <w:multiLevelType w:val="hybridMultilevel"/>
    <w:tmpl w:val="9236B102"/>
    <w:lvl w:tplc="11F66BB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2"/>
  </w:num>
  <w:num w:numId="5">
    <w:abstractNumId w:val="24"/>
  </w:num>
  <w:num w:numId="6">
    <w:abstractNumId w:val="8"/>
  </w:num>
  <w:num w:numId="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3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5"/>
  </w:num>
  <w:num w:numId="13">
    <w:abstractNumId w:val="21"/>
  </w:num>
  <w:num w:numId="14">
    <w:abstractNumId w:val="17"/>
  </w:num>
  <w:num w:numId="15">
    <w:abstractNumId w:val="0"/>
  </w:num>
  <w:num w:numId="16">
    <w:abstractNumId w:val="10"/>
  </w:num>
  <w:num w:numId="17">
    <w:abstractNumId w:val="11"/>
  </w:num>
  <w:num w:numId="18">
    <w:abstractNumId w:val="5"/>
  </w:num>
  <w:num w:numId="19">
    <w:abstractNumId w:val="27"/>
  </w:num>
  <w:num w:numId="20">
    <w:abstractNumId w:val="12"/>
  </w:num>
  <w:num w:numId="21">
    <w:abstractNumId w:val="33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9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15"/>
  </w:num>
  <w:num w:numId="33">
    <w:abstractNumId w:val="30"/>
  </w:num>
  <w:num w:numId="34">
    <w:abstractNumId w:val="18"/>
  </w:num>
  <w:num w:numId="3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096"/>
    <w:rsid w:val="00011E25"/>
    <w:rsid w:val="00020E57"/>
    <w:rsid w:val="00027F50"/>
    <w:rsid w:val="00033616"/>
    <w:rsid w:val="00034FEF"/>
    <w:rsid w:val="00042BDD"/>
    <w:rsid w:val="00047E0D"/>
    <w:rsid w:val="00053219"/>
    <w:rsid w:val="0005396D"/>
    <w:rsid w:val="00054A28"/>
    <w:rsid w:val="00055D34"/>
    <w:rsid w:val="0006045C"/>
    <w:rsid w:val="0006449A"/>
    <w:rsid w:val="00067ECC"/>
    <w:rsid w:val="00072D98"/>
    <w:rsid w:val="000731FE"/>
    <w:rsid w:val="00074DFF"/>
    <w:rsid w:val="0007655E"/>
    <w:rsid w:val="000773AC"/>
    <w:rsid w:val="00081819"/>
    <w:rsid w:val="00084FDB"/>
    <w:rsid w:val="000906F4"/>
    <w:rsid w:val="000A604F"/>
    <w:rsid w:val="000A7B2E"/>
    <w:rsid w:val="000B5081"/>
    <w:rsid w:val="000C20F1"/>
    <w:rsid w:val="000D05DE"/>
    <w:rsid w:val="000D070D"/>
    <w:rsid w:val="000D0D6D"/>
    <w:rsid w:val="000D1B7B"/>
    <w:rsid w:val="000D1E28"/>
    <w:rsid w:val="000D306B"/>
    <w:rsid w:val="000D720B"/>
    <w:rsid w:val="000E414B"/>
    <w:rsid w:val="000F0458"/>
    <w:rsid w:val="000F4858"/>
    <w:rsid w:val="000F7BC0"/>
    <w:rsid w:val="00101E37"/>
    <w:rsid w:val="0010784A"/>
    <w:rsid w:val="00111495"/>
    <w:rsid w:val="001212CA"/>
    <w:rsid w:val="001250B7"/>
    <w:rsid w:val="00134D91"/>
    <w:rsid w:val="001402A9"/>
    <w:rsid w:val="00143A3D"/>
    <w:rsid w:val="00146A6E"/>
    <w:rsid w:val="00156A96"/>
    <w:rsid w:val="0016016C"/>
    <w:rsid w:val="00163019"/>
    <w:rsid w:val="00165F5F"/>
    <w:rsid w:val="0017290A"/>
    <w:rsid w:val="00172E30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6B9A"/>
    <w:rsid w:val="001A7CEB"/>
    <w:rsid w:val="001B004A"/>
    <w:rsid w:val="001B2464"/>
    <w:rsid w:val="001C4693"/>
    <w:rsid w:val="001C6A7D"/>
    <w:rsid w:val="001D1989"/>
    <w:rsid w:val="001D5F3A"/>
    <w:rsid w:val="001E34A6"/>
    <w:rsid w:val="001E75FC"/>
    <w:rsid w:val="001F0D64"/>
    <w:rsid w:val="001F46ED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333C"/>
    <w:rsid w:val="00245F06"/>
    <w:rsid w:val="00252E71"/>
    <w:rsid w:val="0026541A"/>
    <w:rsid w:val="002665F1"/>
    <w:rsid w:val="0027211F"/>
    <w:rsid w:val="00275CB7"/>
    <w:rsid w:val="00281834"/>
    <w:rsid w:val="00283484"/>
    <w:rsid w:val="00285D3B"/>
    <w:rsid w:val="00291B9C"/>
    <w:rsid w:val="002924F7"/>
    <w:rsid w:val="00293D91"/>
    <w:rsid w:val="00295A96"/>
    <w:rsid w:val="002A07F5"/>
    <w:rsid w:val="002A0FEA"/>
    <w:rsid w:val="002A458C"/>
    <w:rsid w:val="002B09B1"/>
    <w:rsid w:val="002B14B2"/>
    <w:rsid w:val="002B64D9"/>
    <w:rsid w:val="002B6C06"/>
    <w:rsid w:val="002B7D2D"/>
    <w:rsid w:val="002D56BB"/>
    <w:rsid w:val="002D59E9"/>
    <w:rsid w:val="002D6679"/>
    <w:rsid w:val="002D748C"/>
    <w:rsid w:val="002D7D92"/>
    <w:rsid w:val="002E47BC"/>
    <w:rsid w:val="002E5EB8"/>
    <w:rsid w:val="002F2BD0"/>
    <w:rsid w:val="0030117C"/>
    <w:rsid w:val="00303FA7"/>
    <w:rsid w:val="00306B30"/>
    <w:rsid w:val="00313F98"/>
    <w:rsid w:val="00321FEA"/>
    <w:rsid w:val="003221AF"/>
    <w:rsid w:val="00326B8D"/>
    <w:rsid w:val="003278FF"/>
    <w:rsid w:val="00327B99"/>
    <w:rsid w:val="003372D9"/>
    <w:rsid w:val="00340E2C"/>
    <w:rsid w:val="00343E51"/>
    <w:rsid w:val="003458AE"/>
    <w:rsid w:val="003474E2"/>
    <w:rsid w:val="00350485"/>
    <w:rsid w:val="00354C2C"/>
    <w:rsid w:val="0035570A"/>
    <w:rsid w:val="003643E1"/>
    <w:rsid w:val="00376173"/>
    <w:rsid w:val="00381E1B"/>
    <w:rsid w:val="003835E4"/>
    <w:rsid w:val="00386CAB"/>
    <w:rsid w:val="00390745"/>
    <w:rsid w:val="00392D26"/>
    <w:rsid w:val="003A3BC5"/>
    <w:rsid w:val="003A7BE4"/>
    <w:rsid w:val="003B6100"/>
    <w:rsid w:val="003B7710"/>
    <w:rsid w:val="003C46B3"/>
    <w:rsid w:val="003C56E4"/>
    <w:rsid w:val="003C679B"/>
    <w:rsid w:val="003D65AF"/>
    <w:rsid w:val="003D78C2"/>
    <w:rsid w:val="003E0190"/>
    <w:rsid w:val="003E08E5"/>
    <w:rsid w:val="003E147C"/>
    <w:rsid w:val="003E2060"/>
    <w:rsid w:val="003E350A"/>
    <w:rsid w:val="003E675B"/>
    <w:rsid w:val="003F18CC"/>
    <w:rsid w:val="003F3116"/>
    <w:rsid w:val="00400334"/>
    <w:rsid w:val="00410B24"/>
    <w:rsid w:val="00411145"/>
    <w:rsid w:val="004115E5"/>
    <w:rsid w:val="00412318"/>
    <w:rsid w:val="00412D91"/>
    <w:rsid w:val="00417F48"/>
    <w:rsid w:val="0042335B"/>
    <w:rsid w:val="00432ABD"/>
    <w:rsid w:val="00437419"/>
    <w:rsid w:val="00440B7A"/>
    <w:rsid w:val="00444169"/>
    <w:rsid w:val="00444E60"/>
    <w:rsid w:val="00446D6E"/>
    <w:rsid w:val="0045299D"/>
    <w:rsid w:val="00453724"/>
    <w:rsid w:val="0046027F"/>
    <w:rsid w:val="00462F63"/>
    <w:rsid w:val="00463FE6"/>
    <w:rsid w:val="00465526"/>
    <w:rsid w:val="0046562D"/>
    <w:rsid w:val="00470839"/>
    <w:rsid w:val="004806AD"/>
    <w:rsid w:val="00482A3A"/>
    <w:rsid w:val="00493B86"/>
    <w:rsid w:val="00493FB5"/>
    <w:rsid w:val="004967FC"/>
    <w:rsid w:val="00497410"/>
    <w:rsid w:val="004B060B"/>
    <w:rsid w:val="004B2700"/>
    <w:rsid w:val="004B2DFF"/>
    <w:rsid w:val="004B3E77"/>
    <w:rsid w:val="004B5386"/>
    <w:rsid w:val="004C0CAE"/>
    <w:rsid w:val="004C53D6"/>
    <w:rsid w:val="004D1B2A"/>
    <w:rsid w:val="004D517C"/>
    <w:rsid w:val="004D5F3D"/>
    <w:rsid w:val="004E5065"/>
    <w:rsid w:val="004E5F06"/>
    <w:rsid w:val="004E65D5"/>
    <w:rsid w:val="004E699E"/>
    <w:rsid w:val="004F2325"/>
    <w:rsid w:val="00500BBD"/>
    <w:rsid w:val="005027E2"/>
    <w:rsid w:val="005060AF"/>
    <w:rsid w:val="005119D7"/>
    <w:rsid w:val="00513FB9"/>
    <w:rsid w:val="005153F4"/>
    <w:rsid w:val="005170A2"/>
    <w:rsid w:val="005221BE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A4ABC"/>
    <w:rsid w:val="005A554F"/>
    <w:rsid w:val="005B1A85"/>
    <w:rsid w:val="005B403D"/>
    <w:rsid w:val="005B5601"/>
    <w:rsid w:val="005B5824"/>
    <w:rsid w:val="005C0DA7"/>
    <w:rsid w:val="005D6588"/>
    <w:rsid w:val="005E63D7"/>
    <w:rsid w:val="005E7704"/>
    <w:rsid w:val="005F4699"/>
    <w:rsid w:val="005F474F"/>
    <w:rsid w:val="005F73AB"/>
    <w:rsid w:val="006079BD"/>
    <w:rsid w:val="00607E75"/>
    <w:rsid w:val="006107D5"/>
    <w:rsid w:val="0061121A"/>
    <w:rsid w:val="00611476"/>
    <w:rsid w:val="006148B8"/>
    <w:rsid w:val="006235FB"/>
    <w:rsid w:val="00624DBF"/>
    <w:rsid w:val="0062681D"/>
    <w:rsid w:val="00634D51"/>
    <w:rsid w:val="00635C7C"/>
    <w:rsid w:val="00640E12"/>
    <w:rsid w:val="00645938"/>
    <w:rsid w:val="006558C9"/>
    <w:rsid w:val="00656375"/>
    <w:rsid w:val="00656BD9"/>
    <w:rsid w:val="00657778"/>
    <w:rsid w:val="0066576B"/>
    <w:rsid w:val="00673710"/>
    <w:rsid w:val="00682B76"/>
    <w:rsid w:val="0068514F"/>
    <w:rsid w:val="0068766B"/>
    <w:rsid w:val="0069449B"/>
    <w:rsid w:val="006A3D23"/>
    <w:rsid w:val="006A56C2"/>
    <w:rsid w:val="006B3616"/>
    <w:rsid w:val="006B5678"/>
    <w:rsid w:val="006C1C8C"/>
    <w:rsid w:val="006C2E22"/>
    <w:rsid w:val="006C6791"/>
    <w:rsid w:val="006D19A4"/>
    <w:rsid w:val="006D7E91"/>
    <w:rsid w:val="006E4601"/>
    <w:rsid w:val="006E4910"/>
    <w:rsid w:val="006F4276"/>
    <w:rsid w:val="006F58E6"/>
    <w:rsid w:val="0070172A"/>
    <w:rsid w:val="00703ECB"/>
    <w:rsid w:val="0070444F"/>
    <w:rsid w:val="007060D4"/>
    <w:rsid w:val="007105F3"/>
    <w:rsid w:val="007124E2"/>
    <w:rsid w:val="00712BAE"/>
    <w:rsid w:val="00712D84"/>
    <w:rsid w:val="00713626"/>
    <w:rsid w:val="007156CA"/>
    <w:rsid w:val="007214F2"/>
    <w:rsid w:val="00724010"/>
    <w:rsid w:val="00724403"/>
    <w:rsid w:val="00725641"/>
    <w:rsid w:val="007273B4"/>
    <w:rsid w:val="0073054D"/>
    <w:rsid w:val="0073176A"/>
    <w:rsid w:val="0073240B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6038"/>
    <w:rsid w:val="0078741D"/>
    <w:rsid w:val="00787494"/>
    <w:rsid w:val="0078785D"/>
    <w:rsid w:val="0079034C"/>
    <w:rsid w:val="007904B4"/>
    <w:rsid w:val="007A22A0"/>
    <w:rsid w:val="007A31CF"/>
    <w:rsid w:val="007B0E8C"/>
    <w:rsid w:val="007B4C2B"/>
    <w:rsid w:val="007B6837"/>
    <w:rsid w:val="007C1241"/>
    <w:rsid w:val="007C2100"/>
    <w:rsid w:val="007D4890"/>
    <w:rsid w:val="007E1A21"/>
    <w:rsid w:val="007E26A2"/>
    <w:rsid w:val="007E2D2A"/>
    <w:rsid w:val="007E4154"/>
    <w:rsid w:val="007E56A4"/>
    <w:rsid w:val="007F1606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306F2"/>
    <w:rsid w:val="00831151"/>
    <w:rsid w:val="008336D8"/>
    <w:rsid w:val="00840A6C"/>
    <w:rsid w:val="00842030"/>
    <w:rsid w:val="00845777"/>
    <w:rsid w:val="00846348"/>
    <w:rsid w:val="00852D65"/>
    <w:rsid w:val="00861AE7"/>
    <w:rsid w:val="008676EE"/>
    <w:rsid w:val="008737C5"/>
    <w:rsid w:val="00877FCE"/>
    <w:rsid w:val="00890926"/>
    <w:rsid w:val="008948B7"/>
    <w:rsid w:val="008A4161"/>
    <w:rsid w:val="008B061F"/>
    <w:rsid w:val="008C2030"/>
    <w:rsid w:val="008C3D82"/>
    <w:rsid w:val="008C620B"/>
    <w:rsid w:val="008D0834"/>
    <w:rsid w:val="008D6DA3"/>
    <w:rsid w:val="008D7D04"/>
    <w:rsid w:val="008E0262"/>
    <w:rsid w:val="008E1656"/>
    <w:rsid w:val="008E51EB"/>
    <w:rsid w:val="008F04BB"/>
    <w:rsid w:val="008F36EA"/>
    <w:rsid w:val="009001D6"/>
    <w:rsid w:val="00903527"/>
    <w:rsid w:val="00923B0B"/>
    <w:rsid w:val="009360D9"/>
    <w:rsid w:val="00946D9D"/>
    <w:rsid w:val="00950186"/>
    <w:rsid w:val="009600F4"/>
    <w:rsid w:val="00961617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B6B13"/>
    <w:rsid w:val="009C13EB"/>
    <w:rsid w:val="009C6677"/>
    <w:rsid w:val="009D4EE8"/>
    <w:rsid w:val="009D636E"/>
    <w:rsid w:val="009E0AC0"/>
    <w:rsid w:val="009E20D8"/>
    <w:rsid w:val="009F0022"/>
    <w:rsid w:val="00A025E8"/>
    <w:rsid w:val="00A07AC6"/>
    <w:rsid w:val="00A22F96"/>
    <w:rsid w:val="00A22F9B"/>
    <w:rsid w:val="00A30AE4"/>
    <w:rsid w:val="00A36703"/>
    <w:rsid w:val="00A36F41"/>
    <w:rsid w:val="00A37E23"/>
    <w:rsid w:val="00A402F9"/>
    <w:rsid w:val="00A47C08"/>
    <w:rsid w:val="00A50975"/>
    <w:rsid w:val="00A51D1A"/>
    <w:rsid w:val="00A53759"/>
    <w:rsid w:val="00A746D6"/>
    <w:rsid w:val="00A80446"/>
    <w:rsid w:val="00A8197D"/>
    <w:rsid w:val="00A81A0A"/>
    <w:rsid w:val="00A81E5F"/>
    <w:rsid w:val="00A8286F"/>
    <w:rsid w:val="00A91786"/>
    <w:rsid w:val="00AB0D8C"/>
    <w:rsid w:val="00AB1592"/>
    <w:rsid w:val="00AB56F9"/>
    <w:rsid w:val="00AC0698"/>
    <w:rsid w:val="00AC2C6D"/>
    <w:rsid w:val="00AC78F7"/>
    <w:rsid w:val="00AD50E4"/>
    <w:rsid w:val="00AE227B"/>
    <w:rsid w:val="00AE7E53"/>
    <w:rsid w:val="00B04C68"/>
    <w:rsid w:val="00B10EBB"/>
    <w:rsid w:val="00B16C0D"/>
    <w:rsid w:val="00B21199"/>
    <w:rsid w:val="00B21F46"/>
    <w:rsid w:val="00B22F50"/>
    <w:rsid w:val="00B24C31"/>
    <w:rsid w:val="00B405B4"/>
    <w:rsid w:val="00B607EF"/>
    <w:rsid w:val="00B6527A"/>
    <w:rsid w:val="00B66E48"/>
    <w:rsid w:val="00B66EC7"/>
    <w:rsid w:val="00B701D2"/>
    <w:rsid w:val="00B74508"/>
    <w:rsid w:val="00B75A38"/>
    <w:rsid w:val="00B76AA7"/>
    <w:rsid w:val="00B93CD6"/>
    <w:rsid w:val="00B9754B"/>
    <w:rsid w:val="00BA5747"/>
    <w:rsid w:val="00BA62EC"/>
    <w:rsid w:val="00BA6996"/>
    <w:rsid w:val="00BA6E46"/>
    <w:rsid w:val="00BB09FC"/>
    <w:rsid w:val="00BB0CEE"/>
    <w:rsid w:val="00BC0EB4"/>
    <w:rsid w:val="00BC33DE"/>
    <w:rsid w:val="00BC5CD1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7BE6"/>
    <w:rsid w:val="00C3008D"/>
    <w:rsid w:val="00C30814"/>
    <w:rsid w:val="00C34E07"/>
    <w:rsid w:val="00C37E9F"/>
    <w:rsid w:val="00C43A98"/>
    <w:rsid w:val="00C45157"/>
    <w:rsid w:val="00C5183F"/>
    <w:rsid w:val="00C539B2"/>
    <w:rsid w:val="00C60995"/>
    <w:rsid w:val="00C62325"/>
    <w:rsid w:val="00C66E8A"/>
    <w:rsid w:val="00C67713"/>
    <w:rsid w:val="00C67AF2"/>
    <w:rsid w:val="00C67B00"/>
    <w:rsid w:val="00C72083"/>
    <w:rsid w:val="00C7659C"/>
    <w:rsid w:val="00C8158A"/>
    <w:rsid w:val="00C9197B"/>
    <w:rsid w:val="00C95D03"/>
    <w:rsid w:val="00CA0987"/>
    <w:rsid w:val="00CA2470"/>
    <w:rsid w:val="00CA3666"/>
    <w:rsid w:val="00CA4118"/>
    <w:rsid w:val="00CA5EA9"/>
    <w:rsid w:val="00CA6487"/>
    <w:rsid w:val="00CB1176"/>
    <w:rsid w:val="00CB2EB4"/>
    <w:rsid w:val="00CB7442"/>
    <w:rsid w:val="00CC0BF7"/>
    <w:rsid w:val="00CC1898"/>
    <w:rsid w:val="00CC4052"/>
    <w:rsid w:val="00CC7181"/>
    <w:rsid w:val="00CD05B0"/>
    <w:rsid w:val="00CD6A6B"/>
    <w:rsid w:val="00CE5B0A"/>
    <w:rsid w:val="00CF0605"/>
    <w:rsid w:val="00CF0A0D"/>
    <w:rsid w:val="00CF4431"/>
    <w:rsid w:val="00CF71B8"/>
    <w:rsid w:val="00CF7BE7"/>
    <w:rsid w:val="00D02BA8"/>
    <w:rsid w:val="00D02F28"/>
    <w:rsid w:val="00D0584A"/>
    <w:rsid w:val="00D15F61"/>
    <w:rsid w:val="00D17872"/>
    <w:rsid w:val="00D178DC"/>
    <w:rsid w:val="00D21236"/>
    <w:rsid w:val="00D271D8"/>
    <w:rsid w:val="00D409A3"/>
    <w:rsid w:val="00D42F58"/>
    <w:rsid w:val="00D47F21"/>
    <w:rsid w:val="00D50344"/>
    <w:rsid w:val="00D508D2"/>
    <w:rsid w:val="00D531CD"/>
    <w:rsid w:val="00D615E8"/>
    <w:rsid w:val="00D6448E"/>
    <w:rsid w:val="00D64559"/>
    <w:rsid w:val="00D65948"/>
    <w:rsid w:val="00D67FE9"/>
    <w:rsid w:val="00D7518A"/>
    <w:rsid w:val="00D80710"/>
    <w:rsid w:val="00D8099A"/>
    <w:rsid w:val="00D80C83"/>
    <w:rsid w:val="00D80D12"/>
    <w:rsid w:val="00D85A5F"/>
    <w:rsid w:val="00D86163"/>
    <w:rsid w:val="00D97C20"/>
    <w:rsid w:val="00DB6367"/>
    <w:rsid w:val="00DC1EA2"/>
    <w:rsid w:val="00DC4C82"/>
    <w:rsid w:val="00DC5D19"/>
    <w:rsid w:val="00DC7BF5"/>
    <w:rsid w:val="00DD411E"/>
    <w:rsid w:val="00DD4BCF"/>
    <w:rsid w:val="00DE58F9"/>
    <w:rsid w:val="00DF1748"/>
    <w:rsid w:val="00DF29F0"/>
    <w:rsid w:val="00E028CB"/>
    <w:rsid w:val="00E062E8"/>
    <w:rsid w:val="00E1321F"/>
    <w:rsid w:val="00E154A9"/>
    <w:rsid w:val="00E3357C"/>
    <w:rsid w:val="00E37834"/>
    <w:rsid w:val="00E37993"/>
    <w:rsid w:val="00E430E2"/>
    <w:rsid w:val="00E4584E"/>
    <w:rsid w:val="00E545FE"/>
    <w:rsid w:val="00E55AA4"/>
    <w:rsid w:val="00E5674F"/>
    <w:rsid w:val="00E56805"/>
    <w:rsid w:val="00E65DFE"/>
    <w:rsid w:val="00E774AF"/>
    <w:rsid w:val="00E83EDB"/>
    <w:rsid w:val="00E86A88"/>
    <w:rsid w:val="00E86AC4"/>
    <w:rsid w:val="00E87811"/>
    <w:rsid w:val="00E87A25"/>
    <w:rsid w:val="00E904C5"/>
    <w:rsid w:val="00E9287D"/>
    <w:rsid w:val="00E930E3"/>
    <w:rsid w:val="00E938F2"/>
    <w:rsid w:val="00EA0E00"/>
    <w:rsid w:val="00EB3D75"/>
    <w:rsid w:val="00EB6485"/>
    <w:rsid w:val="00EB7C82"/>
    <w:rsid w:val="00EC4335"/>
    <w:rsid w:val="00ED0232"/>
    <w:rsid w:val="00ED58F7"/>
    <w:rsid w:val="00EE32FF"/>
    <w:rsid w:val="00EF08B5"/>
    <w:rsid w:val="00EF7AD2"/>
    <w:rsid w:val="00F031AC"/>
    <w:rsid w:val="00F05E4E"/>
    <w:rsid w:val="00F1094F"/>
    <w:rsid w:val="00F135B3"/>
    <w:rsid w:val="00F402F3"/>
    <w:rsid w:val="00F42043"/>
    <w:rsid w:val="00F514B0"/>
    <w:rsid w:val="00F5394C"/>
    <w:rsid w:val="00F618C3"/>
    <w:rsid w:val="00F769DE"/>
    <w:rsid w:val="00F76EF7"/>
    <w:rsid w:val="00F80660"/>
    <w:rsid w:val="00F84C31"/>
    <w:rsid w:val="00F8686C"/>
    <w:rsid w:val="00F9361C"/>
    <w:rsid w:val="00F939AB"/>
    <w:rsid w:val="00F940C1"/>
    <w:rsid w:val="00F94186"/>
    <w:rsid w:val="00F964BC"/>
    <w:rsid w:val="00F97DC0"/>
    <w:rsid w:val="00FA05D9"/>
    <w:rsid w:val="00FB2060"/>
    <w:rsid w:val="00FB3057"/>
    <w:rsid w:val="00FB7855"/>
    <w:rsid w:val="00FB787B"/>
    <w:rsid w:val="00FC186E"/>
    <w:rsid w:val="00FD0BC8"/>
    <w:rsid w:val="00FD15E6"/>
    <w:rsid w:val="00FD753A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true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6F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6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F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1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6F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6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F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F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F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2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4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GRANAGLIA društvo s ograničenom odgovornošću za trgovinu i usluge</izvorni_sadrzaj>
    <derivirana_varijabla naziv="DomainObject.Predmet.StrankaFormated_1">  GRANAGLIA društvo s ograničenom odgovornošću za trgovinu i usluge</derivirana_varijabla>
  </DomainObject.Predmet.StrankaFormated>
  <DomainObject.Predmet.StrankaFormatedOIB>
    <izvorni_sadrzaj>  GRANAGLIA društvo s ograničenom odgovornošću za trgovinu i usluge, OIB 13941739322</izvorni_sadrzaj>
    <derivirana_varijabla naziv="DomainObject.Predmet.StrankaFormatedOIB_1">  GRANAGLIA društvo s ograničenom odgovornošću za trgovinu i usluge, OIB 13941739322</derivirana_varijabla>
  </DomainObject.Predmet.StrankaFormatedOIB>
  <DomainObject.Predmet.StrankaFormatedWithAdress>
    <izvorni_sadrzaj> GRANAGLIA društvo s ograničenom odgovornošću za trgovinu i usluge, J.J.Strossmayera 213, 31000 Osijek</izvorni_sadrzaj>
    <derivirana_varijabla naziv="DomainObject.Predmet.StrankaFormatedWithAdress_1"> GRANAGLIA društvo s ograničenom odgovornošću za trgovinu i usluge, J.J.Strossmayera 213, 31000 Osijek</derivirana_varijabla>
  </DomainObject.Predmet.StrankaFormatedWithAdress>
  <DomainObject.Predmet.StrankaFormatedWithAdressOIB>
    <izvorni_sadrzaj> GRANAGLIA društvo s ograničenom odgovornošću za trgovinu i usluge, OIB 13941739322, J.J.Strossmayera 213, 31000 Osijek</izvorni_sadrzaj>
    <derivirana_varijabla naziv="DomainObject.Predmet.StrankaFormatedWithAdressOIB_1"> GRANAGLIA društvo s ograničenom odgovornošću za trgovinu i usluge, OIB 13941739322, J.J.Strossmayera 213, 31000 Osijek</derivirana_varijabla>
  </DomainObject.Predmet.StrankaFormatedWithAdressOIB>
  <DomainObject.Predmet.StrankaWithAdress>
    <izvorni_sadrzaj>GRANAGLIA društvo s ograničenom odgovornošću za trgovinu i usluge J.J.Strossmayera 213,31000 Osijek</izvorni_sadrzaj>
    <derivirana_varijabla naziv="DomainObject.Predmet.StrankaWithAdress_1">GRANAGLIA društvo s ograničenom odgovornošću za trgovinu i usluge J.J.Strossmayera 213,31000 Osijek</derivirana_varijabla>
  </DomainObject.Predmet.StrankaWithAdress>
  <DomainObject.Predmet.StrankaWithAdressOIB>
    <izvorni_sadrzaj>GRANAGLIA društvo s ograničenom odgovornošću za trgovinu i usluge, OIB 13941739322, J.J.Strossmayera 213,31000 Osijek</izvorni_sadrzaj>
    <derivirana_varijabla naziv="DomainObject.Predmet.StrankaWithAdressOIB_1">GRANAGLIA društvo s ograničenom odgovornošću za trgovinu i usluge, OIB 13941739322, J.J.Strossmayera 213,31000 Osijek</derivirana_varijabla>
  </DomainObject.Predmet.StrankaWithAdressOIB>
  <DomainObject.Predmet.StrankaNazivFormated>
    <izvorni_sadrzaj>GRANAGLIA društvo s ograničenom odgovornošću za trgovinu i usluge</izvorni_sadrzaj>
    <derivirana_varijabla naziv="DomainObject.Predmet.StrankaNazivFormated_1">GRANAGLIA društvo s ograničenom odgovornošću za trgovinu i usluge</derivirana_varijabla>
  </DomainObject.Predmet.StrankaNazivFormated>
  <DomainObject.Predmet.StrankaNazivFormatedOIB>
    <izvorni_sadrzaj>GRANAGLIA društvo s ograničenom odgovornošću za trgovinu i usluge, OIB 13941739322</izvorni_sadrzaj>
    <derivirana_varijabla naziv="DomainObject.Predmet.StrankaNazivFormatedOIB_1">GRANAGLIA društvo s ograničenom odgovornošću za trgovinu i usluge, OIB 13941739322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GRANAGLIA društvo s ograničenom odgovornošću za trgovinu i usluge</item>
    </izvorni_sadrzaj>
    <derivirana_varijabla naziv="DomainObject.Predmet.StrankaListFormated_1">
      <item>GRANAGLIA društvo s ograničenom odgovornošću za trgovinu i usluge</item>
    </derivirana_varijabla>
  </DomainObject.Predmet.StrankaListFormated>
  <DomainObject.Predmet.StrankaListFormatedOIB>
    <izvorni_sadrzaj>
      <item>GRANAGLIA društvo s ograničenom odgovornošću za trgovinu i usluge, OIB 13941739322</item>
    </izvorni_sadrzaj>
    <derivirana_varijabla naziv="DomainObject.Predmet.StrankaListFormatedOIB_1">
      <item>GRANAGLIA društvo s ograničenom odgovornošću za trgovinu i usluge, OIB 13941739322</item>
    </derivirana_varijabla>
  </DomainObject.Predmet.StrankaListFormatedOIB>
  <DomainObject.Predmet.StrankaListFormatedWithAdress>
    <izvorni_sadrzaj>
      <item>GRANAGLIA društvo s ograničenom odgovornošću za trgovinu i usluge, J.J.Strossmayera 213, 31000 Osijek</item>
    </izvorni_sadrzaj>
    <derivirana_varijabla naziv="DomainObject.Predmet.StrankaListFormatedWithAdress_1">
      <item>GRANAGLIA društvo s ograničenom odgovornošću za trgovinu i usluge, J.J.Strossmayera 213, 31000 Osijek</item>
    </derivirana_varijabla>
  </DomainObject.Predmet.StrankaListFormatedWithAdress>
  <DomainObject.Predmet.StrankaListFormatedWithAdressOIB>
    <izvorni_sadrzaj>
      <item>GRANAGLIA društvo s ograničenom odgovornošću za trgovinu i usluge, OIB 13941739322, J.J.Strossmayera 213, 31000 Osijek</item>
    </izvorni_sadrzaj>
    <derivirana_varijabla naziv="DomainObject.Predmet.StrankaListFormatedWithAdressOIB_1">
      <item>GRANAGLIA društvo s ograničenom odgovornošću za trgovinu i usluge, OIB 13941739322, J.J.Strossmayera 213, 31000 Osijek</item>
    </derivirana_varijabla>
  </DomainObject.Predmet.StrankaListFormatedWithAdressOIB>
  <DomainObject.Predmet.StrankaListNazivFormated>
    <izvorni_sadrzaj>
      <item>GRANAGLIA društvo s ograničenom odgovornošću za trgovinu i usluge</item>
    </izvorni_sadrzaj>
    <derivirana_varijabla naziv="DomainObject.Predmet.StrankaListNazivFormated_1">
      <item>GRANAGLIA društvo s ograničenom odgovornošću za trgovinu i usluge</item>
    </derivirana_varijabla>
  </DomainObject.Predmet.StrankaListNazivFormated>
  <DomainObject.Predmet.StrankaListNazivFormatedOIB>
    <izvorni_sadrzaj>
      <item>GRANAGLIA društvo s ograničenom odgovornošću za trgovinu i usluge, OIB 13941739322</item>
    </izvorni_sadrzaj>
    <derivirana_varijabla naziv="DomainObject.Predmet.StrankaListNazivFormatedOIB_1">
      <item>GRANAGLIA društvo s ograničenom odgovornošću za trgovinu i usluge, OIB 13941739322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GRANAGLIA društvo s ograničenom odgovornošću za trgovinu i usluge</izvorni_sadrzaj>
    <derivirana_varijabla naziv="DomainObject.Predmet.StrankaIDrugi_1">GRANAGLIA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GRANAGLIA društvo s ograničenom odgovornošću za trgovinu i usluge, OIB 13941739322, J.J.Strossmayera 213, 31000 Osijek</izvorni_sadrzaj>
    <derivirana_varijabla naziv="DomainObject.Predmet.StrankaIDrugiAdressOIB_1">GRANAGLIA društvo s ograničenom odgovornošću za trgovinu i usluge, OIB 13941739322, J.J.Strossmayera 213,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GRANAGLIA društvo s ograničenom odgovornošću za trgovinu i usluge</item>
    </izvorni_sadrzaj>
    <derivirana_varijabla naziv="DomainObject.Predmet.SudioniciListNaziv_1">
      <item>GRANAGLIA društvo s ograničenom odgovornošću za trgovinu i usluge</item>
    </derivirana_varijabla>
  </DomainObject.Predmet.SudioniciListNaziv>
  <DomainObject.Predmet.SudioniciListAdressOIB>
    <izvorni_sadrzaj>
      <item>GRANAGLIA društvo s ograničenom odgovornošću za trgovinu i usluge, OIB 13941739322, J.J.Strossmayera 213,31000 Osijek</item>
    </izvorni_sadrzaj>
    <derivirana_varijabla naziv="DomainObject.Predmet.SudioniciListAdressOIB_1">
      <item>GRANAGLIA društvo s ograničenom odgovornošću za trgovinu i usluge, OIB 13941739322, J.J.Strossmayera 213,31000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13941739322</item>
    </izvorni_sadrzaj>
    <derivirana_varijabla naziv="DomainObject.Predmet.SudioniciListNazivOIB_1">
      <item>, OIB 13941739322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5CA98-289B-4D45-B7AA-4B719579C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1165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2018-01-30T09:13:00Z</dcterms:created>
  <dc:creator>hermanj</dc:creator>
  <cp:lastModifiedBy>Danijela Sekulić</cp:lastModifiedBy>
  <cp:lastPrinted>2018-01-30T09:13:00Z</cp:lastPrinted>
  <dcterms:modified xmlns:xsi="http://www.w3.org/2001/XMLSchema-instance" xsi:type="dcterms:W3CDTF">2018-01-30T09:14:00Z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