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afbdc" w14:paraId="b5afbdc" w:rsidRDefault="00760BF1" w:rsidP="00A579F7" w:rsidR="00E14C44" w:rsidRPr="003113EB">
      <w:pPr>
        <w:pStyle w:val="Naslov1"/>
        <w:jc w:val="right"/>
        <w15:collapsed w:val="false"/>
      </w:pPr>
      <w:bookmarkStart w:name="_GoBack" w:id="0"/>
      <w:bookmarkEnd w:id="0"/>
      <w:r w:rsidRPr="003113EB">
        <w:t xml:space="preserve">  </w:t>
      </w:r>
      <w:r w:rsidR="006F6F87" w:rsidRPr="003113EB">
        <w:t xml:space="preserve">                                         </w:t>
      </w:r>
      <w:r w:rsidR="001241C9" w:rsidRPr="003113EB">
        <w:t xml:space="preserve">                             </w:t>
      </w:r>
      <w:r w:rsidR="006F6F87" w:rsidRPr="003113EB">
        <w:t xml:space="preserve">        </w:t>
      </w:r>
      <w:r w:rsidR="006F1556" w:rsidRPr="003113EB">
        <w:t xml:space="preserve">      </w:t>
      </w:r>
      <w:r w:rsidR="00605214" w:rsidRPr="003113EB">
        <w:t xml:space="preserve"> </w:t>
      </w:r>
      <w:r w:rsidR="00F96BD1" w:rsidRPr="003113EB">
        <w:t xml:space="preserve">       </w:t>
      </w:r>
    </w:p>
    <w:p w:rsidRDefault="006F6F87" w:rsidP="00F055DB" w:rsidR="00416E0C" w:rsidRPr="003113EB">
      <w:pPr>
        <w:pStyle w:val="Naslov1"/>
        <w:jc w:val="center"/>
      </w:pPr>
      <w:r w:rsidRPr="003113EB">
        <w:rPr>
          <w:b w:val="false"/>
        </w:rPr>
        <w:t>Z</w:t>
      </w:r>
      <w:r w:rsidR="00B1748C" w:rsidRPr="003113EB">
        <w:rPr>
          <w:b w:val="false"/>
        </w:rPr>
        <w:t xml:space="preserve"> </w:t>
      </w:r>
      <w:r w:rsidRPr="003113EB">
        <w:rPr>
          <w:b w:val="false"/>
        </w:rPr>
        <w:t>A P I S N I K</w:t>
      </w:r>
    </w:p>
    <w:p w:rsidRDefault="007032E4" w:rsidP="00F055DB" w:rsidR="007032E4" w:rsidRPr="003113EB">
      <w:pPr>
        <w:jc w:val="center"/>
      </w:pPr>
      <w:r w:rsidRPr="003113EB">
        <w:t>sastavljen u Općinskom sudu u Velikoj Gorici</w:t>
      </w:r>
    </w:p>
    <w:p w:rsidRDefault="007837DB" w:rsidP="00F055DB" w:rsidR="007032E4" w:rsidRPr="003113EB">
      <w:pPr>
        <w:jc w:val="center"/>
      </w:pPr>
      <w:r>
        <w:t>25</w:t>
      </w:r>
      <w:r w:rsidR="00CC55C0">
        <w:t>. svibnja 2017</w:t>
      </w:r>
      <w:r w:rsidR="00B456DA" w:rsidRPr="003113EB">
        <w:t>.</w:t>
      </w:r>
    </w:p>
    <w:p w:rsidRDefault="00440DEB" w:rsidP="008F71F2" w:rsidR="008F71F2" w:rsidRPr="003113EB">
      <w:r w:rsidRPr="003113EB">
        <w:t xml:space="preserve"> </w:t>
      </w:r>
    </w:p>
    <w:p w:rsidRDefault="008F71F2" w:rsidP="008F71F2" w:rsidR="008F71F2" w:rsidRPr="003113EB"/>
    <w:p w:rsidRDefault="006F6F87" w:rsidP="008F71F2" w:rsidR="006F6F87" w:rsidRPr="003113EB">
      <w:r w:rsidRPr="003113EB">
        <w:t>P</w:t>
      </w:r>
      <w:r w:rsidR="00416E0C" w:rsidRPr="003113EB">
        <w:t>risutni od strane suda</w:t>
      </w:r>
      <w:r w:rsidRPr="003113EB">
        <w:t>:</w:t>
      </w:r>
      <w:r w:rsidRPr="003113EB">
        <w:tab/>
        <w:t xml:space="preserve"> </w:t>
      </w:r>
    </w:p>
    <w:p w:rsidRDefault="006F6F87" w:rsidP="00D91933" w:rsidR="00AA4BFD" w:rsidRPr="003113EB">
      <w:pPr>
        <w:jc w:val="both"/>
      </w:pPr>
      <w:r w:rsidRPr="003113EB">
        <w:t>S</w:t>
      </w:r>
      <w:r w:rsidR="00A0715C" w:rsidRPr="003113EB">
        <w:t>u</w:t>
      </w:r>
      <w:r w:rsidR="003C4D03" w:rsidRPr="003113EB">
        <w:t>dac pojedinac</w:t>
      </w:r>
      <w:r w:rsidRPr="003113EB">
        <w:t xml:space="preserve">: </w:t>
      </w:r>
      <w:r w:rsidR="00D82BEA" w:rsidRPr="003113EB">
        <w:t>Marija Brozović</w:t>
      </w:r>
    </w:p>
    <w:p w:rsidRDefault="002D36D4" w:rsidP="00D91933" w:rsidR="00983538" w:rsidRPr="003113EB">
      <w:pPr>
        <w:jc w:val="both"/>
      </w:pPr>
      <w:r w:rsidRPr="003113EB">
        <w:t>Zapisničar</w:t>
      </w:r>
      <w:r w:rsidR="007273B9" w:rsidRPr="003113EB">
        <w:t xml:space="preserve">: </w:t>
      </w:r>
      <w:r w:rsidR="00CC55C0">
        <w:t>Ana Klobučar</w:t>
      </w:r>
      <w:r w:rsidR="006F6F87" w:rsidRPr="003113EB">
        <w:tab/>
      </w:r>
      <w:r w:rsidR="006F6F87" w:rsidRPr="003113EB">
        <w:tab/>
      </w:r>
      <w:r w:rsidR="006F6F87" w:rsidRPr="003113EB">
        <w:tab/>
      </w:r>
      <w:r w:rsidR="006F6F87" w:rsidRPr="003113EB">
        <w:tab/>
      </w:r>
    </w:p>
    <w:p w:rsidRDefault="001B052B" w:rsidP="00D91933" w:rsidR="001B052B" w:rsidRPr="003113EB">
      <w:pPr>
        <w:jc w:val="both"/>
      </w:pPr>
    </w:p>
    <w:p w:rsidRDefault="009B78EE" w:rsidP="00C274A9" w:rsidR="00F20510" w:rsidRPr="003113EB">
      <w:pPr>
        <w:ind w:left="4248"/>
        <w:jc w:val="right"/>
      </w:pPr>
      <w:r w:rsidRPr="003113EB">
        <w:t xml:space="preserve"> </w:t>
      </w:r>
      <w:r w:rsidR="00C274A9">
        <w:t xml:space="preserve">Stečajni postupak povodom prijedloga potrošača </w:t>
      </w:r>
      <w:r w:rsidR="007837DB">
        <w:t xml:space="preserve">Snježane Vlahović, OIB: </w:t>
      </w:r>
      <w:r w:rsidR="007837DB" w:rsidRPr="007837DB">
        <w:t>54085945103</w:t>
      </w:r>
      <w:r w:rsidR="007837DB">
        <w:t xml:space="preserve"> iz Donje Lomnice, Duga Ulica 8</w:t>
      </w:r>
    </w:p>
    <w:p w:rsidRDefault="006E77A9" w:rsidP="00D0463A" w:rsidR="006E77A9" w:rsidRPr="003113EB">
      <w:pPr>
        <w:tabs>
          <w:tab w:pos="5663" w:val="left"/>
        </w:tabs>
      </w:pPr>
    </w:p>
    <w:p w:rsidRDefault="006F6F87" w:rsidP="00DE25B7" w:rsidR="00AF2B3C" w:rsidRPr="003113EB">
      <w:r w:rsidRPr="003113EB">
        <w:t>Utvrđuje se da su u</w:t>
      </w:r>
      <w:r w:rsidR="00190716" w:rsidRPr="003113EB">
        <w:t xml:space="preserve"> </w:t>
      </w:r>
      <w:r w:rsidR="00B3174B">
        <w:t>10</w:t>
      </w:r>
      <w:r w:rsidR="00A55E67">
        <w:t>,0</w:t>
      </w:r>
      <w:r w:rsidR="00D47731">
        <w:t>0</w:t>
      </w:r>
      <w:r w:rsidR="00A57B2A" w:rsidRPr="003113EB">
        <w:t xml:space="preserve"> </w:t>
      </w:r>
      <w:r w:rsidRPr="003113EB">
        <w:t xml:space="preserve">sati pristupili: </w:t>
      </w:r>
    </w:p>
    <w:p w:rsidRDefault="00C274A9" w:rsidP="00FC7845" w:rsidR="00C274A9">
      <w:pPr>
        <w:jc w:val="both"/>
      </w:pPr>
      <w:r>
        <w:t xml:space="preserve">Potrošač: </w:t>
      </w:r>
      <w:r w:rsidR="008E3688">
        <w:t xml:space="preserve">   </w:t>
      </w:r>
      <w:r w:rsidR="007837DB">
        <w:t>Snježana Vlahović, osobno</w:t>
      </w:r>
    </w:p>
    <w:p w:rsidRDefault="00C274A9" w:rsidP="00B3174B" w:rsidR="00B3174B">
      <w:pPr>
        <w:jc w:val="both"/>
      </w:pPr>
      <w:r>
        <w:t>Vjerovnici:</w:t>
      </w:r>
      <w:r w:rsidR="00D47731">
        <w:t xml:space="preserve"> </w:t>
      </w:r>
      <w:r w:rsidR="00B3174B">
        <w:t xml:space="preserve">Za vjerovnika Hrvatsku osiguravajuću kuću d.d., Zagreb, Capraška ulica 6,   </w:t>
      </w:r>
    </w:p>
    <w:p w:rsidRDefault="00B3174B" w:rsidP="00B3174B" w:rsidR="00B3174B">
      <w:pPr>
        <w:jc w:val="both"/>
      </w:pPr>
      <w:r>
        <w:t xml:space="preserve">                    punomoćnica Tanja Bota, prema zajedničkoj punomoći koju prilaže u spis</w:t>
      </w:r>
    </w:p>
    <w:p w:rsidRDefault="00B3174B" w:rsidP="00B3174B" w:rsidR="00B3174B">
      <w:pPr>
        <w:ind w:left="1185"/>
        <w:jc w:val="both"/>
      </w:pPr>
      <w:r>
        <w:t>Za vjerovnika Erste Steiermarkische bank d.d., Rijeka, Jadranski trg 3, zz punomoćnica, Ana Bago</w:t>
      </w:r>
      <w:r w:rsidRPr="00B3174B">
        <w:t xml:space="preserve"> </w:t>
      </w:r>
      <w:r>
        <w:t>odvjetnička vježbenica u Odvjetničkom uredu Hanžeković i partneri</w:t>
      </w:r>
    </w:p>
    <w:p w:rsidRDefault="00B3174B" w:rsidP="00B3174B" w:rsidR="00B3174B">
      <w:pPr>
        <w:ind w:firstLine="15" w:left="1185"/>
        <w:jc w:val="both"/>
      </w:pPr>
      <w:r>
        <w:t>Za vjerovnika Croatia osiguranje Zagreb, Vatroslava Jagića 33, punomoćnik Stipica Jakić, odvjetnik u Zagrebu</w:t>
      </w:r>
    </w:p>
    <w:p w:rsidRDefault="00B3174B" w:rsidP="00B3174B" w:rsidR="00B3174B" w:rsidRPr="00472D23">
      <w:pPr>
        <w:jc w:val="both"/>
        <w:rPr>
          <w:b/>
        </w:rPr>
      </w:pPr>
      <w:r>
        <w:t xml:space="preserve">                    Za vjerovnika, Republiku Hrvatsku- Ministarstvo financija, zakonski zastupnik,     </w:t>
      </w:r>
    </w:p>
    <w:p w:rsidRDefault="00B3174B" w:rsidP="00B3174B" w:rsidR="00B3174B">
      <w:pPr>
        <w:ind w:left="708"/>
        <w:jc w:val="both"/>
      </w:pPr>
      <w:r>
        <w:t xml:space="preserve">        viša savjetnica  Štefica Hrkovec, ODO Velika Gorica, OIB: 52634238587</w:t>
      </w:r>
    </w:p>
    <w:p w:rsidRDefault="00B3174B" w:rsidP="00B3174B" w:rsidR="00B3174B">
      <w:pPr>
        <w:ind w:left="708"/>
        <w:jc w:val="both"/>
      </w:pPr>
      <w:r>
        <w:t xml:space="preserve">         Za vjerovnika</w:t>
      </w:r>
    </w:p>
    <w:p w:rsidRDefault="00B3174B" w:rsidP="00B3174B" w:rsidR="00B3174B">
      <w:pPr>
        <w:ind w:left="708"/>
        <w:jc w:val="both"/>
      </w:pPr>
    </w:p>
    <w:p w:rsidRDefault="00B3174B" w:rsidP="00B3174B" w:rsidR="00B3174B">
      <w:pPr>
        <w:jc w:val="both"/>
      </w:pPr>
      <w:r>
        <w:t>Utvrđuje se da nisu pristupili ostali vjerovnici koji su uredno pozvani redovnim putem i preko E-oglasne ploče ovog suda.</w:t>
      </w:r>
    </w:p>
    <w:p w:rsidRDefault="00472D23" w:rsidP="00FC7845" w:rsidR="00472D23">
      <w:pPr>
        <w:jc w:val="both"/>
      </w:pPr>
    </w:p>
    <w:p w:rsidRDefault="00472D23" w:rsidP="00472D23" w:rsidR="00472D23">
      <w:pPr>
        <w:jc w:val="both"/>
      </w:pPr>
      <w:r>
        <w:t>Sudac otvara pripremno ročište.</w:t>
      </w:r>
    </w:p>
    <w:p w:rsidRDefault="00472D23" w:rsidP="00472D23" w:rsidR="00472D23">
      <w:pPr>
        <w:jc w:val="both"/>
      </w:pPr>
    </w:p>
    <w:p w:rsidRDefault="00472D23" w:rsidP="00472D23" w:rsidR="00B3174B">
      <w:pPr>
        <w:jc w:val="both"/>
      </w:pPr>
      <w:r>
        <w:t xml:space="preserve">Pripremno ročište započinje razmatranjem </w:t>
      </w:r>
      <w:r w:rsidR="00B3174B">
        <w:t>ranije dostavljenog plana ispunjenja obveze, kao i naknadno dostavljenog plana ispunjenja obveze.</w:t>
      </w:r>
    </w:p>
    <w:p w:rsidRDefault="00A55E67" w:rsidP="00472D23" w:rsidR="00A55E67">
      <w:pPr>
        <w:jc w:val="both"/>
      </w:pPr>
    </w:p>
    <w:p w:rsidRDefault="00BE7A84" w:rsidP="00472D23" w:rsidR="00B3174B">
      <w:pPr>
        <w:jc w:val="both"/>
      </w:pPr>
      <w:r>
        <w:t xml:space="preserve">Punomoćnik vjerovnika Croatia osiguranje d.d. uskraćuje pristanak na plan ispunjenja obveze potrošača jer u smislu čl.17. Zakona o stečaju stopostotno oslobađanje ne smatra se planom ispunjenja obveze. </w:t>
      </w:r>
    </w:p>
    <w:p w:rsidRDefault="00BE7A84" w:rsidP="00472D23" w:rsidR="00BE7A84">
      <w:pPr>
        <w:jc w:val="both"/>
      </w:pPr>
    </w:p>
    <w:p w:rsidRDefault="00BE7A84" w:rsidP="00472D23" w:rsidR="00BE7A84">
      <w:pPr>
        <w:jc w:val="both"/>
      </w:pPr>
      <w:r>
        <w:t>Punomoćnik vjerovnika Hrvatske osiguravajuće kuće d.d. izjavljuje kako do današnjeg dana nije zaprimio prijedlog dopune ispunjenja obveza od strane dužnika te se na isto ne može očitovati, a u odnosu na prvi plan gdje dužnik traži stopostotni otpis duga, uskraćuje svoj pristanak.</w:t>
      </w:r>
    </w:p>
    <w:p w:rsidRDefault="00BE7A84" w:rsidP="00472D23" w:rsidR="00BE7A84">
      <w:pPr>
        <w:jc w:val="both"/>
      </w:pPr>
    </w:p>
    <w:p w:rsidRDefault="00BE7A84" w:rsidP="00472D23" w:rsidR="00BE7A84">
      <w:pPr>
        <w:jc w:val="both"/>
      </w:pPr>
      <w:r>
        <w:t>Punomoćnik vjerovnika Erste Steiermarkische bank d.d. izjavljuje kako nije suglasan sa planom ispunjenja obveza potrošača, obzirom da isti u svom prijedlogu nije pokazao namjeru za postizanje nagodbe, već je predložio stopostotno umanjenje, odnosno otpis dugovanja.</w:t>
      </w:r>
    </w:p>
    <w:p w:rsidRDefault="00BE7A84" w:rsidP="00472D23" w:rsidR="00BE7A84">
      <w:pPr>
        <w:jc w:val="both"/>
      </w:pPr>
    </w:p>
    <w:p w:rsidRDefault="00BE7A84" w:rsidP="00472D23" w:rsidR="00BE7A84">
      <w:pPr>
        <w:jc w:val="both"/>
      </w:pPr>
      <w:r>
        <w:t xml:space="preserve">Punomoćnik vjerovnika Republike Hrvatske- Ministarstvo financija u spis dostavlja podnesak od 10. travnja 2017. prema kojem je razvidno da je dug ovog vjerovnika smanjen te stavlja </w:t>
      </w:r>
      <w:r>
        <w:lastRenderedPageBreak/>
        <w:t>zahtjev za dopunu popisa imovine i obveza predmetnog potrošača, dok u odnosu na plan ispunjenja obveza ovog vjerovnik,a na način da je potrošač predložio otpis visine od 98,45% potraživanja RH- Ministarstva financija, kao zakonski zastupnik uskraćuje pristanka na isti.</w:t>
      </w:r>
    </w:p>
    <w:p w:rsidRDefault="00BE7A84" w:rsidP="00472D23" w:rsidR="00BE7A84">
      <w:pPr>
        <w:jc w:val="both"/>
      </w:pPr>
    </w:p>
    <w:p w:rsidRDefault="00BE7A84" w:rsidP="00472D23" w:rsidR="00BE7A84">
      <w:pPr>
        <w:jc w:val="both"/>
      </w:pPr>
      <w:r>
        <w:t>Potrošač izjavljuje da je razvedena, da je majka kćerke u dobi od 21 godinu, koja je zaposlena u caf</w:t>
      </w:r>
      <w:r w:rsidR="00E16DD1">
        <w:t>fe baru, prima plaću ispod 3000,00 kuna, ali joj je plaća opterećena ovrhom, unatrag četiri godine, nakon što joj je istekao ugovor na određeno vrijeme, dobila je otkaz, u Trupah- prometu i od tada se nalazi na zavodu za zapošljavanje, kod koga ne prima nikakvu naknadu, ali od Centra za socijalnu skrb Velika Gorica prima socijalnu pomoć u visini od 800,00 kuna i 200,00 kuna u vidu bona za režije. U dobi je od 47 godina, da je po struci strojarski tehničar te da na ime svog zanimanja ne može pronaći nigdje posao. Izjavljuje da je podstanar, u Donjoj Lomnici, kod Stepanić Zorice, na adresi Duga Ulica 8, te da na ime podstanarstva plaća 1000,00 kuna, bez režija i da taj iznos uspijeva svaki mjesec redovno plaćati na ime najma. Imam auto, Citroen Sara, koji nije u voznom stanju, dok ostale pokretne, a i nepokretne imovine nemam. Od imovine nisam ništa naslijedila, a niti ubuduće će se takvo nešto ostvariti. Razvela sam se od supruga u tijeku 2000. ili 2002. godine, ali od supruga nisam tražila ništa na ime mog uzdržavanja, a ni na ime uzdržavanja naše kćeri, odnosno sud je odredio da je bivši suprug na ime uzdržavanja za našu kćer davati 300,00 kuna, ali tu obvezu nije ispunjavao. Dok smo bili u braku, ništa nismo zajedno stekli,već smo u to vrijeme živjeli u kući koja je vlasništvo mog bivšeg supruga. Ja sam se osobno, ponovno obratila radi oslobađanja od plaćanja predujma na koji me je sud pozvao, pa stoga molim kraći rok u kojem ću sudu dostaviti uvjerenje da sam, od strane nadležnog tijela, oslobođena ovog predujma.</w:t>
      </w:r>
    </w:p>
    <w:p w:rsidRDefault="00E16DD1" w:rsidP="00472D23" w:rsidR="00E16DD1">
      <w:pPr>
        <w:jc w:val="both"/>
      </w:pPr>
    </w:p>
    <w:p w:rsidRDefault="00FA48AF" w:rsidP="00472D23" w:rsidR="00FA48AF">
      <w:pPr>
        <w:jc w:val="both"/>
      </w:pPr>
      <w:r>
        <w:t xml:space="preserve">Unatrag dva mjeseca moja kćer se zaposlila, a primljena je samo na određeno vrijeme. </w:t>
      </w:r>
    </w:p>
    <w:p w:rsidRDefault="00FA48AF" w:rsidP="00472D23" w:rsidR="00FA48AF">
      <w:pPr>
        <w:jc w:val="both"/>
      </w:pPr>
      <w:r>
        <w:t>Iako sam imala pravomoćnu presudu koja nalaže mom bivšem supruga da plaća za uzdržavanje našeg djeteta, nisam tražila prisilnu naplatu jer je moj suprug jako bolestan, a neko vrijeme nije bio ni zaposlen, a kasnije je tek dobio mirovinu.</w:t>
      </w:r>
    </w:p>
    <w:p w:rsidRDefault="00FA48AF" w:rsidP="00472D23" w:rsidR="00FA48AF">
      <w:pPr>
        <w:jc w:val="both"/>
      </w:pPr>
      <w:r>
        <w:t>Otac mi je umro, majka je još živa, i prima mirovinu od oca, u iznosu od oko 1900,00 kuna, a imam i sestru. Moj otac je za svog života svoju imovinu prenio na majku, pa nakon njegove smrti, nije vođen ostavinski postupak.</w:t>
      </w:r>
    </w:p>
    <w:p w:rsidRDefault="00AD4C89" w:rsidP="00472D23" w:rsidR="00AD4C89">
      <w:pPr>
        <w:jc w:val="both"/>
      </w:pPr>
      <w:r>
        <w:t>Svaki mjesec šaljem po 4-5- molbi, a vezano za javljanje na radno mjesto, za stručnu spremnu strojarski tehničar, a i javljam se na druge poslov</w:t>
      </w:r>
      <w:r w:rsidR="00136498">
        <w:t>e pr. trgovac i čistačica</w:t>
      </w:r>
      <w:r>
        <w:t>, ali sam rijetko pozvana na razgovore i to kad utvrde moje godine</w:t>
      </w:r>
      <w:r w:rsidR="00136498">
        <w:t xml:space="preserve"> jer je to razlog neprimanja.</w:t>
      </w:r>
    </w:p>
    <w:p w:rsidRDefault="00136498" w:rsidP="00472D23" w:rsidR="00136498">
      <w:pPr>
        <w:jc w:val="both"/>
      </w:pPr>
      <w:r>
        <w:t>Imam problema sa kralježnicom, povišenim tlakom i venama na nogama, te iz tog razloga nisam tražila sezonske, povremene radove.</w:t>
      </w:r>
      <w:r w:rsidR="00424284">
        <w:t xml:space="preserve"> </w:t>
      </w:r>
    </w:p>
    <w:p w:rsidRDefault="00424284" w:rsidP="00472D23" w:rsidR="00424284">
      <w:pPr>
        <w:jc w:val="both"/>
      </w:pPr>
      <w:r>
        <w:t>Pomažu mi financijski moja majka i kćer, koliko mogu, no njihova primanja su mala, tako da mi to nije od velike pomoći.</w:t>
      </w:r>
    </w:p>
    <w:p w:rsidRDefault="00CC5562" w:rsidP="00472D23" w:rsidR="00CC5562">
      <w:pPr>
        <w:jc w:val="both"/>
      </w:pPr>
      <w:r>
        <w:t>Moja majka živi sama u Velikoj Gorici, u stanu površine oko 60 metara kvadratnih, ali ona je invalid. Ja sa svojom majkom već duže razdoblje nisam u najboljim odnosima, pa iz tog razloga ne razmatram mogućnost da pređem živjeti kod nje.</w:t>
      </w:r>
    </w:p>
    <w:p w:rsidRDefault="00CC5562" w:rsidP="00472D23" w:rsidR="00CC5562">
      <w:pPr>
        <w:jc w:val="both"/>
      </w:pPr>
      <w:r>
        <w:t>Nisam u izvanbračnoj vezi.</w:t>
      </w:r>
    </w:p>
    <w:p w:rsidRDefault="00BE7A84" w:rsidP="00472D23" w:rsidR="00BE7A84">
      <w:pPr>
        <w:jc w:val="both"/>
      </w:pPr>
    </w:p>
    <w:p w:rsidRDefault="00472D23" w:rsidP="00472D23" w:rsidR="00472D23" w:rsidRPr="0050156D">
      <w:pPr>
        <w:jc w:val="both"/>
      </w:pPr>
      <w:r w:rsidRPr="0050156D">
        <w:t xml:space="preserve">Sud donosi, a sudac objavljuje </w:t>
      </w:r>
    </w:p>
    <w:p w:rsidRDefault="00472D23" w:rsidP="00472D23" w:rsidR="00472D23" w:rsidRPr="0050156D">
      <w:pPr>
        <w:ind w:firstLine="708"/>
        <w:jc w:val="both"/>
      </w:pPr>
    </w:p>
    <w:p w:rsidRDefault="00033FAB" w:rsidP="00033FAB" w:rsidR="00033FAB">
      <w:pPr>
        <w:jc w:val="center"/>
      </w:pPr>
      <w:r>
        <w:t>rješenje</w:t>
      </w:r>
    </w:p>
    <w:p w:rsidRDefault="00033FAB" w:rsidP="00033FAB" w:rsidR="00033FAB">
      <w:pPr>
        <w:jc w:val="center"/>
      </w:pPr>
    </w:p>
    <w:p w:rsidRDefault="00033FAB" w:rsidP="00033FAB" w:rsidR="00033FAB">
      <w:r>
        <w:t>Potrošaču se određuje rok od 10 dana u kojem će dostaviti uvjerenje iz kojeg će biti razvidno da se ista oslobađa predujma za troškove ovog postupka.</w:t>
      </w:r>
    </w:p>
    <w:p w:rsidRDefault="00033FAB" w:rsidP="00033FAB" w:rsidR="00033FAB"/>
    <w:p w:rsidRDefault="00033FAB" w:rsidP="00033FAB" w:rsidR="00033FAB" w:rsidRPr="0050156D">
      <w:r>
        <w:lastRenderedPageBreak/>
        <w:t>Daljnja odluka uslijedit će pismeno, koja će biti objavljena na E-oglasnoj ploči ovog suda.</w:t>
      </w:r>
    </w:p>
    <w:p w:rsidRDefault="00033FAB" w:rsidP="00472D23" w:rsidR="00033FAB"/>
    <w:p w:rsidRDefault="00472D23" w:rsidP="00033FAB" w:rsidR="00472D23" w:rsidRPr="00C6356A">
      <w:pPr>
        <w:rPr>
          <w:b/>
        </w:rPr>
      </w:pPr>
    </w:p>
    <w:p w:rsidRDefault="00472D23" w:rsidP="00472D23" w:rsidR="00472D23" w:rsidRPr="0050156D">
      <w:pPr>
        <w:jc w:val="center"/>
      </w:pPr>
      <w:r w:rsidRPr="0050156D">
        <w:t xml:space="preserve">Završeno u </w:t>
      </w:r>
      <w:r w:rsidR="00033FAB">
        <w:t>10</w:t>
      </w:r>
      <w:r w:rsidRPr="0050156D">
        <w:t>,</w:t>
      </w:r>
      <w:r w:rsidR="00033FAB">
        <w:t>52</w:t>
      </w:r>
      <w:r w:rsidRPr="0050156D">
        <w:t xml:space="preserve"> sati</w:t>
      </w:r>
    </w:p>
    <w:p w:rsidRDefault="00472D23" w:rsidP="00472D23" w:rsidR="00472D23" w:rsidRPr="0050156D">
      <w:pPr>
        <w:jc w:val="center"/>
      </w:pPr>
    </w:p>
    <w:p w:rsidRDefault="00472D23" w:rsidP="00472D23" w:rsidR="0043771F" w:rsidRPr="0050156D">
      <w:pPr>
        <w:jc w:val="center"/>
      </w:pPr>
      <w:r w:rsidRPr="0050156D">
        <w:t xml:space="preserve">Sutkinja: </w:t>
      </w:r>
      <w:r w:rsidR="00033FAB">
        <w:t>Marija Brozović</w:t>
      </w:r>
    </w:p>
    <w:p w:rsidRDefault="00472D23" w:rsidP="00472D23" w:rsidR="00472D23" w:rsidRPr="0050156D">
      <w:pPr>
        <w:jc w:val="center"/>
      </w:pPr>
      <w:r w:rsidRPr="0050156D">
        <w:t xml:space="preserve">Zapisničar: </w:t>
      </w:r>
      <w:r w:rsidR="00033FAB">
        <w:t xml:space="preserve">Ana Klobučar </w:t>
      </w:r>
    </w:p>
    <w:p w:rsidRDefault="00472D23" w:rsidP="00FC7845" w:rsidR="00472D23" w:rsidRPr="0050156D">
      <w:pPr>
        <w:jc w:val="both"/>
      </w:pPr>
    </w:p>
    <w:p w:rsidRDefault="00472D23" w:rsidP="00FC7845" w:rsidR="00472D23" w:rsidRPr="0050156D">
      <w:pPr>
        <w:jc w:val="both"/>
      </w:pPr>
    </w:p>
    <w:p w:rsidRDefault="00472D23" w:rsidP="00FC7845" w:rsidR="00472D23" w:rsidRPr="00C6356A">
      <w:pPr>
        <w:jc w:val="both"/>
        <w:rPr>
          <w:b/>
        </w:rPr>
      </w:pPr>
    </w:p>
    <w:p w:rsidRDefault="00444256" w:rsidP="00FC7845" w:rsidR="00444256" w:rsidRPr="00C6356A">
      <w:pPr>
        <w:jc w:val="both"/>
        <w:rPr>
          <w:b/>
        </w:rPr>
      </w:pPr>
    </w:p>
    <w:p w:rsidRDefault="002829B3" w:rsidP="00A579F7" w:rsidR="002829B3" w:rsidRPr="00C6356A">
      <w:pPr>
        <w:jc w:val="center"/>
        <w:rPr>
          <w:b/>
        </w:rPr>
      </w:pPr>
    </w:p>
    <w:sectPr w:rsidSect="00667874" w:rsidR="002829B3" w:rsidRPr="00C6356A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40C9F" w:rsidR="00540C9F">
      <w:r>
        <w:separator/>
      </w:r>
    </w:p>
  </w:endnote>
  <w:endnote w:id="0" w:type="continuationSeparator">
    <w:p w:rsidRDefault="00540C9F" w:rsidR="00540C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40C9F" w:rsidR="00540C9F">
      <w:r>
        <w:separator/>
      </w:r>
    </w:p>
  </w:footnote>
  <w:footnote w:id="0" w:type="continuationSeparator">
    <w:p w:rsidRDefault="00540C9F" w:rsidR="00540C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03356" w:rsidR="0080335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03356" w:rsidR="0080335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03356" w:rsidR="0080335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C31B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E7A84" w:rsidP="00BE7A84" w:rsidR="00BE7A84" w:rsidRPr="003113EB">
    <w:pPr>
      <w:pStyle w:val="Zaglavlje"/>
      <w:jc w:val="right"/>
    </w:pPr>
    <w:r w:rsidRPr="003113EB">
      <w:t>Posl</w:t>
    </w:r>
    <w:r>
      <w:t>ovni broj 4 Sp</w:t>
    </w:r>
    <w:r w:rsidRPr="003113EB">
      <w:t>-</w:t>
    </w:r>
    <w:r>
      <w:t>1/16-26</w:t>
    </w:r>
  </w:p>
  <w:p w:rsidRDefault="00803356" w:rsidP="00A579F7" w:rsidR="00803356">
    <w:pPr>
      <w:pStyle w:val="Zaglavlje"/>
      <w:tabs>
        <w:tab w:pos="4536" w:val="clear"/>
        <w:tab w:pos="9072" w:val="clear"/>
        <w:tab w:pos="8290" w:val="left"/>
      </w:tabs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113EB" w:rsidP="003113EB" w:rsidR="003113EB" w:rsidRPr="003113EB">
    <w:pPr>
      <w:pStyle w:val="Zaglavlje"/>
      <w:jc w:val="right"/>
    </w:pPr>
    <w:r w:rsidRPr="003113EB">
      <w:t>Posl</w:t>
    </w:r>
    <w:r w:rsidR="00E22314">
      <w:t>ovni broj 4 Sp</w:t>
    </w:r>
    <w:r w:rsidRPr="003113EB">
      <w:t>-</w:t>
    </w:r>
    <w:r w:rsidR="007837DB">
      <w:t>1/16-26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BD560C"/>
    <w:multiLevelType w:val="hybridMultilevel"/>
    <w:tmpl w:val="C240C5DA"/>
    <w:lvl w:tplc="04090013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E5441CB"/>
    <w:multiLevelType w:val="hybridMultilevel"/>
    <w:tmpl w:val="FFE6BE7A"/>
    <w:lvl w:tplc="BD12F07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1C23BBF"/>
    <w:multiLevelType w:val="hybridMultilevel"/>
    <w:tmpl w:val="1CE83E28"/>
    <w:lvl w:tplc="04090013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5A84C77"/>
    <w:multiLevelType w:val="hybridMultilevel"/>
    <w:tmpl w:val="9DAC743E"/>
    <w:lvl w:tplc="89E0BC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03F1109"/>
    <w:multiLevelType w:val="hybridMultilevel"/>
    <w:tmpl w:val="435EF652"/>
    <w:lvl w:tplc="D9D6692C" w:ilvl="0">
      <w:start w:val="1"/>
      <w:numFmt w:val="upperRoman"/>
      <w:lvlText w:val="%1-"/>
      <w:lvlJc w:val="left"/>
      <w:pPr>
        <w:ind w:hanging="720" w:left="214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08"/>
      </w:pPr>
    </w:lvl>
    <w:lvl w:tentative="true" w:tplc="041A001B" w:ilvl="2">
      <w:start w:val="1"/>
      <w:numFmt w:val="lowerRoman"/>
      <w:lvlText w:val="%3."/>
      <w:lvlJc w:val="right"/>
      <w:pPr>
        <w:ind w:hanging="180" w:left="3228"/>
      </w:pPr>
    </w:lvl>
    <w:lvl w:tentative="true" w:tplc="041A000F" w:ilvl="3">
      <w:start w:val="1"/>
      <w:numFmt w:val="decimal"/>
      <w:lvlText w:val="%4."/>
      <w:lvlJc w:val="left"/>
      <w:pPr>
        <w:ind w:hanging="360" w:left="3948"/>
      </w:pPr>
    </w:lvl>
    <w:lvl w:tentative="true" w:tplc="041A0019" w:ilvl="4">
      <w:start w:val="1"/>
      <w:numFmt w:val="lowerLetter"/>
      <w:lvlText w:val="%5."/>
      <w:lvlJc w:val="left"/>
      <w:pPr>
        <w:ind w:hanging="360" w:left="4668"/>
      </w:pPr>
    </w:lvl>
    <w:lvl w:tentative="true" w:tplc="041A001B" w:ilvl="5">
      <w:start w:val="1"/>
      <w:numFmt w:val="lowerRoman"/>
      <w:lvlText w:val="%6."/>
      <w:lvlJc w:val="right"/>
      <w:pPr>
        <w:ind w:hanging="180" w:left="5388"/>
      </w:pPr>
    </w:lvl>
    <w:lvl w:tentative="true" w:tplc="041A000F" w:ilvl="6">
      <w:start w:val="1"/>
      <w:numFmt w:val="decimal"/>
      <w:lvlText w:val="%7."/>
      <w:lvlJc w:val="left"/>
      <w:pPr>
        <w:ind w:hanging="360" w:left="6108"/>
      </w:pPr>
    </w:lvl>
    <w:lvl w:tentative="true" w:tplc="041A0019" w:ilvl="7">
      <w:start w:val="1"/>
      <w:numFmt w:val="lowerLetter"/>
      <w:lvlText w:val="%8."/>
      <w:lvlJc w:val="left"/>
      <w:pPr>
        <w:ind w:hanging="360" w:left="6828"/>
      </w:pPr>
    </w:lvl>
    <w:lvl w:tentative="true" w:tplc="041A001B" w:ilvl="8">
      <w:start w:val="1"/>
      <w:numFmt w:val="lowerRoman"/>
      <w:lvlText w:val="%9."/>
      <w:lvlJc w:val="right"/>
      <w:pPr>
        <w:ind w:hanging="180" w:left="7548"/>
      </w:pPr>
    </w:lvl>
  </w:abstractNum>
  <w:abstractNum w:abstractNumId="5">
    <w:nsid w:val="32A510D2"/>
    <w:multiLevelType w:val="hybridMultilevel"/>
    <w:tmpl w:val="E6BEAAB0"/>
    <w:lvl w:tplc="CBBA259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54A173C"/>
    <w:multiLevelType w:val="hybridMultilevel"/>
    <w:tmpl w:val="41C20ECE"/>
    <w:lvl w:tplc="04090013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</w:lvl>
    <w:lvl w:tentative="true" w:tplc="04090019" w:ilvl="1">
      <w:start w:val="1"/>
      <w:numFmt w:val="lowerLetter"/>
      <w:lvlText w:val="%2."/>
      <w:lvlJc w:val="left"/>
      <w:pPr>
        <w:tabs>
          <w:tab w:pos="1260" w:val="num"/>
        </w:tabs>
        <w:ind w:hanging="360" w:left="1260"/>
      </w:pPr>
    </w:lvl>
    <w:lvl w:tentative="true" w:tplc="0409001B" w:ilvl="2">
      <w:start w:val="1"/>
      <w:numFmt w:val="lowerRoman"/>
      <w:lvlText w:val="%3."/>
      <w:lvlJc w:val="right"/>
      <w:pPr>
        <w:tabs>
          <w:tab w:pos="1980" w:val="num"/>
        </w:tabs>
        <w:ind w:hanging="180" w:left="1980"/>
      </w:pPr>
    </w:lvl>
    <w:lvl w:tentative="true" w:tplc="0409000F" w:ilvl="3">
      <w:start w:val="1"/>
      <w:numFmt w:val="decimal"/>
      <w:lvlText w:val="%4."/>
      <w:lvlJc w:val="left"/>
      <w:pPr>
        <w:tabs>
          <w:tab w:pos="2700" w:val="num"/>
        </w:tabs>
        <w:ind w:hanging="360" w:left="2700"/>
      </w:pPr>
    </w:lvl>
    <w:lvl w:tentative="true" w:tplc="04090019" w:ilvl="4">
      <w:start w:val="1"/>
      <w:numFmt w:val="lowerLetter"/>
      <w:lvlText w:val="%5."/>
      <w:lvlJc w:val="left"/>
      <w:pPr>
        <w:tabs>
          <w:tab w:pos="3420" w:val="num"/>
        </w:tabs>
        <w:ind w:hanging="360" w:left="3420"/>
      </w:pPr>
    </w:lvl>
    <w:lvl w:tentative="true" w:tplc="0409001B" w:ilvl="5">
      <w:start w:val="1"/>
      <w:numFmt w:val="lowerRoman"/>
      <w:lvlText w:val="%6."/>
      <w:lvlJc w:val="right"/>
      <w:pPr>
        <w:tabs>
          <w:tab w:pos="4140" w:val="num"/>
        </w:tabs>
        <w:ind w:hanging="180" w:left="4140"/>
      </w:pPr>
    </w:lvl>
    <w:lvl w:tentative="true" w:tplc="0409000F" w:ilvl="6">
      <w:start w:val="1"/>
      <w:numFmt w:val="decimal"/>
      <w:lvlText w:val="%7."/>
      <w:lvlJc w:val="left"/>
      <w:pPr>
        <w:tabs>
          <w:tab w:pos="4860" w:val="num"/>
        </w:tabs>
        <w:ind w:hanging="360" w:left="4860"/>
      </w:pPr>
    </w:lvl>
    <w:lvl w:tentative="true" w:tplc="04090019" w:ilvl="7">
      <w:start w:val="1"/>
      <w:numFmt w:val="lowerLetter"/>
      <w:lvlText w:val="%8."/>
      <w:lvlJc w:val="left"/>
      <w:pPr>
        <w:tabs>
          <w:tab w:pos="5580" w:val="num"/>
        </w:tabs>
        <w:ind w:hanging="360" w:left="5580"/>
      </w:pPr>
    </w:lvl>
    <w:lvl w:tentative="true" w:tplc="0409001B" w:ilvl="8">
      <w:start w:val="1"/>
      <w:numFmt w:val="lowerRoman"/>
      <w:lvlText w:val="%9."/>
      <w:lvlJc w:val="right"/>
      <w:pPr>
        <w:tabs>
          <w:tab w:pos="6300" w:val="num"/>
        </w:tabs>
        <w:ind w:hanging="180" w:left="6300"/>
      </w:pPr>
    </w:lvl>
  </w:abstractNum>
  <w:abstractNum w:abstractNumId="7">
    <w:nsid w:val="36477DE6"/>
    <w:multiLevelType w:val="hybridMultilevel"/>
    <w:tmpl w:val="4FB09ECA"/>
    <w:lvl w:tplc="252E97A0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3F1C5064"/>
    <w:multiLevelType w:val="hybridMultilevel"/>
    <w:tmpl w:val="5DA641EC"/>
    <w:lvl w:tplc="4720EC00" w:ilvl="0">
      <w:start w:val="1"/>
      <w:numFmt w:val="upperRoman"/>
      <w:lvlText w:val="%1-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3502248"/>
    <w:multiLevelType w:val="hybridMultilevel"/>
    <w:tmpl w:val="2EFAAC18"/>
    <w:lvl w:tplc="F960646E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0">
    <w:nsid w:val="45301473"/>
    <w:multiLevelType w:val="multilevel"/>
    <w:tmpl w:val="BB0C746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A7B1679"/>
    <w:multiLevelType w:val="hybridMultilevel"/>
    <w:tmpl w:val="A64E7CB2"/>
    <w:lvl w:tplc="6672A49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B5C48FE"/>
    <w:multiLevelType w:val="hybridMultilevel"/>
    <w:tmpl w:val="467EB3F2"/>
    <w:lvl w:tplc="6CC2DFD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3">
    <w:nsid w:val="51E9207F"/>
    <w:multiLevelType w:val="hybridMultilevel"/>
    <w:tmpl w:val="D1E4D15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3C734B4"/>
    <w:multiLevelType w:val="hybridMultilevel"/>
    <w:tmpl w:val="E0D618B0"/>
    <w:lvl w:tplc="F4E8FE2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5">
    <w:nsid w:val="5B8A049E"/>
    <w:multiLevelType w:val="hybridMultilevel"/>
    <w:tmpl w:val="57024C9C"/>
    <w:lvl w:tplc="636CAC9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6">
    <w:nsid w:val="5D1C420B"/>
    <w:multiLevelType w:val="hybridMultilevel"/>
    <w:tmpl w:val="BF6AC6D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5DCB6E1D"/>
    <w:multiLevelType w:val="hybridMultilevel"/>
    <w:tmpl w:val="DB9A1D14"/>
    <w:lvl w:tplc="76A8A0A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43C1CB4"/>
    <w:multiLevelType w:val="hybridMultilevel"/>
    <w:tmpl w:val="726C1B6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6BA01572"/>
    <w:multiLevelType w:val="hybridMultilevel"/>
    <w:tmpl w:val="D3D2D4F8"/>
    <w:lvl w:tplc="EEEA4B8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6E755BEA"/>
    <w:multiLevelType w:val="hybridMultilevel"/>
    <w:tmpl w:val="F5D0D690"/>
    <w:lvl w:tplc="6AA832D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1">
    <w:nsid w:val="71BF6D68"/>
    <w:multiLevelType w:val="hybridMultilevel"/>
    <w:tmpl w:val="6F32575C"/>
    <w:lvl w:tplc="E322517E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260" w:val="num"/>
        </w:tabs>
        <w:ind w:hanging="360" w:left="1260"/>
      </w:pPr>
    </w:lvl>
    <w:lvl w:tentative="true" w:tplc="0409001B" w:ilvl="2">
      <w:start w:val="1"/>
      <w:numFmt w:val="lowerRoman"/>
      <w:lvlText w:val="%3."/>
      <w:lvlJc w:val="right"/>
      <w:pPr>
        <w:tabs>
          <w:tab w:pos="1980" w:val="num"/>
        </w:tabs>
        <w:ind w:hanging="180" w:left="1980"/>
      </w:pPr>
    </w:lvl>
    <w:lvl w:tentative="true" w:tplc="0409000F" w:ilvl="3">
      <w:start w:val="1"/>
      <w:numFmt w:val="decimal"/>
      <w:lvlText w:val="%4."/>
      <w:lvlJc w:val="left"/>
      <w:pPr>
        <w:tabs>
          <w:tab w:pos="2700" w:val="num"/>
        </w:tabs>
        <w:ind w:hanging="360" w:left="2700"/>
      </w:pPr>
    </w:lvl>
    <w:lvl w:tentative="true" w:tplc="04090019" w:ilvl="4">
      <w:start w:val="1"/>
      <w:numFmt w:val="lowerLetter"/>
      <w:lvlText w:val="%5."/>
      <w:lvlJc w:val="left"/>
      <w:pPr>
        <w:tabs>
          <w:tab w:pos="3420" w:val="num"/>
        </w:tabs>
        <w:ind w:hanging="360" w:left="3420"/>
      </w:pPr>
    </w:lvl>
    <w:lvl w:tentative="true" w:tplc="0409001B" w:ilvl="5">
      <w:start w:val="1"/>
      <w:numFmt w:val="lowerRoman"/>
      <w:lvlText w:val="%6."/>
      <w:lvlJc w:val="right"/>
      <w:pPr>
        <w:tabs>
          <w:tab w:pos="4140" w:val="num"/>
        </w:tabs>
        <w:ind w:hanging="180" w:left="4140"/>
      </w:pPr>
    </w:lvl>
    <w:lvl w:tentative="true" w:tplc="0409000F" w:ilvl="6">
      <w:start w:val="1"/>
      <w:numFmt w:val="decimal"/>
      <w:lvlText w:val="%7."/>
      <w:lvlJc w:val="left"/>
      <w:pPr>
        <w:tabs>
          <w:tab w:pos="4860" w:val="num"/>
        </w:tabs>
        <w:ind w:hanging="360" w:left="4860"/>
      </w:pPr>
    </w:lvl>
    <w:lvl w:tentative="true" w:tplc="04090019" w:ilvl="7">
      <w:start w:val="1"/>
      <w:numFmt w:val="lowerLetter"/>
      <w:lvlText w:val="%8."/>
      <w:lvlJc w:val="left"/>
      <w:pPr>
        <w:tabs>
          <w:tab w:pos="5580" w:val="num"/>
        </w:tabs>
        <w:ind w:hanging="360" w:left="5580"/>
      </w:pPr>
    </w:lvl>
    <w:lvl w:tentative="true" w:tplc="0409001B" w:ilvl="8">
      <w:start w:val="1"/>
      <w:numFmt w:val="lowerRoman"/>
      <w:lvlText w:val="%9."/>
      <w:lvlJc w:val="right"/>
      <w:pPr>
        <w:tabs>
          <w:tab w:pos="6300" w:val="num"/>
        </w:tabs>
        <w:ind w:hanging="180" w:left="6300"/>
      </w:pPr>
    </w:lvl>
  </w:abstractNum>
  <w:abstractNum w:abstractNumId="22">
    <w:nsid w:val="71CB5217"/>
    <w:multiLevelType w:val="hybridMultilevel"/>
    <w:tmpl w:val="7556060C"/>
    <w:lvl w:tplc="872AECBC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72BB35EF"/>
    <w:multiLevelType w:val="hybridMultilevel"/>
    <w:tmpl w:val="3FAC22BA"/>
    <w:lvl w:tplc="110AF7B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761E2195"/>
    <w:multiLevelType w:val="hybridMultilevel"/>
    <w:tmpl w:val="56BE18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6"/>
  </w:num>
  <w:num w:numId="3">
    <w:abstractNumId w:val="2"/>
  </w:num>
  <w:num w:numId="4">
    <w:abstractNumId w:val="10"/>
  </w:num>
  <w:num w:numId="5">
    <w:abstractNumId w:val="21"/>
  </w:num>
  <w:num w:numId="6">
    <w:abstractNumId w:val="17"/>
  </w:num>
  <w:num w:numId="7">
    <w:abstractNumId w:val="1"/>
  </w:num>
  <w:num w:numId="8">
    <w:abstractNumId w:val="19"/>
  </w:num>
  <w:num w:numId="9">
    <w:abstractNumId w:val="3"/>
  </w:num>
  <w:num w:numId="10">
    <w:abstractNumId w:val="23"/>
  </w:num>
  <w:num w:numId="11">
    <w:abstractNumId w:val="5"/>
  </w:num>
  <w:num w:numId="12">
    <w:abstractNumId w:val="22"/>
  </w:num>
  <w:num w:numId="13">
    <w:abstractNumId w:val="12"/>
  </w:num>
  <w:num w:numId="14">
    <w:abstractNumId w:val="15"/>
  </w:num>
  <w:num w:numId="15">
    <w:abstractNumId w:val="9"/>
  </w:num>
  <w:num w:numId="16">
    <w:abstractNumId w:val="7"/>
  </w:num>
  <w:num w:numId="17">
    <w:abstractNumId w:val="24"/>
  </w:num>
  <w:num w:numId="18">
    <w:abstractNumId w:val="16"/>
  </w:num>
  <w:num w:numId="19">
    <w:abstractNumId w:val="13"/>
  </w:num>
  <w:num w:numId="20">
    <w:abstractNumId w:val="18"/>
  </w:num>
  <w:num w:numId="21">
    <w:abstractNumId w:val="20"/>
  </w:num>
  <w:num w:numId="22">
    <w:abstractNumId w:val="14"/>
  </w:num>
  <w:num w:numId="23">
    <w:abstractNumId w:val="4"/>
  </w:num>
  <w:num w:numId="24">
    <w:abstractNumId w:val="8"/>
  </w:num>
  <w:num w:numId="25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E6320"/>
    <w:rsid w:val="00000015"/>
    <w:rsid w:val="0000076E"/>
    <w:rsid w:val="000018BA"/>
    <w:rsid w:val="00001EF7"/>
    <w:rsid w:val="00002A6F"/>
    <w:rsid w:val="00004601"/>
    <w:rsid w:val="000055F2"/>
    <w:rsid w:val="00006185"/>
    <w:rsid w:val="00006239"/>
    <w:rsid w:val="0000786A"/>
    <w:rsid w:val="00010E57"/>
    <w:rsid w:val="0001177F"/>
    <w:rsid w:val="000124A2"/>
    <w:rsid w:val="00012DFC"/>
    <w:rsid w:val="00013756"/>
    <w:rsid w:val="0001395D"/>
    <w:rsid w:val="0001451B"/>
    <w:rsid w:val="0001486C"/>
    <w:rsid w:val="000149CD"/>
    <w:rsid w:val="00015057"/>
    <w:rsid w:val="00016B55"/>
    <w:rsid w:val="00016E04"/>
    <w:rsid w:val="00016FD0"/>
    <w:rsid w:val="0001705E"/>
    <w:rsid w:val="000171B1"/>
    <w:rsid w:val="0001784B"/>
    <w:rsid w:val="00017A23"/>
    <w:rsid w:val="00020015"/>
    <w:rsid w:val="000209FC"/>
    <w:rsid w:val="00020DCF"/>
    <w:rsid w:val="00021C40"/>
    <w:rsid w:val="00021EF7"/>
    <w:rsid w:val="00022177"/>
    <w:rsid w:val="00022C66"/>
    <w:rsid w:val="00023DF1"/>
    <w:rsid w:val="00024206"/>
    <w:rsid w:val="000247AC"/>
    <w:rsid w:val="0002531C"/>
    <w:rsid w:val="000255C4"/>
    <w:rsid w:val="0002629C"/>
    <w:rsid w:val="000268B0"/>
    <w:rsid w:val="00030413"/>
    <w:rsid w:val="00030D71"/>
    <w:rsid w:val="00030E8B"/>
    <w:rsid w:val="00031C4C"/>
    <w:rsid w:val="0003202B"/>
    <w:rsid w:val="000324B4"/>
    <w:rsid w:val="00032902"/>
    <w:rsid w:val="000333FD"/>
    <w:rsid w:val="0003346E"/>
    <w:rsid w:val="0003391E"/>
    <w:rsid w:val="00033FAB"/>
    <w:rsid w:val="0003415E"/>
    <w:rsid w:val="00035673"/>
    <w:rsid w:val="00036716"/>
    <w:rsid w:val="00036A0F"/>
    <w:rsid w:val="00036A71"/>
    <w:rsid w:val="0003701E"/>
    <w:rsid w:val="000373B9"/>
    <w:rsid w:val="0004005D"/>
    <w:rsid w:val="000401EF"/>
    <w:rsid w:val="00040326"/>
    <w:rsid w:val="000406CE"/>
    <w:rsid w:val="00041734"/>
    <w:rsid w:val="00042116"/>
    <w:rsid w:val="00042440"/>
    <w:rsid w:val="00044532"/>
    <w:rsid w:val="000451DF"/>
    <w:rsid w:val="00045EFC"/>
    <w:rsid w:val="00050B84"/>
    <w:rsid w:val="000519F7"/>
    <w:rsid w:val="000532A3"/>
    <w:rsid w:val="0005332A"/>
    <w:rsid w:val="00053511"/>
    <w:rsid w:val="0005359C"/>
    <w:rsid w:val="00053E78"/>
    <w:rsid w:val="00055363"/>
    <w:rsid w:val="0005644F"/>
    <w:rsid w:val="00056F61"/>
    <w:rsid w:val="00057C3D"/>
    <w:rsid w:val="00060F86"/>
    <w:rsid w:val="00061C16"/>
    <w:rsid w:val="00061DF1"/>
    <w:rsid w:val="0006204A"/>
    <w:rsid w:val="00062B6A"/>
    <w:rsid w:val="00062E9A"/>
    <w:rsid w:val="0006421F"/>
    <w:rsid w:val="0006510D"/>
    <w:rsid w:val="0006534D"/>
    <w:rsid w:val="00065E35"/>
    <w:rsid w:val="000660BF"/>
    <w:rsid w:val="000669C4"/>
    <w:rsid w:val="000675BB"/>
    <w:rsid w:val="00067DBD"/>
    <w:rsid w:val="00070156"/>
    <w:rsid w:val="000706E8"/>
    <w:rsid w:val="00070D0D"/>
    <w:rsid w:val="00071579"/>
    <w:rsid w:val="000715D6"/>
    <w:rsid w:val="00071A40"/>
    <w:rsid w:val="00071F05"/>
    <w:rsid w:val="0007220F"/>
    <w:rsid w:val="000725FF"/>
    <w:rsid w:val="00072C37"/>
    <w:rsid w:val="00073606"/>
    <w:rsid w:val="00074680"/>
    <w:rsid w:val="000763CB"/>
    <w:rsid w:val="00076800"/>
    <w:rsid w:val="00076A92"/>
    <w:rsid w:val="000771DA"/>
    <w:rsid w:val="00077623"/>
    <w:rsid w:val="00077A0C"/>
    <w:rsid w:val="00077B79"/>
    <w:rsid w:val="00080C2A"/>
    <w:rsid w:val="00080DB7"/>
    <w:rsid w:val="00080EF3"/>
    <w:rsid w:val="00080FE7"/>
    <w:rsid w:val="00081EA7"/>
    <w:rsid w:val="00081F9C"/>
    <w:rsid w:val="00082226"/>
    <w:rsid w:val="000824C3"/>
    <w:rsid w:val="000825B6"/>
    <w:rsid w:val="000834CD"/>
    <w:rsid w:val="00083784"/>
    <w:rsid w:val="000837C3"/>
    <w:rsid w:val="000846AE"/>
    <w:rsid w:val="00084DBB"/>
    <w:rsid w:val="0008574F"/>
    <w:rsid w:val="00085FD2"/>
    <w:rsid w:val="00086D96"/>
    <w:rsid w:val="0008710B"/>
    <w:rsid w:val="000879C6"/>
    <w:rsid w:val="00087CFA"/>
    <w:rsid w:val="00090274"/>
    <w:rsid w:val="000915B3"/>
    <w:rsid w:val="00091DA1"/>
    <w:rsid w:val="00091E53"/>
    <w:rsid w:val="00093A9C"/>
    <w:rsid w:val="00093DD0"/>
    <w:rsid w:val="00094074"/>
    <w:rsid w:val="00094191"/>
    <w:rsid w:val="000943E2"/>
    <w:rsid w:val="00094AFB"/>
    <w:rsid w:val="000950FE"/>
    <w:rsid w:val="00095E66"/>
    <w:rsid w:val="00096F84"/>
    <w:rsid w:val="00097761"/>
    <w:rsid w:val="00097BC1"/>
    <w:rsid w:val="000A02E9"/>
    <w:rsid w:val="000A3B51"/>
    <w:rsid w:val="000A3C94"/>
    <w:rsid w:val="000A4B27"/>
    <w:rsid w:val="000A4CB3"/>
    <w:rsid w:val="000A4E32"/>
    <w:rsid w:val="000A5003"/>
    <w:rsid w:val="000A717B"/>
    <w:rsid w:val="000A75C7"/>
    <w:rsid w:val="000A7E08"/>
    <w:rsid w:val="000B023C"/>
    <w:rsid w:val="000B0ABA"/>
    <w:rsid w:val="000B1219"/>
    <w:rsid w:val="000B1F59"/>
    <w:rsid w:val="000B474C"/>
    <w:rsid w:val="000B4ADA"/>
    <w:rsid w:val="000B5989"/>
    <w:rsid w:val="000B6505"/>
    <w:rsid w:val="000B7427"/>
    <w:rsid w:val="000B7552"/>
    <w:rsid w:val="000B7D4D"/>
    <w:rsid w:val="000C17DB"/>
    <w:rsid w:val="000C1DC5"/>
    <w:rsid w:val="000C204A"/>
    <w:rsid w:val="000C22DC"/>
    <w:rsid w:val="000C22F8"/>
    <w:rsid w:val="000C2416"/>
    <w:rsid w:val="000C3239"/>
    <w:rsid w:val="000C33B5"/>
    <w:rsid w:val="000C44FB"/>
    <w:rsid w:val="000C4B3F"/>
    <w:rsid w:val="000C546B"/>
    <w:rsid w:val="000C6359"/>
    <w:rsid w:val="000C647A"/>
    <w:rsid w:val="000C656A"/>
    <w:rsid w:val="000C75F5"/>
    <w:rsid w:val="000C7B70"/>
    <w:rsid w:val="000C7C71"/>
    <w:rsid w:val="000D072D"/>
    <w:rsid w:val="000D11D4"/>
    <w:rsid w:val="000D1D39"/>
    <w:rsid w:val="000D2251"/>
    <w:rsid w:val="000D22A2"/>
    <w:rsid w:val="000D2917"/>
    <w:rsid w:val="000D2A4E"/>
    <w:rsid w:val="000D3C4B"/>
    <w:rsid w:val="000D5060"/>
    <w:rsid w:val="000D702D"/>
    <w:rsid w:val="000D76E5"/>
    <w:rsid w:val="000D78C4"/>
    <w:rsid w:val="000D7AEB"/>
    <w:rsid w:val="000D7BFF"/>
    <w:rsid w:val="000E02FD"/>
    <w:rsid w:val="000E0551"/>
    <w:rsid w:val="000E0C24"/>
    <w:rsid w:val="000E205F"/>
    <w:rsid w:val="000E2E88"/>
    <w:rsid w:val="000E3A2F"/>
    <w:rsid w:val="000E3B7F"/>
    <w:rsid w:val="000E4BE6"/>
    <w:rsid w:val="000E5784"/>
    <w:rsid w:val="000E636D"/>
    <w:rsid w:val="000E6386"/>
    <w:rsid w:val="000E6FBE"/>
    <w:rsid w:val="000E7B8D"/>
    <w:rsid w:val="000E7DD0"/>
    <w:rsid w:val="000F0202"/>
    <w:rsid w:val="000F04A8"/>
    <w:rsid w:val="000F10D6"/>
    <w:rsid w:val="000F19F6"/>
    <w:rsid w:val="000F2452"/>
    <w:rsid w:val="000F2722"/>
    <w:rsid w:val="000F36F1"/>
    <w:rsid w:val="000F3761"/>
    <w:rsid w:val="000F3A0C"/>
    <w:rsid w:val="000F3E36"/>
    <w:rsid w:val="000F481A"/>
    <w:rsid w:val="000F52CF"/>
    <w:rsid w:val="000F5997"/>
    <w:rsid w:val="000F5A35"/>
    <w:rsid w:val="000F5ECC"/>
    <w:rsid w:val="000F6009"/>
    <w:rsid w:val="000F63E1"/>
    <w:rsid w:val="000F6737"/>
    <w:rsid w:val="000F6AE7"/>
    <w:rsid w:val="000F6C1B"/>
    <w:rsid w:val="000F7308"/>
    <w:rsid w:val="00101385"/>
    <w:rsid w:val="00101AED"/>
    <w:rsid w:val="00101DA8"/>
    <w:rsid w:val="00102E8F"/>
    <w:rsid w:val="00104E19"/>
    <w:rsid w:val="00105DDB"/>
    <w:rsid w:val="00105DE6"/>
    <w:rsid w:val="00105F45"/>
    <w:rsid w:val="00106290"/>
    <w:rsid w:val="00106C8A"/>
    <w:rsid w:val="00106D5F"/>
    <w:rsid w:val="00106E2C"/>
    <w:rsid w:val="001078B3"/>
    <w:rsid w:val="00107C68"/>
    <w:rsid w:val="001102FB"/>
    <w:rsid w:val="00110B84"/>
    <w:rsid w:val="00112F44"/>
    <w:rsid w:val="0011350C"/>
    <w:rsid w:val="001139A6"/>
    <w:rsid w:val="00113B6C"/>
    <w:rsid w:val="00113E94"/>
    <w:rsid w:val="001143B4"/>
    <w:rsid w:val="001145A1"/>
    <w:rsid w:val="0011494C"/>
    <w:rsid w:val="0011504F"/>
    <w:rsid w:val="00115266"/>
    <w:rsid w:val="001153F3"/>
    <w:rsid w:val="00116684"/>
    <w:rsid w:val="00117401"/>
    <w:rsid w:val="00117EBC"/>
    <w:rsid w:val="001209F7"/>
    <w:rsid w:val="00120CD6"/>
    <w:rsid w:val="00121C94"/>
    <w:rsid w:val="00121C9D"/>
    <w:rsid w:val="00122457"/>
    <w:rsid w:val="001225F2"/>
    <w:rsid w:val="001233C1"/>
    <w:rsid w:val="00123AA2"/>
    <w:rsid w:val="00123D12"/>
    <w:rsid w:val="001241C9"/>
    <w:rsid w:val="001248CC"/>
    <w:rsid w:val="001253AC"/>
    <w:rsid w:val="001255E3"/>
    <w:rsid w:val="0012591B"/>
    <w:rsid w:val="00125D41"/>
    <w:rsid w:val="00125F20"/>
    <w:rsid w:val="001275C6"/>
    <w:rsid w:val="00130661"/>
    <w:rsid w:val="0013189B"/>
    <w:rsid w:val="00131DED"/>
    <w:rsid w:val="001323DF"/>
    <w:rsid w:val="00132521"/>
    <w:rsid w:val="001327F9"/>
    <w:rsid w:val="00132EFB"/>
    <w:rsid w:val="001334D0"/>
    <w:rsid w:val="001342B7"/>
    <w:rsid w:val="00134383"/>
    <w:rsid w:val="0013451B"/>
    <w:rsid w:val="001348F8"/>
    <w:rsid w:val="00134A11"/>
    <w:rsid w:val="001352BB"/>
    <w:rsid w:val="00135AB1"/>
    <w:rsid w:val="00135D6A"/>
    <w:rsid w:val="00136307"/>
    <w:rsid w:val="00136498"/>
    <w:rsid w:val="0013705B"/>
    <w:rsid w:val="00137779"/>
    <w:rsid w:val="00137896"/>
    <w:rsid w:val="00137E9F"/>
    <w:rsid w:val="00137EBC"/>
    <w:rsid w:val="00140330"/>
    <w:rsid w:val="0014067B"/>
    <w:rsid w:val="0014125C"/>
    <w:rsid w:val="00142AEC"/>
    <w:rsid w:val="00143801"/>
    <w:rsid w:val="00143C9B"/>
    <w:rsid w:val="00143F6D"/>
    <w:rsid w:val="0014417B"/>
    <w:rsid w:val="0014467E"/>
    <w:rsid w:val="001446F6"/>
    <w:rsid w:val="0014529B"/>
    <w:rsid w:val="0014537F"/>
    <w:rsid w:val="00145733"/>
    <w:rsid w:val="0014676D"/>
    <w:rsid w:val="00147023"/>
    <w:rsid w:val="001471FA"/>
    <w:rsid w:val="00147628"/>
    <w:rsid w:val="0014785F"/>
    <w:rsid w:val="00147E1D"/>
    <w:rsid w:val="00150038"/>
    <w:rsid w:val="001503E6"/>
    <w:rsid w:val="00150619"/>
    <w:rsid w:val="001507D2"/>
    <w:rsid w:val="00150829"/>
    <w:rsid w:val="001509A5"/>
    <w:rsid w:val="00150DA0"/>
    <w:rsid w:val="001513B3"/>
    <w:rsid w:val="001522E5"/>
    <w:rsid w:val="00152CC7"/>
    <w:rsid w:val="001534FF"/>
    <w:rsid w:val="00153BF0"/>
    <w:rsid w:val="00153C42"/>
    <w:rsid w:val="001548D9"/>
    <w:rsid w:val="00154D59"/>
    <w:rsid w:val="00155620"/>
    <w:rsid w:val="00155AD0"/>
    <w:rsid w:val="0015630E"/>
    <w:rsid w:val="00157108"/>
    <w:rsid w:val="001573D8"/>
    <w:rsid w:val="00157922"/>
    <w:rsid w:val="00157FC4"/>
    <w:rsid w:val="0016037F"/>
    <w:rsid w:val="001603BC"/>
    <w:rsid w:val="001606E3"/>
    <w:rsid w:val="00160BA9"/>
    <w:rsid w:val="00162153"/>
    <w:rsid w:val="001623D6"/>
    <w:rsid w:val="001625C2"/>
    <w:rsid w:val="00162BB4"/>
    <w:rsid w:val="00163116"/>
    <w:rsid w:val="00163134"/>
    <w:rsid w:val="001633E7"/>
    <w:rsid w:val="00163CAD"/>
    <w:rsid w:val="00163E57"/>
    <w:rsid w:val="00165022"/>
    <w:rsid w:val="00165202"/>
    <w:rsid w:val="001655F4"/>
    <w:rsid w:val="00165753"/>
    <w:rsid w:val="001663B2"/>
    <w:rsid w:val="001669C2"/>
    <w:rsid w:val="00166B43"/>
    <w:rsid w:val="00166F00"/>
    <w:rsid w:val="00170468"/>
    <w:rsid w:val="00171150"/>
    <w:rsid w:val="001728AB"/>
    <w:rsid w:val="00173720"/>
    <w:rsid w:val="00174677"/>
    <w:rsid w:val="00174FE1"/>
    <w:rsid w:val="001759B1"/>
    <w:rsid w:val="00175F22"/>
    <w:rsid w:val="00176140"/>
    <w:rsid w:val="00176E34"/>
    <w:rsid w:val="00180B7A"/>
    <w:rsid w:val="00180BEE"/>
    <w:rsid w:val="00181509"/>
    <w:rsid w:val="001828D4"/>
    <w:rsid w:val="00184339"/>
    <w:rsid w:val="00184622"/>
    <w:rsid w:val="00184F49"/>
    <w:rsid w:val="00185646"/>
    <w:rsid w:val="001857AF"/>
    <w:rsid w:val="00185DE9"/>
    <w:rsid w:val="00185DF2"/>
    <w:rsid w:val="001860B7"/>
    <w:rsid w:val="001879D3"/>
    <w:rsid w:val="00190716"/>
    <w:rsid w:val="00190A6A"/>
    <w:rsid w:val="00190BC3"/>
    <w:rsid w:val="00190C34"/>
    <w:rsid w:val="00191B01"/>
    <w:rsid w:val="00193394"/>
    <w:rsid w:val="0019593F"/>
    <w:rsid w:val="001969FF"/>
    <w:rsid w:val="00197157"/>
    <w:rsid w:val="001A1218"/>
    <w:rsid w:val="001A15A3"/>
    <w:rsid w:val="001A1E79"/>
    <w:rsid w:val="001A2E56"/>
    <w:rsid w:val="001A30CA"/>
    <w:rsid w:val="001A3171"/>
    <w:rsid w:val="001A3792"/>
    <w:rsid w:val="001A3EDF"/>
    <w:rsid w:val="001A40C1"/>
    <w:rsid w:val="001A4848"/>
    <w:rsid w:val="001A4908"/>
    <w:rsid w:val="001A5231"/>
    <w:rsid w:val="001A527B"/>
    <w:rsid w:val="001A605F"/>
    <w:rsid w:val="001A6241"/>
    <w:rsid w:val="001A629B"/>
    <w:rsid w:val="001A7205"/>
    <w:rsid w:val="001A761F"/>
    <w:rsid w:val="001A7D74"/>
    <w:rsid w:val="001B002D"/>
    <w:rsid w:val="001B0310"/>
    <w:rsid w:val="001B052B"/>
    <w:rsid w:val="001B095C"/>
    <w:rsid w:val="001B11EF"/>
    <w:rsid w:val="001B1956"/>
    <w:rsid w:val="001B422C"/>
    <w:rsid w:val="001B4AB2"/>
    <w:rsid w:val="001B54B4"/>
    <w:rsid w:val="001B5F22"/>
    <w:rsid w:val="001B65E0"/>
    <w:rsid w:val="001B6669"/>
    <w:rsid w:val="001B6861"/>
    <w:rsid w:val="001B6C42"/>
    <w:rsid w:val="001B6C70"/>
    <w:rsid w:val="001B6D5D"/>
    <w:rsid w:val="001B6E94"/>
    <w:rsid w:val="001B6F12"/>
    <w:rsid w:val="001B7173"/>
    <w:rsid w:val="001C0283"/>
    <w:rsid w:val="001C04A8"/>
    <w:rsid w:val="001C0A44"/>
    <w:rsid w:val="001C1451"/>
    <w:rsid w:val="001C1F41"/>
    <w:rsid w:val="001C220F"/>
    <w:rsid w:val="001C2986"/>
    <w:rsid w:val="001C4EC4"/>
    <w:rsid w:val="001C5877"/>
    <w:rsid w:val="001C6417"/>
    <w:rsid w:val="001D0792"/>
    <w:rsid w:val="001D0875"/>
    <w:rsid w:val="001D0AA9"/>
    <w:rsid w:val="001D1088"/>
    <w:rsid w:val="001D113B"/>
    <w:rsid w:val="001D1674"/>
    <w:rsid w:val="001D289D"/>
    <w:rsid w:val="001D2AFE"/>
    <w:rsid w:val="001D37E9"/>
    <w:rsid w:val="001D3A7E"/>
    <w:rsid w:val="001D3BCA"/>
    <w:rsid w:val="001D3D42"/>
    <w:rsid w:val="001D3F0F"/>
    <w:rsid w:val="001D3FDC"/>
    <w:rsid w:val="001D41BD"/>
    <w:rsid w:val="001D5512"/>
    <w:rsid w:val="001D5770"/>
    <w:rsid w:val="001D68FF"/>
    <w:rsid w:val="001D6AE0"/>
    <w:rsid w:val="001D7E16"/>
    <w:rsid w:val="001E15DC"/>
    <w:rsid w:val="001E178A"/>
    <w:rsid w:val="001E1C43"/>
    <w:rsid w:val="001E1DE2"/>
    <w:rsid w:val="001E1EB7"/>
    <w:rsid w:val="001E21C2"/>
    <w:rsid w:val="001E2BBD"/>
    <w:rsid w:val="001E39D5"/>
    <w:rsid w:val="001E44DA"/>
    <w:rsid w:val="001E4FC0"/>
    <w:rsid w:val="001E5717"/>
    <w:rsid w:val="001E5C03"/>
    <w:rsid w:val="001E729B"/>
    <w:rsid w:val="001E78BD"/>
    <w:rsid w:val="001E7C54"/>
    <w:rsid w:val="001F082E"/>
    <w:rsid w:val="001F0D2C"/>
    <w:rsid w:val="001F0E22"/>
    <w:rsid w:val="001F1DF8"/>
    <w:rsid w:val="001F22F9"/>
    <w:rsid w:val="001F24AE"/>
    <w:rsid w:val="001F2638"/>
    <w:rsid w:val="001F2BAC"/>
    <w:rsid w:val="001F2E11"/>
    <w:rsid w:val="001F3726"/>
    <w:rsid w:val="001F3E6E"/>
    <w:rsid w:val="001F481D"/>
    <w:rsid w:val="001F573E"/>
    <w:rsid w:val="001F5A07"/>
    <w:rsid w:val="001F5D72"/>
    <w:rsid w:val="001F6F95"/>
    <w:rsid w:val="001F79F2"/>
    <w:rsid w:val="001F7B1D"/>
    <w:rsid w:val="00200660"/>
    <w:rsid w:val="0020137C"/>
    <w:rsid w:val="0020173B"/>
    <w:rsid w:val="002017D8"/>
    <w:rsid w:val="0020205A"/>
    <w:rsid w:val="00202A87"/>
    <w:rsid w:val="00202A95"/>
    <w:rsid w:val="00203EBE"/>
    <w:rsid w:val="00205F2B"/>
    <w:rsid w:val="0020667E"/>
    <w:rsid w:val="002067DD"/>
    <w:rsid w:val="00206F59"/>
    <w:rsid w:val="00207036"/>
    <w:rsid w:val="002071EB"/>
    <w:rsid w:val="0020721C"/>
    <w:rsid w:val="002114B0"/>
    <w:rsid w:val="0021152E"/>
    <w:rsid w:val="00211AD3"/>
    <w:rsid w:val="0021217F"/>
    <w:rsid w:val="00212D25"/>
    <w:rsid w:val="00212E74"/>
    <w:rsid w:val="00212EA3"/>
    <w:rsid w:val="00214110"/>
    <w:rsid w:val="0021422C"/>
    <w:rsid w:val="00214D10"/>
    <w:rsid w:val="00215169"/>
    <w:rsid w:val="00216C33"/>
    <w:rsid w:val="00216CC0"/>
    <w:rsid w:val="00216E1C"/>
    <w:rsid w:val="0021701B"/>
    <w:rsid w:val="00217CE8"/>
    <w:rsid w:val="00220463"/>
    <w:rsid w:val="0022081A"/>
    <w:rsid w:val="00220EA0"/>
    <w:rsid w:val="002215DB"/>
    <w:rsid w:val="00221608"/>
    <w:rsid w:val="0022202C"/>
    <w:rsid w:val="00222896"/>
    <w:rsid w:val="00223884"/>
    <w:rsid w:val="002243EB"/>
    <w:rsid w:val="00224CCF"/>
    <w:rsid w:val="00224D0A"/>
    <w:rsid w:val="00224FB6"/>
    <w:rsid w:val="0022550D"/>
    <w:rsid w:val="00226716"/>
    <w:rsid w:val="002268EF"/>
    <w:rsid w:val="00226CF2"/>
    <w:rsid w:val="0022712E"/>
    <w:rsid w:val="00230449"/>
    <w:rsid w:val="00230A46"/>
    <w:rsid w:val="00230BA2"/>
    <w:rsid w:val="002314FE"/>
    <w:rsid w:val="0023186B"/>
    <w:rsid w:val="002318A4"/>
    <w:rsid w:val="002318BF"/>
    <w:rsid w:val="00231A0C"/>
    <w:rsid w:val="00232495"/>
    <w:rsid w:val="00233197"/>
    <w:rsid w:val="00233376"/>
    <w:rsid w:val="002338E4"/>
    <w:rsid w:val="00233BC3"/>
    <w:rsid w:val="002357E8"/>
    <w:rsid w:val="002366FF"/>
    <w:rsid w:val="00236C03"/>
    <w:rsid w:val="0023707A"/>
    <w:rsid w:val="00237BAF"/>
    <w:rsid w:val="00237EDF"/>
    <w:rsid w:val="002406E3"/>
    <w:rsid w:val="00241CFE"/>
    <w:rsid w:val="00241E29"/>
    <w:rsid w:val="002426FF"/>
    <w:rsid w:val="0024370D"/>
    <w:rsid w:val="00243EAA"/>
    <w:rsid w:val="00244CBB"/>
    <w:rsid w:val="0024649C"/>
    <w:rsid w:val="00246B71"/>
    <w:rsid w:val="002475C6"/>
    <w:rsid w:val="0024769D"/>
    <w:rsid w:val="002504C8"/>
    <w:rsid w:val="00250C28"/>
    <w:rsid w:val="00250FE1"/>
    <w:rsid w:val="00251D41"/>
    <w:rsid w:val="00252536"/>
    <w:rsid w:val="00252A28"/>
    <w:rsid w:val="002543DE"/>
    <w:rsid w:val="00254AF9"/>
    <w:rsid w:val="00254E16"/>
    <w:rsid w:val="00255746"/>
    <w:rsid w:val="002562A5"/>
    <w:rsid w:val="002562D7"/>
    <w:rsid w:val="0025649D"/>
    <w:rsid w:val="002569B5"/>
    <w:rsid w:val="00257303"/>
    <w:rsid w:val="0025745C"/>
    <w:rsid w:val="00257670"/>
    <w:rsid w:val="0026058A"/>
    <w:rsid w:val="002613E2"/>
    <w:rsid w:val="00262A67"/>
    <w:rsid w:val="00262F58"/>
    <w:rsid w:val="00262FBC"/>
    <w:rsid w:val="00263D40"/>
    <w:rsid w:val="00264FF2"/>
    <w:rsid w:val="00265124"/>
    <w:rsid w:val="00265191"/>
    <w:rsid w:val="0026582F"/>
    <w:rsid w:val="00266D89"/>
    <w:rsid w:val="00266E2E"/>
    <w:rsid w:val="00267679"/>
    <w:rsid w:val="0027040F"/>
    <w:rsid w:val="002708DA"/>
    <w:rsid w:val="002715BE"/>
    <w:rsid w:val="00271B5C"/>
    <w:rsid w:val="00271FDC"/>
    <w:rsid w:val="00272613"/>
    <w:rsid w:val="00273044"/>
    <w:rsid w:val="00273E6F"/>
    <w:rsid w:val="002746B8"/>
    <w:rsid w:val="00274DD6"/>
    <w:rsid w:val="002752A3"/>
    <w:rsid w:val="00275359"/>
    <w:rsid w:val="00276CD8"/>
    <w:rsid w:val="002771EB"/>
    <w:rsid w:val="002773B5"/>
    <w:rsid w:val="00277BB5"/>
    <w:rsid w:val="00277CA9"/>
    <w:rsid w:val="0028092D"/>
    <w:rsid w:val="00280948"/>
    <w:rsid w:val="00281299"/>
    <w:rsid w:val="00281921"/>
    <w:rsid w:val="0028239D"/>
    <w:rsid w:val="002829B3"/>
    <w:rsid w:val="00282A17"/>
    <w:rsid w:val="00282DC3"/>
    <w:rsid w:val="00282DDD"/>
    <w:rsid w:val="002833C0"/>
    <w:rsid w:val="00284613"/>
    <w:rsid w:val="002847D8"/>
    <w:rsid w:val="00285C6F"/>
    <w:rsid w:val="00285E68"/>
    <w:rsid w:val="002866B0"/>
    <w:rsid w:val="002903F4"/>
    <w:rsid w:val="0029083A"/>
    <w:rsid w:val="00291335"/>
    <w:rsid w:val="00291981"/>
    <w:rsid w:val="00291B4E"/>
    <w:rsid w:val="00292AEB"/>
    <w:rsid w:val="00292B5E"/>
    <w:rsid w:val="0029386F"/>
    <w:rsid w:val="002942C9"/>
    <w:rsid w:val="002946DB"/>
    <w:rsid w:val="00294C33"/>
    <w:rsid w:val="0029583F"/>
    <w:rsid w:val="00295868"/>
    <w:rsid w:val="00295CE8"/>
    <w:rsid w:val="00295F6E"/>
    <w:rsid w:val="00297744"/>
    <w:rsid w:val="002A060B"/>
    <w:rsid w:val="002A0D49"/>
    <w:rsid w:val="002A18EA"/>
    <w:rsid w:val="002A2E17"/>
    <w:rsid w:val="002A2E5E"/>
    <w:rsid w:val="002A4609"/>
    <w:rsid w:val="002A562C"/>
    <w:rsid w:val="002A591C"/>
    <w:rsid w:val="002A63B6"/>
    <w:rsid w:val="002A6B2A"/>
    <w:rsid w:val="002A76E2"/>
    <w:rsid w:val="002A7B50"/>
    <w:rsid w:val="002B16CA"/>
    <w:rsid w:val="002B2406"/>
    <w:rsid w:val="002B3ED2"/>
    <w:rsid w:val="002B4997"/>
    <w:rsid w:val="002B4D9E"/>
    <w:rsid w:val="002B512C"/>
    <w:rsid w:val="002B5C62"/>
    <w:rsid w:val="002B5ED0"/>
    <w:rsid w:val="002B6679"/>
    <w:rsid w:val="002B720C"/>
    <w:rsid w:val="002B787A"/>
    <w:rsid w:val="002B7919"/>
    <w:rsid w:val="002C06D8"/>
    <w:rsid w:val="002C0811"/>
    <w:rsid w:val="002C0FDC"/>
    <w:rsid w:val="002C14AE"/>
    <w:rsid w:val="002C1C03"/>
    <w:rsid w:val="002C1EDD"/>
    <w:rsid w:val="002C2D4D"/>
    <w:rsid w:val="002C2FBC"/>
    <w:rsid w:val="002C354B"/>
    <w:rsid w:val="002C35B6"/>
    <w:rsid w:val="002C40E1"/>
    <w:rsid w:val="002C417D"/>
    <w:rsid w:val="002C4A39"/>
    <w:rsid w:val="002C4B03"/>
    <w:rsid w:val="002C4FAE"/>
    <w:rsid w:val="002C5E95"/>
    <w:rsid w:val="002C5F19"/>
    <w:rsid w:val="002C6634"/>
    <w:rsid w:val="002C72DD"/>
    <w:rsid w:val="002C7433"/>
    <w:rsid w:val="002C76B6"/>
    <w:rsid w:val="002C7C78"/>
    <w:rsid w:val="002C7E09"/>
    <w:rsid w:val="002D02D4"/>
    <w:rsid w:val="002D0E37"/>
    <w:rsid w:val="002D1A16"/>
    <w:rsid w:val="002D1D29"/>
    <w:rsid w:val="002D2A79"/>
    <w:rsid w:val="002D2B48"/>
    <w:rsid w:val="002D36D4"/>
    <w:rsid w:val="002D4F06"/>
    <w:rsid w:val="002D501F"/>
    <w:rsid w:val="002D515E"/>
    <w:rsid w:val="002D54D8"/>
    <w:rsid w:val="002D57AF"/>
    <w:rsid w:val="002D580F"/>
    <w:rsid w:val="002D5DAA"/>
    <w:rsid w:val="002D60A8"/>
    <w:rsid w:val="002D6D7D"/>
    <w:rsid w:val="002D6FD2"/>
    <w:rsid w:val="002D78EA"/>
    <w:rsid w:val="002E06D1"/>
    <w:rsid w:val="002E21DF"/>
    <w:rsid w:val="002E2D79"/>
    <w:rsid w:val="002E36D0"/>
    <w:rsid w:val="002E4EF1"/>
    <w:rsid w:val="002E538F"/>
    <w:rsid w:val="002E57EB"/>
    <w:rsid w:val="002E72BA"/>
    <w:rsid w:val="002F1197"/>
    <w:rsid w:val="002F12E0"/>
    <w:rsid w:val="002F31D8"/>
    <w:rsid w:val="002F38AB"/>
    <w:rsid w:val="002F4BAE"/>
    <w:rsid w:val="002F4E51"/>
    <w:rsid w:val="002F5272"/>
    <w:rsid w:val="002F6A24"/>
    <w:rsid w:val="002F7CE0"/>
    <w:rsid w:val="00300A41"/>
    <w:rsid w:val="00302C8B"/>
    <w:rsid w:val="0030302B"/>
    <w:rsid w:val="00303B1F"/>
    <w:rsid w:val="00303ED8"/>
    <w:rsid w:val="00304635"/>
    <w:rsid w:val="00304D7F"/>
    <w:rsid w:val="00305A4A"/>
    <w:rsid w:val="00305CA8"/>
    <w:rsid w:val="00305D34"/>
    <w:rsid w:val="003063FE"/>
    <w:rsid w:val="00306726"/>
    <w:rsid w:val="003071A2"/>
    <w:rsid w:val="003076D2"/>
    <w:rsid w:val="003100C6"/>
    <w:rsid w:val="00310274"/>
    <w:rsid w:val="00310A79"/>
    <w:rsid w:val="00310AB0"/>
    <w:rsid w:val="003113EB"/>
    <w:rsid w:val="00311C35"/>
    <w:rsid w:val="00312239"/>
    <w:rsid w:val="00313A73"/>
    <w:rsid w:val="00313A79"/>
    <w:rsid w:val="00313E0A"/>
    <w:rsid w:val="00314FF5"/>
    <w:rsid w:val="0031521E"/>
    <w:rsid w:val="003153F4"/>
    <w:rsid w:val="00315C3E"/>
    <w:rsid w:val="00315EDB"/>
    <w:rsid w:val="003170B4"/>
    <w:rsid w:val="003176E1"/>
    <w:rsid w:val="0031787E"/>
    <w:rsid w:val="00320249"/>
    <w:rsid w:val="00320309"/>
    <w:rsid w:val="00320337"/>
    <w:rsid w:val="00321396"/>
    <w:rsid w:val="003217C6"/>
    <w:rsid w:val="00322028"/>
    <w:rsid w:val="0032257E"/>
    <w:rsid w:val="0032289F"/>
    <w:rsid w:val="003232EF"/>
    <w:rsid w:val="003233CD"/>
    <w:rsid w:val="00323492"/>
    <w:rsid w:val="00323D7C"/>
    <w:rsid w:val="00323DCC"/>
    <w:rsid w:val="00323E11"/>
    <w:rsid w:val="0032464E"/>
    <w:rsid w:val="00324AE6"/>
    <w:rsid w:val="00324CD0"/>
    <w:rsid w:val="00325183"/>
    <w:rsid w:val="003252BD"/>
    <w:rsid w:val="00326291"/>
    <w:rsid w:val="00326564"/>
    <w:rsid w:val="003267F5"/>
    <w:rsid w:val="00326B06"/>
    <w:rsid w:val="00326FA3"/>
    <w:rsid w:val="00327138"/>
    <w:rsid w:val="00327BD8"/>
    <w:rsid w:val="003302AE"/>
    <w:rsid w:val="00330DCA"/>
    <w:rsid w:val="00330EDE"/>
    <w:rsid w:val="00331A04"/>
    <w:rsid w:val="00331D46"/>
    <w:rsid w:val="00331E23"/>
    <w:rsid w:val="0033272E"/>
    <w:rsid w:val="00332885"/>
    <w:rsid w:val="003328DF"/>
    <w:rsid w:val="00332ADC"/>
    <w:rsid w:val="00332FB7"/>
    <w:rsid w:val="003346A9"/>
    <w:rsid w:val="0033483D"/>
    <w:rsid w:val="00334EC6"/>
    <w:rsid w:val="003365AA"/>
    <w:rsid w:val="00340741"/>
    <w:rsid w:val="003407C6"/>
    <w:rsid w:val="0034192C"/>
    <w:rsid w:val="00341F00"/>
    <w:rsid w:val="0034219F"/>
    <w:rsid w:val="00342527"/>
    <w:rsid w:val="00343049"/>
    <w:rsid w:val="003430A0"/>
    <w:rsid w:val="00343BE6"/>
    <w:rsid w:val="00343FF4"/>
    <w:rsid w:val="0034481D"/>
    <w:rsid w:val="00346632"/>
    <w:rsid w:val="003478EE"/>
    <w:rsid w:val="00347B5A"/>
    <w:rsid w:val="00351735"/>
    <w:rsid w:val="0035314A"/>
    <w:rsid w:val="00353B5F"/>
    <w:rsid w:val="00354314"/>
    <w:rsid w:val="003547E8"/>
    <w:rsid w:val="00354ECC"/>
    <w:rsid w:val="00354F37"/>
    <w:rsid w:val="003553B3"/>
    <w:rsid w:val="003558E3"/>
    <w:rsid w:val="00355BCC"/>
    <w:rsid w:val="003573B8"/>
    <w:rsid w:val="00357425"/>
    <w:rsid w:val="00357600"/>
    <w:rsid w:val="00357E76"/>
    <w:rsid w:val="00360AF5"/>
    <w:rsid w:val="0036144F"/>
    <w:rsid w:val="00361A32"/>
    <w:rsid w:val="00361F24"/>
    <w:rsid w:val="00363AD9"/>
    <w:rsid w:val="00363BD0"/>
    <w:rsid w:val="00363D96"/>
    <w:rsid w:val="00363DCF"/>
    <w:rsid w:val="00365A6B"/>
    <w:rsid w:val="00365CC7"/>
    <w:rsid w:val="0036655B"/>
    <w:rsid w:val="00367E79"/>
    <w:rsid w:val="00371914"/>
    <w:rsid w:val="00371CE6"/>
    <w:rsid w:val="0037248A"/>
    <w:rsid w:val="00372C3D"/>
    <w:rsid w:val="003736E8"/>
    <w:rsid w:val="00373886"/>
    <w:rsid w:val="00373B78"/>
    <w:rsid w:val="00373E20"/>
    <w:rsid w:val="003745B5"/>
    <w:rsid w:val="003755C4"/>
    <w:rsid w:val="0037564A"/>
    <w:rsid w:val="00375A93"/>
    <w:rsid w:val="00375BBE"/>
    <w:rsid w:val="003761F9"/>
    <w:rsid w:val="00376F55"/>
    <w:rsid w:val="00376F6B"/>
    <w:rsid w:val="0038068E"/>
    <w:rsid w:val="00380E38"/>
    <w:rsid w:val="0038190D"/>
    <w:rsid w:val="00381AE3"/>
    <w:rsid w:val="00381F93"/>
    <w:rsid w:val="003823A0"/>
    <w:rsid w:val="00382883"/>
    <w:rsid w:val="00382936"/>
    <w:rsid w:val="0038315A"/>
    <w:rsid w:val="0038420E"/>
    <w:rsid w:val="003856E7"/>
    <w:rsid w:val="003861C8"/>
    <w:rsid w:val="00387003"/>
    <w:rsid w:val="0038799F"/>
    <w:rsid w:val="00387E3C"/>
    <w:rsid w:val="0039068D"/>
    <w:rsid w:val="00390B36"/>
    <w:rsid w:val="00390CB8"/>
    <w:rsid w:val="00391E88"/>
    <w:rsid w:val="003928A4"/>
    <w:rsid w:val="00392ADC"/>
    <w:rsid w:val="00392B21"/>
    <w:rsid w:val="003935A5"/>
    <w:rsid w:val="003939C9"/>
    <w:rsid w:val="00394363"/>
    <w:rsid w:val="003947CE"/>
    <w:rsid w:val="003947DC"/>
    <w:rsid w:val="00395F41"/>
    <w:rsid w:val="00396758"/>
    <w:rsid w:val="00396D79"/>
    <w:rsid w:val="00397662"/>
    <w:rsid w:val="003A01E4"/>
    <w:rsid w:val="003A0BB4"/>
    <w:rsid w:val="003A0E9F"/>
    <w:rsid w:val="003A1402"/>
    <w:rsid w:val="003A20D8"/>
    <w:rsid w:val="003A35DC"/>
    <w:rsid w:val="003A37BC"/>
    <w:rsid w:val="003A4CAE"/>
    <w:rsid w:val="003A6285"/>
    <w:rsid w:val="003A7D15"/>
    <w:rsid w:val="003B00CD"/>
    <w:rsid w:val="003B07C8"/>
    <w:rsid w:val="003B0981"/>
    <w:rsid w:val="003B2970"/>
    <w:rsid w:val="003B2BC3"/>
    <w:rsid w:val="003B2D71"/>
    <w:rsid w:val="003B38DF"/>
    <w:rsid w:val="003B39D3"/>
    <w:rsid w:val="003B3CD9"/>
    <w:rsid w:val="003B4FDF"/>
    <w:rsid w:val="003B5335"/>
    <w:rsid w:val="003B5E69"/>
    <w:rsid w:val="003B5EA6"/>
    <w:rsid w:val="003B65CC"/>
    <w:rsid w:val="003B7930"/>
    <w:rsid w:val="003C06FC"/>
    <w:rsid w:val="003C1145"/>
    <w:rsid w:val="003C1299"/>
    <w:rsid w:val="003C1B0A"/>
    <w:rsid w:val="003C237A"/>
    <w:rsid w:val="003C2C76"/>
    <w:rsid w:val="003C2D0C"/>
    <w:rsid w:val="003C347D"/>
    <w:rsid w:val="003C34B3"/>
    <w:rsid w:val="003C36CF"/>
    <w:rsid w:val="003C39C5"/>
    <w:rsid w:val="003C4373"/>
    <w:rsid w:val="003C4D03"/>
    <w:rsid w:val="003C5056"/>
    <w:rsid w:val="003C684B"/>
    <w:rsid w:val="003C6EA9"/>
    <w:rsid w:val="003C6EE7"/>
    <w:rsid w:val="003C7371"/>
    <w:rsid w:val="003C7433"/>
    <w:rsid w:val="003C75A4"/>
    <w:rsid w:val="003C7754"/>
    <w:rsid w:val="003C7965"/>
    <w:rsid w:val="003D00F5"/>
    <w:rsid w:val="003D013B"/>
    <w:rsid w:val="003D03F6"/>
    <w:rsid w:val="003D109E"/>
    <w:rsid w:val="003D1627"/>
    <w:rsid w:val="003D1941"/>
    <w:rsid w:val="003D19C9"/>
    <w:rsid w:val="003D1C44"/>
    <w:rsid w:val="003D318A"/>
    <w:rsid w:val="003D3BB7"/>
    <w:rsid w:val="003D459E"/>
    <w:rsid w:val="003D469D"/>
    <w:rsid w:val="003D4B7C"/>
    <w:rsid w:val="003D4BF9"/>
    <w:rsid w:val="003D4F0D"/>
    <w:rsid w:val="003D58D4"/>
    <w:rsid w:val="003D5EC5"/>
    <w:rsid w:val="003E09A0"/>
    <w:rsid w:val="003E0DDB"/>
    <w:rsid w:val="003E1321"/>
    <w:rsid w:val="003E1CA7"/>
    <w:rsid w:val="003E1D16"/>
    <w:rsid w:val="003E1DC5"/>
    <w:rsid w:val="003E2419"/>
    <w:rsid w:val="003E279D"/>
    <w:rsid w:val="003E2D86"/>
    <w:rsid w:val="003E31A1"/>
    <w:rsid w:val="003E5742"/>
    <w:rsid w:val="003E5D1E"/>
    <w:rsid w:val="003E5DB4"/>
    <w:rsid w:val="003E6546"/>
    <w:rsid w:val="003E68D3"/>
    <w:rsid w:val="003E6E22"/>
    <w:rsid w:val="003E7C87"/>
    <w:rsid w:val="003F058F"/>
    <w:rsid w:val="003F101D"/>
    <w:rsid w:val="003F1A3A"/>
    <w:rsid w:val="003F206D"/>
    <w:rsid w:val="003F2F97"/>
    <w:rsid w:val="003F39BA"/>
    <w:rsid w:val="003F3C83"/>
    <w:rsid w:val="003F4F4B"/>
    <w:rsid w:val="003F5016"/>
    <w:rsid w:val="003F50AC"/>
    <w:rsid w:val="003F51F1"/>
    <w:rsid w:val="003F5FE3"/>
    <w:rsid w:val="003F6B21"/>
    <w:rsid w:val="003F74C5"/>
    <w:rsid w:val="003F7739"/>
    <w:rsid w:val="00400110"/>
    <w:rsid w:val="0040044A"/>
    <w:rsid w:val="004005DD"/>
    <w:rsid w:val="00400C05"/>
    <w:rsid w:val="00400C8F"/>
    <w:rsid w:val="00401BFE"/>
    <w:rsid w:val="00402554"/>
    <w:rsid w:val="00402BAB"/>
    <w:rsid w:val="004048A0"/>
    <w:rsid w:val="004049FE"/>
    <w:rsid w:val="00405D60"/>
    <w:rsid w:val="004066E2"/>
    <w:rsid w:val="00410018"/>
    <w:rsid w:val="004106FB"/>
    <w:rsid w:val="00410D00"/>
    <w:rsid w:val="00410F2C"/>
    <w:rsid w:val="00411DBC"/>
    <w:rsid w:val="00411FA9"/>
    <w:rsid w:val="0041331E"/>
    <w:rsid w:val="0041419C"/>
    <w:rsid w:val="004146C1"/>
    <w:rsid w:val="00414810"/>
    <w:rsid w:val="00414FE7"/>
    <w:rsid w:val="004155B6"/>
    <w:rsid w:val="0041565B"/>
    <w:rsid w:val="00415724"/>
    <w:rsid w:val="0041671F"/>
    <w:rsid w:val="00416E0C"/>
    <w:rsid w:val="00416F61"/>
    <w:rsid w:val="00416F77"/>
    <w:rsid w:val="00416FDF"/>
    <w:rsid w:val="00417086"/>
    <w:rsid w:val="00417201"/>
    <w:rsid w:val="00417757"/>
    <w:rsid w:val="0041775F"/>
    <w:rsid w:val="0042026D"/>
    <w:rsid w:val="004205DD"/>
    <w:rsid w:val="00420E57"/>
    <w:rsid w:val="00421571"/>
    <w:rsid w:val="00421A0B"/>
    <w:rsid w:val="00422B01"/>
    <w:rsid w:val="00422BA5"/>
    <w:rsid w:val="00422BAD"/>
    <w:rsid w:val="00422CB6"/>
    <w:rsid w:val="00422F5C"/>
    <w:rsid w:val="00423F22"/>
    <w:rsid w:val="00423F57"/>
    <w:rsid w:val="00424284"/>
    <w:rsid w:val="00424CC1"/>
    <w:rsid w:val="00426846"/>
    <w:rsid w:val="004269C2"/>
    <w:rsid w:val="00426D96"/>
    <w:rsid w:val="00426F67"/>
    <w:rsid w:val="004274F9"/>
    <w:rsid w:val="004311A6"/>
    <w:rsid w:val="004313B2"/>
    <w:rsid w:val="00431428"/>
    <w:rsid w:val="004315A1"/>
    <w:rsid w:val="00432261"/>
    <w:rsid w:val="00433DB1"/>
    <w:rsid w:val="004344EA"/>
    <w:rsid w:val="00434E39"/>
    <w:rsid w:val="004351B6"/>
    <w:rsid w:val="0043554C"/>
    <w:rsid w:val="0043668C"/>
    <w:rsid w:val="00436830"/>
    <w:rsid w:val="0043697C"/>
    <w:rsid w:val="00436AEB"/>
    <w:rsid w:val="0043771F"/>
    <w:rsid w:val="00437BFF"/>
    <w:rsid w:val="00437EFD"/>
    <w:rsid w:val="00440672"/>
    <w:rsid w:val="00440D03"/>
    <w:rsid w:val="00440DEB"/>
    <w:rsid w:val="00440E17"/>
    <w:rsid w:val="00440FA3"/>
    <w:rsid w:val="00441392"/>
    <w:rsid w:val="004421F6"/>
    <w:rsid w:val="00443196"/>
    <w:rsid w:val="004431B4"/>
    <w:rsid w:val="00443905"/>
    <w:rsid w:val="00443D6A"/>
    <w:rsid w:val="00443E67"/>
    <w:rsid w:val="00444256"/>
    <w:rsid w:val="004446D4"/>
    <w:rsid w:val="00445054"/>
    <w:rsid w:val="004457AA"/>
    <w:rsid w:val="00445CB8"/>
    <w:rsid w:val="004476EA"/>
    <w:rsid w:val="00447A42"/>
    <w:rsid w:val="00447D8F"/>
    <w:rsid w:val="00447E5B"/>
    <w:rsid w:val="00447F60"/>
    <w:rsid w:val="004503B2"/>
    <w:rsid w:val="004507CE"/>
    <w:rsid w:val="00450F1D"/>
    <w:rsid w:val="00451438"/>
    <w:rsid w:val="00451B26"/>
    <w:rsid w:val="00452001"/>
    <w:rsid w:val="004522F5"/>
    <w:rsid w:val="00452E09"/>
    <w:rsid w:val="004530C3"/>
    <w:rsid w:val="00453D1A"/>
    <w:rsid w:val="00453D55"/>
    <w:rsid w:val="00454DB4"/>
    <w:rsid w:val="00454EF1"/>
    <w:rsid w:val="00455563"/>
    <w:rsid w:val="00455852"/>
    <w:rsid w:val="00456505"/>
    <w:rsid w:val="0045667C"/>
    <w:rsid w:val="0045724C"/>
    <w:rsid w:val="004577B4"/>
    <w:rsid w:val="00457B62"/>
    <w:rsid w:val="00460503"/>
    <w:rsid w:val="00460669"/>
    <w:rsid w:val="004609DB"/>
    <w:rsid w:val="00460D42"/>
    <w:rsid w:val="004610EE"/>
    <w:rsid w:val="004613D4"/>
    <w:rsid w:val="00461771"/>
    <w:rsid w:val="004617EF"/>
    <w:rsid w:val="0046187F"/>
    <w:rsid w:val="00461FF0"/>
    <w:rsid w:val="00462E24"/>
    <w:rsid w:val="00463698"/>
    <w:rsid w:val="00463885"/>
    <w:rsid w:val="00463908"/>
    <w:rsid w:val="00463BAB"/>
    <w:rsid w:val="00464183"/>
    <w:rsid w:val="00464321"/>
    <w:rsid w:val="0046499C"/>
    <w:rsid w:val="00464DAF"/>
    <w:rsid w:val="0046519F"/>
    <w:rsid w:val="004653F5"/>
    <w:rsid w:val="00465594"/>
    <w:rsid w:val="004659CD"/>
    <w:rsid w:val="00465B41"/>
    <w:rsid w:val="00465F87"/>
    <w:rsid w:val="00466165"/>
    <w:rsid w:val="00466ABE"/>
    <w:rsid w:val="004670C0"/>
    <w:rsid w:val="00467185"/>
    <w:rsid w:val="004673BB"/>
    <w:rsid w:val="00470810"/>
    <w:rsid w:val="00471167"/>
    <w:rsid w:val="00471E9B"/>
    <w:rsid w:val="00472C9E"/>
    <w:rsid w:val="00472D23"/>
    <w:rsid w:val="0047355F"/>
    <w:rsid w:val="004735B2"/>
    <w:rsid w:val="00473774"/>
    <w:rsid w:val="00473CA0"/>
    <w:rsid w:val="0047416D"/>
    <w:rsid w:val="00474188"/>
    <w:rsid w:val="0047438F"/>
    <w:rsid w:val="0047469E"/>
    <w:rsid w:val="004755B1"/>
    <w:rsid w:val="00476896"/>
    <w:rsid w:val="00477575"/>
    <w:rsid w:val="00477A30"/>
    <w:rsid w:val="004801E3"/>
    <w:rsid w:val="00480367"/>
    <w:rsid w:val="00480460"/>
    <w:rsid w:val="00480649"/>
    <w:rsid w:val="00481120"/>
    <w:rsid w:val="0048136B"/>
    <w:rsid w:val="0048154B"/>
    <w:rsid w:val="00482B95"/>
    <w:rsid w:val="004831D7"/>
    <w:rsid w:val="00483BA4"/>
    <w:rsid w:val="0048439B"/>
    <w:rsid w:val="0048464D"/>
    <w:rsid w:val="00484867"/>
    <w:rsid w:val="00485828"/>
    <w:rsid w:val="0048773C"/>
    <w:rsid w:val="00487F6B"/>
    <w:rsid w:val="00490874"/>
    <w:rsid w:val="004922F0"/>
    <w:rsid w:val="004924E4"/>
    <w:rsid w:val="00494469"/>
    <w:rsid w:val="0049497C"/>
    <w:rsid w:val="004962C9"/>
    <w:rsid w:val="004967E7"/>
    <w:rsid w:val="00497603"/>
    <w:rsid w:val="00497822"/>
    <w:rsid w:val="00497B56"/>
    <w:rsid w:val="004A000F"/>
    <w:rsid w:val="004A0311"/>
    <w:rsid w:val="004A037C"/>
    <w:rsid w:val="004A0CED"/>
    <w:rsid w:val="004A0E2B"/>
    <w:rsid w:val="004A13E3"/>
    <w:rsid w:val="004A14E4"/>
    <w:rsid w:val="004A156F"/>
    <w:rsid w:val="004A1B8B"/>
    <w:rsid w:val="004A32CA"/>
    <w:rsid w:val="004A3336"/>
    <w:rsid w:val="004A3CCB"/>
    <w:rsid w:val="004A41CA"/>
    <w:rsid w:val="004A44D1"/>
    <w:rsid w:val="004A4735"/>
    <w:rsid w:val="004A4832"/>
    <w:rsid w:val="004A4AB8"/>
    <w:rsid w:val="004A4ABB"/>
    <w:rsid w:val="004A603D"/>
    <w:rsid w:val="004A6386"/>
    <w:rsid w:val="004A6760"/>
    <w:rsid w:val="004A77BD"/>
    <w:rsid w:val="004A7872"/>
    <w:rsid w:val="004B00E7"/>
    <w:rsid w:val="004B0438"/>
    <w:rsid w:val="004B089B"/>
    <w:rsid w:val="004B23C4"/>
    <w:rsid w:val="004B318C"/>
    <w:rsid w:val="004B37B3"/>
    <w:rsid w:val="004B3BEE"/>
    <w:rsid w:val="004B3FCE"/>
    <w:rsid w:val="004B41C5"/>
    <w:rsid w:val="004B4CFE"/>
    <w:rsid w:val="004B5490"/>
    <w:rsid w:val="004B5B81"/>
    <w:rsid w:val="004B692A"/>
    <w:rsid w:val="004B71AD"/>
    <w:rsid w:val="004C1216"/>
    <w:rsid w:val="004C1243"/>
    <w:rsid w:val="004C1872"/>
    <w:rsid w:val="004C1DA6"/>
    <w:rsid w:val="004C27BE"/>
    <w:rsid w:val="004C2E61"/>
    <w:rsid w:val="004C3253"/>
    <w:rsid w:val="004C3ADF"/>
    <w:rsid w:val="004C3B1A"/>
    <w:rsid w:val="004C4B22"/>
    <w:rsid w:val="004C4D2D"/>
    <w:rsid w:val="004C6204"/>
    <w:rsid w:val="004C652E"/>
    <w:rsid w:val="004C742D"/>
    <w:rsid w:val="004C7897"/>
    <w:rsid w:val="004C7C48"/>
    <w:rsid w:val="004C7CBD"/>
    <w:rsid w:val="004C7EFE"/>
    <w:rsid w:val="004D0C6A"/>
    <w:rsid w:val="004D1392"/>
    <w:rsid w:val="004D1AB1"/>
    <w:rsid w:val="004D2E45"/>
    <w:rsid w:val="004D3924"/>
    <w:rsid w:val="004D4915"/>
    <w:rsid w:val="004D557F"/>
    <w:rsid w:val="004D5EF0"/>
    <w:rsid w:val="004D5F56"/>
    <w:rsid w:val="004D600F"/>
    <w:rsid w:val="004D607E"/>
    <w:rsid w:val="004D6C38"/>
    <w:rsid w:val="004D7175"/>
    <w:rsid w:val="004D7687"/>
    <w:rsid w:val="004D7893"/>
    <w:rsid w:val="004D7ED9"/>
    <w:rsid w:val="004D7EE2"/>
    <w:rsid w:val="004E114F"/>
    <w:rsid w:val="004E145C"/>
    <w:rsid w:val="004E20B9"/>
    <w:rsid w:val="004E2164"/>
    <w:rsid w:val="004E29D8"/>
    <w:rsid w:val="004E2B4F"/>
    <w:rsid w:val="004E300A"/>
    <w:rsid w:val="004E42CA"/>
    <w:rsid w:val="004E435F"/>
    <w:rsid w:val="004E534B"/>
    <w:rsid w:val="004E58CE"/>
    <w:rsid w:val="004E5A15"/>
    <w:rsid w:val="004E5DFC"/>
    <w:rsid w:val="004E6F5E"/>
    <w:rsid w:val="004E7833"/>
    <w:rsid w:val="004E7B7A"/>
    <w:rsid w:val="004E7FDB"/>
    <w:rsid w:val="004F0EF9"/>
    <w:rsid w:val="004F11B2"/>
    <w:rsid w:val="004F18A2"/>
    <w:rsid w:val="004F1B8E"/>
    <w:rsid w:val="004F2519"/>
    <w:rsid w:val="004F26B0"/>
    <w:rsid w:val="004F41ED"/>
    <w:rsid w:val="004F426B"/>
    <w:rsid w:val="004F4409"/>
    <w:rsid w:val="004F480C"/>
    <w:rsid w:val="004F4D07"/>
    <w:rsid w:val="004F5012"/>
    <w:rsid w:val="004F5150"/>
    <w:rsid w:val="004F51E7"/>
    <w:rsid w:val="004F5465"/>
    <w:rsid w:val="004F55F4"/>
    <w:rsid w:val="004F5A3F"/>
    <w:rsid w:val="004F61BC"/>
    <w:rsid w:val="004F6864"/>
    <w:rsid w:val="004F7E19"/>
    <w:rsid w:val="0050073D"/>
    <w:rsid w:val="0050101A"/>
    <w:rsid w:val="005013A9"/>
    <w:rsid w:val="0050156D"/>
    <w:rsid w:val="00501660"/>
    <w:rsid w:val="005017BA"/>
    <w:rsid w:val="00501CEE"/>
    <w:rsid w:val="00502875"/>
    <w:rsid w:val="00503BE9"/>
    <w:rsid w:val="005043B4"/>
    <w:rsid w:val="005048B4"/>
    <w:rsid w:val="00504A6C"/>
    <w:rsid w:val="005058CB"/>
    <w:rsid w:val="00505C75"/>
    <w:rsid w:val="00506B00"/>
    <w:rsid w:val="00506E3B"/>
    <w:rsid w:val="00507A32"/>
    <w:rsid w:val="00507A48"/>
    <w:rsid w:val="00507ABC"/>
    <w:rsid w:val="00510788"/>
    <w:rsid w:val="00510B35"/>
    <w:rsid w:val="0051184D"/>
    <w:rsid w:val="00511D78"/>
    <w:rsid w:val="00511F25"/>
    <w:rsid w:val="00512AAB"/>
    <w:rsid w:val="00512EFD"/>
    <w:rsid w:val="00514259"/>
    <w:rsid w:val="005144DD"/>
    <w:rsid w:val="0051517F"/>
    <w:rsid w:val="00515B80"/>
    <w:rsid w:val="005169AB"/>
    <w:rsid w:val="0051799C"/>
    <w:rsid w:val="0052049C"/>
    <w:rsid w:val="005205B5"/>
    <w:rsid w:val="00521751"/>
    <w:rsid w:val="00521F35"/>
    <w:rsid w:val="00521F4B"/>
    <w:rsid w:val="005222C1"/>
    <w:rsid w:val="005226E5"/>
    <w:rsid w:val="0052289A"/>
    <w:rsid w:val="0052330B"/>
    <w:rsid w:val="00523CC9"/>
    <w:rsid w:val="00523FE7"/>
    <w:rsid w:val="00524591"/>
    <w:rsid w:val="005245E8"/>
    <w:rsid w:val="00524639"/>
    <w:rsid w:val="005247BE"/>
    <w:rsid w:val="00525D5C"/>
    <w:rsid w:val="00526830"/>
    <w:rsid w:val="00527603"/>
    <w:rsid w:val="00527B81"/>
    <w:rsid w:val="00527EB5"/>
    <w:rsid w:val="005307D1"/>
    <w:rsid w:val="00530861"/>
    <w:rsid w:val="005313FB"/>
    <w:rsid w:val="005319CE"/>
    <w:rsid w:val="00531D5D"/>
    <w:rsid w:val="0053342E"/>
    <w:rsid w:val="005339A9"/>
    <w:rsid w:val="00533E80"/>
    <w:rsid w:val="00534A44"/>
    <w:rsid w:val="00534EC7"/>
    <w:rsid w:val="0053745E"/>
    <w:rsid w:val="00537B13"/>
    <w:rsid w:val="00540BFD"/>
    <w:rsid w:val="00540C9F"/>
    <w:rsid w:val="0054144A"/>
    <w:rsid w:val="00542359"/>
    <w:rsid w:val="00542FD2"/>
    <w:rsid w:val="00543189"/>
    <w:rsid w:val="00543358"/>
    <w:rsid w:val="00543C51"/>
    <w:rsid w:val="00543D8B"/>
    <w:rsid w:val="00544379"/>
    <w:rsid w:val="0055000C"/>
    <w:rsid w:val="00550946"/>
    <w:rsid w:val="00551893"/>
    <w:rsid w:val="00551E58"/>
    <w:rsid w:val="0055214A"/>
    <w:rsid w:val="0055285E"/>
    <w:rsid w:val="00553173"/>
    <w:rsid w:val="005534A3"/>
    <w:rsid w:val="0055504E"/>
    <w:rsid w:val="005557F9"/>
    <w:rsid w:val="00556595"/>
    <w:rsid w:val="00556680"/>
    <w:rsid w:val="00556D94"/>
    <w:rsid w:val="00556E1A"/>
    <w:rsid w:val="00560932"/>
    <w:rsid w:val="00561552"/>
    <w:rsid w:val="005616DC"/>
    <w:rsid w:val="0056341D"/>
    <w:rsid w:val="00564325"/>
    <w:rsid w:val="00564A85"/>
    <w:rsid w:val="00564C10"/>
    <w:rsid w:val="00566147"/>
    <w:rsid w:val="005662AE"/>
    <w:rsid w:val="00566AF3"/>
    <w:rsid w:val="00567E62"/>
    <w:rsid w:val="005710E3"/>
    <w:rsid w:val="005714CD"/>
    <w:rsid w:val="00571AB2"/>
    <w:rsid w:val="005724EC"/>
    <w:rsid w:val="00572B72"/>
    <w:rsid w:val="00572FB0"/>
    <w:rsid w:val="00573385"/>
    <w:rsid w:val="0057347E"/>
    <w:rsid w:val="005738E7"/>
    <w:rsid w:val="00573939"/>
    <w:rsid w:val="00575207"/>
    <w:rsid w:val="00575420"/>
    <w:rsid w:val="005761FE"/>
    <w:rsid w:val="00577075"/>
    <w:rsid w:val="00577DB9"/>
    <w:rsid w:val="00577FFB"/>
    <w:rsid w:val="005801C0"/>
    <w:rsid w:val="00580218"/>
    <w:rsid w:val="00580CC9"/>
    <w:rsid w:val="00580D73"/>
    <w:rsid w:val="00580E2D"/>
    <w:rsid w:val="005817C5"/>
    <w:rsid w:val="00581D03"/>
    <w:rsid w:val="005823FF"/>
    <w:rsid w:val="00583168"/>
    <w:rsid w:val="005840E1"/>
    <w:rsid w:val="0058545C"/>
    <w:rsid w:val="00585B20"/>
    <w:rsid w:val="00585D08"/>
    <w:rsid w:val="00586345"/>
    <w:rsid w:val="005875D6"/>
    <w:rsid w:val="005932EC"/>
    <w:rsid w:val="0059447B"/>
    <w:rsid w:val="0059621A"/>
    <w:rsid w:val="0059652E"/>
    <w:rsid w:val="00596A32"/>
    <w:rsid w:val="005979C8"/>
    <w:rsid w:val="00597B12"/>
    <w:rsid w:val="00597F77"/>
    <w:rsid w:val="005A1B6A"/>
    <w:rsid w:val="005A1CDA"/>
    <w:rsid w:val="005A26C7"/>
    <w:rsid w:val="005A2E9F"/>
    <w:rsid w:val="005A3724"/>
    <w:rsid w:val="005A3820"/>
    <w:rsid w:val="005A3CDE"/>
    <w:rsid w:val="005A476F"/>
    <w:rsid w:val="005A4C94"/>
    <w:rsid w:val="005A5605"/>
    <w:rsid w:val="005A654F"/>
    <w:rsid w:val="005A67D7"/>
    <w:rsid w:val="005A68D1"/>
    <w:rsid w:val="005A6E6C"/>
    <w:rsid w:val="005A7798"/>
    <w:rsid w:val="005A7D8F"/>
    <w:rsid w:val="005B03CA"/>
    <w:rsid w:val="005B0BF7"/>
    <w:rsid w:val="005B0E8F"/>
    <w:rsid w:val="005B1827"/>
    <w:rsid w:val="005B1959"/>
    <w:rsid w:val="005B227A"/>
    <w:rsid w:val="005B36D6"/>
    <w:rsid w:val="005B3F37"/>
    <w:rsid w:val="005B4F1A"/>
    <w:rsid w:val="005B525E"/>
    <w:rsid w:val="005B663E"/>
    <w:rsid w:val="005B673E"/>
    <w:rsid w:val="005B6CD4"/>
    <w:rsid w:val="005B6D04"/>
    <w:rsid w:val="005B724F"/>
    <w:rsid w:val="005C1661"/>
    <w:rsid w:val="005C1C71"/>
    <w:rsid w:val="005C203D"/>
    <w:rsid w:val="005C21E7"/>
    <w:rsid w:val="005C2ABE"/>
    <w:rsid w:val="005C2B1A"/>
    <w:rsid w:val="005C2D24"/>
    <w:rsid w:val="005C4B0F"/>
    <w:rsid w:val="005C4DED"/>
    <w:rsid w:val="005C5102"/>
    <w:rsid w:val="005C7285"/>
    <w:rsid w:val="005C74BC"/>
    <w:rsid w:val="005D0669"/>
    <w:rsid w:val="005D0A87"/>
    <w:rsid w:val="005D1546"/>
    <w:rsid w:val="005D1933"/>
    <w:rsid w:val="005D1B8D"/>
    <w:rsid w:val="005D1C26"/>
    <w:rsid w:val="005D1E60"/>
    <w:rsid w:val="005D2056"/>
    <w:rsid w:val="005D2845"/>
    <w:rsid w:val="005D2858"/>
    <w:rsid w:val="005D2ACD"/>
    <w:rsid w:val="005D3B03"/>
    <w:rsid w:val="005D3D33"/>
    <w:rsid w:val="005D432E"/>
    <w:rsid w:val="005D4CEA"/>
    <w:rsid w:val="005D599D"/>
    <w:rsid w:val="005D6285"/>
    <w:rsid w:val="005D789E"/>
    <w:rsid w:val="005D7CAA"/>
    <w:rsid w:val="005E16FD"/>
    <w:rsid w:val="005E193C"/>
    <w:rsid w:val="005E19F2"/>
    <w:rsid w:val="005E2590"/>
    <w:rsid w:val="005E25B8"/>
    <w:rsid w:val="005E2788"/>
    <w:rsid w:val="005E3AB1"/>
    <w:rsid w:val="005E3CDD"/>
    <w:rsid w:val="005E4598"/>
    <w:rsid w:val="005E4F4E"/>
    <w:rsid w:val="005E6D5B"/>
    <w:rsid w:val="005F0F17"/>
    <w:rsid w:val="005F18E4"/>
    <w:rsid w:val="005F1F27"/>
    <w:rsid w:val="005F23D6"/>
    <w:rsid w:val="005F2504"/>
    <w:rsid w:val="005F2A42"/>
    <w:rsid w:val="005F37B6"/>
    <w:rsid w:val="005F3AD1"/>
    <w:rsid w:val="005F4602"/>
    <w:rsid w:val="005F4964"/>
    <w:rsid w:val="005F5A32"/>
    <w:rsid w:val="005F5B10"/>
    <w:rsid w:val="005F5D25"/>
    <w:rsid w:val="005F67B0"/>
    <w:rsid w:val="005F6BAD"/>
    <w:rsid w:val="005F6C76"/>
    <w:rsid w:val="005F73B7"/>
    <w:rsid w:val="005F7B7D"/>
    <w:rsid w:val="00600CE1"/>
    <w:rsid w:val="00601E94"/>
    <w:rsid w:val="00602104"/>
    <w:rsid w:val="00602438"/>
    <w:rsid w:val="00603094"/>
    <w:rsid w:val="006040A6"/>
    <w:rsid w:val="00605214"/>
    <w:rsid w:val="006055AB"/>
    <w:rsid w:val="006055EA"/>
    <w:rsid w:val="00605878"/>
    <w:rsid w:val="00605BF0"/>
    <w:rsid w:val="00605DC8"/>
    <w:rsid w:val="00606FD6"/>
    <w:rsid w:val="006075FF"/>
    <w:rsid w:val="00607BE4"/>
    <w:rsid w:val="00607E30"/>
    <w:rsid w:val="006104B6"/>
    <w:rsid w:val="006119A0"/>
    <w:rsid w:val="00612902"/>
    <w:rsid w:val="00614091"/>
    <w:rsid w:val="00614347"/>
    <w:rsid w:val="00614875"/>
    <w:rsid w:val="00615FBA"/>
    <w:rsid w:val="00617FFA"/>
    <w:rsid w:val="0062026B"/>
    <w:rsid w:val="006206B9"/>
    <w:rsid w:val="0062096D"/>
    <w:rsid w:val="00621239"/>
    <w:rsid w:val="006228F9"/>
    <w:rsid w:val="00622BC9"/>
    <w:rsid w:val="00623A79"/>
    <w:rsid w:val="00623B93"/>
    <w:rsid w:val="00624752"/>
    <w:rsid w:val="00624B18"/>
    <w:rsid w:val="00624CF2"/>
    <w:rsid w:val="00624E07"/>
    <w:rsid w:val="00625079"/>
    <w:rsid w:val="00626FCB"/>
    <w:rsid w:val="00626FD5"/>
    <w:rsid w:val="00627574"/>
    <w:rsid w:val="006275DA"/>
    <w:rsid w:val="00630567"/>
    <w:rsid w:val="00631059"/>
    <w:rsid w:val="00631299"/>
    <w:rsid w:val="00632A87"/>
    <w:rsid w:val="00632F1D"/>
    <w:rsid w:val="006331AD"/>
    <w:rsid w:val="00633396"/>
    <w:rsid w:val="00634144"/>
    <w:rsid w:val="00634607"/>
    <w:rsid w:val="006348D3"/>
    <w:rsid w:val="00635394"/>
    <w:rsid w:val="00635B55"/>
    <w:rsid w:val="00635DF1"/>
    <w:rsid w:val="00635FAB"/>
    <w:rsid w:val="0063608C"/>
    <w:rsid w:val="0063658D"/>
    <w:rsid w:val="00636FAB"/>
    <w:rsid w:val="00637902"/>
    <w:rsid w:val="00637AEA"/>
    <w:rsid w:val="00640331"/>
    <w:rsid w:val="00640C2F"/>
    <w:rsid w:val="00640E31"/>
    <w:rsid w:val="00640FD2"/>
    <w:rsid w:val="00641E1F"/>
    <w:rsid w:val="00641EE8"/>
    <w:rsid w:val="00643093"/>
    <w:rsid w:val="006435A3"/>
    <w:rsid w:val="00643BEA"/>
    <w:rsid w:val="00644084"/>
    <w:rsid w:val="00644222"/>
    <w:rsid w:val="00644B76"/>
    <w:rsid w:val="00644D3A"/>
    <w:rsid w:val="00644D9C"/>
    <w:rsid w:val="00645665"/>
    <w:rsid w:val="00645DF4"/>
    <w:rsid w:val="00646073"/>
    <w:rsid w:val="00646864"/>
    <w:rsid w:val="00646C6B"/>
    <w:rsid w:val="0064765D"/>
    <w:rsid w:val="0065029A"/>
    <w:rsid w:val="00650B88"/>
    <w:rsid w:val="00650C89"/>
    <w:rsid w:val="00651161"/>
    <w:rsid w:val="00651825"/>
    <w:rsid w:val="006519F5"/>
    <w:rsid w:val="00652391"/>
    <w:rsid w:val="00652535"/>
    <w:rsid w:val="00652930"/>
    <w:rsid w:val="00653C22"/>
    <w:rsid w:val="00653DF1"/>
    <w:rsid w:val="00654103"/>
    <w:rsid w:val="006547C3"/>
    <w:rsid w:val="006552F7"/>
    <w:rsid w:val="00655D31"/>
    <w:rsid w:val="00656BF9"/>
    <w:rsid w:val="00657296"/>
    <w:rsid w:val="00657ABF"/>
    <w:rsid w:val="0066012D"/>
    <w:rsid w:val="00660417"/>
    <w:rsid w:val="0066047B"/>
    <w:rsid w:val="006606A2"/>
    <w:rsid w:val="006606BE"/>
    <w:rsid w:val="00661B1C"/>
    <w:rsid w:val="00662BD1"/>
    <w:rsid w:val="0066505D"/>
    <w:rsid w:val="00665348"/>
    <w:rsid w:val="0066536C"/>
    <w:rsid w:val="00665FE8"/>
    <w:rsid w:val="00666C2D"/>
    <w:rsid w:val="00667874"/>
    <w:rsid w:val="006701BA"/>
    <w:rsid w:val="00671777"/>
    <w:rsid w:val="006719B3"/>
    <w:rsid w:val="00671B15"/>
    <w:rsid w:val="00671D63"/>
    <w:rsid w:val="00671F65"/>
    <w:rsid w:val="00672D27"/>
    <w:rsid w:val="006739A0"/>
    <w:rsid w:val="00673CB5"/>
    <w:rsid w:val="00673EAA"/>
    <w:rsid w:val="00674B0B"/>
    <w:rsid w:val="006756F4"/>
    <w:rsid w:val="00675A3E"/>
    <w:rsid w:val="0068043C"/>
    <w:rsid w:val="00680D50"/>
    <w:rsid w:val="00681264"/>
    <w:rsid w:val="00682BE7"/>
    <w:rsid w:val="0068341D"/>
    <w:rsid w:val="00683CA0"/>
    <w:rsid w:val="006846D6"/>
    <w:rsid w:val="00684899"/>
    <w:rsid w:val="006858E1"/>
    <w:rsid w:val="006860D7"/>
    <w:rsid w:val="006865A8"/>
    <w:rsid w:val="00686AC2"/>
    <w:rsid w:val="00687061"/>
    <w:rsid w:val="00687D79"/>
    <w:rsid w:val="00687F8E"/>
    <w:rsid w:val="00690FEA"/>
    <w:rsid w:val="00691EFF"/>
    <w:rsid w:val="00692110"/>
    <w:rsid w:val="0069287A"/>
    <w:rsid w:val="00692A03"/>
    <w:rsid w:val="00693600"/>
    <w:rsid w:val="00693845"/>
    <w:rsid w:val="00694495"/>
    <w:rsid w:val="0069453F"/>
    <w:rsid w:val="00694FC0"/>
    <w:rsid w:val="00695630"/>
    <w:rsid w:val="006969DB"/>
    <w:rsid w:val="00696FEB"/>
    <w:rsid w:val="00697822"/>
    <w:rsid w:val="006A17AB"/>
    <w:rsid w:val="006A1E8B"/>
    <w:rsid w:val="006A1FCD"/>
    <w:rsid w:val="006A218A"/>
    <w:rsid w:val="006A2325"/>
    <w:rsid w:val="006A268F"/>
    <w:rsid w:val="006A290D"/>
    <w:rsid w:val="006A2C14"/>
    <w:rsid w:val="006A357A"/>
    <w:rsid w:val="006A5717"/>
    <w:rsid w:val="006A5D16"/>
    <w:rsid w:val="006A74C2"/>
    <w:rsid w:val="006A7D02"/>
    <w:rsid w:val="006A7E28"/>
    <w:rsid w:val="006B0216"/>
    <w:rsid w:val="006B0280"/>
    <w:rsid w:val="006B0B84"/>
    <w:rsid w:val="006B1E89"/>
    <w:rsid w:val="006B36A7"/>
    <w:rsid w:val="006B3AD5"/>
    <w:rsid w:val="006B3F69"/>
    <w:rsid w:val="006B40B9"/>
    <w:rsid w:val="006B421A"/>
    <w:rsid w:val="006B4391"/>
    <w:rsid w:val="006B629F"/>
    <w:rsid w:val="006B6886"/>
    <w:rsid w:val="006B6E84"/>
    <w:rsid w:val="006B72A5"/>
    <w:rsid w:val="006C0747"/>
    <w:rsid w:val="006C0A20"/>
    <w:rsid w:val="006C0F5D"/>
    <w:rsid w:val="006C3F84"/>
    <w:rsid w:val="006C4766"/>
    <w:rsid w:val="006C6D2B"/>
    <w:rsid w:val="006C7092"/>
    <w:rsid w:val="006C77BA"/>
    <w:rsid w:val="006C7CFE"/>
    <w:rsid w:val="006C7F97"/>
    <w:rsid w:val="006D0BAC"/>
    <w:rsid w:val="006D1E99"/>
    <w:rsid w:val="006D2C86"/>
    <w:rsid w:val="006D371B"/>
    <w:rsid w:val="006D3EDD"/>
    <w:rsid w:val="006D4382"/>
    <w:rsid w:val="006D483D"/>
    <w:rsid w:val="006D5189"/>
    <w:rsid w:val="006E0355"/>
    <w:rsid w:val="006E0926"/>
    <w:rsid w:val="006E1234"/>
    <w:rsid w:val="006E1532"/>
    <w:rsid w:val="006E1673"/>
    <w:rsid w:val="006E1A57"/>
    <w:rsid w:val="006E1A6D"/>
    <w:rsid w:val="006E1B39"/>
    <w:rsid w:val="006E1FDA"/>
    <w:rsid w:val="006E2373"/>
    <w:rsid w:val="006E25CC"/>
    <w:rsid w:val="006E2837"/>
    <w:rsid w:val="006E316E"/>
    <w:rsid w:val="006E334E"/>
    <w:rsid w:val="006E33AE"/>
    <w:rsid w:val="006E3F9A"/>
    <w:rsid w:val="006E4E03"/>
    <w:rsid w:val="006E4FE7"/>
    <w:rsid w:val="006E51A3"/>
    <w:rsid w:val="006E5B5F"/>
    <w:rsid w:val="006E670E"/>
    <w:rsid w:val="006E75EE"/>
    <w:rsid w:val="006E77A9"/>
    <w:rsid w:val="006F060D"/>
    <w:rsid w:val="006F1556"/>
    <w:rsid w:val="006F16C2"/>
    <w:rsid w:val="006F1A3A"/>
    <w:rsid w:val="006F1F89"/>
    <w:rsid w:val="006F2497"/>
    <w:rsid w:val="006F3273"/>
    <w:rsid w:val="006F3964"/>
    <w:rsid w:val="006F3FC3"/>
    <w:rsid w:val="006F40E2"/>
    <w:rsid w:val="006F4369"/>
    <w:rsid w:val="006F4470"/>
    <w:rsid w:val="006F4D57"/>
    <w:rsid w:val="006F50E4"/>
    <w:rsid w:val="006F5EB0"/>
    <w:rsid w:val="006F6166"/>
    <w:rsid w:val="006F6568"/>
    <w:rsid w:val="006F6F87"/>
    <w:rsid w:val="00700052"/>
    <w:rsid w:val="00700531"/>
    <w:rsid w:val="007005C2"/>
    <w:rsid w:val="007007AB"/>
    <w:rsid w:val="00701494"/>
    <w:rsid w:val="0070226A"/>
    <w:rsid w:val="00702B8C"/>
    <w:rsid w:val="00702EEA"/>
    <w:rsid w:val="00702F26"/>
    <w:rsid w:val="007030B1"/>
    <w:rsid w:val="007032E4"/>
    <w:rsid w:val="00703DC0"/>
    <w:rsid w:val="00704576"/>
    <w:rsid w:val="007051F4"/>
    <w:rsid w:val="00705BA9"/>
    <w:rsid w:val="007060ED"/>
    <w:rsid w:val="00706E1A"/>
    <w:rsid w:val="00706FF0"/>
    <w:rsid w:val="0070767F"/>
    <w:rsid w:val="00707A2F"/>
    <w:rsid w:val="00707D0E"/>
    <w:rsid w:val="007107A2"/>
    <w:rsid w:val="007115FA"/>
    <w:rsid w:val="00712369"/>
    <w:rsid w:val="007127CC"/>
    <w:rsid w:val="0071326B"/>
    <w:rsid w:val="00713914"/>
    <w:rsid w:val="00713F09"/>
    <w:rsid w:val="00713F53"/>
    <w:rsid w:val="00717F71"/>
    <w:rsid w:val="00721561"/>
    <w:rsid w:val="00721917"/>
    <w:rsid w:val="00721BB9"/>
    <w:rsid w:val="007222B2"/>
    <w:rsid w:val="007224A3"/>
    <w:rsid w:val="00722DFD"/>
    <w:rsid w:val="00722F84"/>
    <w:rsid w:val="007240B0"/>
    <w:rsid w:val="00724562"/>
    <w:rsid w:val="00724EC6"/>
    <w:rsid w:val="007250E1"/>
    <w:rsid w:val="00725CFF"/>
    <w:rsid w:val="007261B9"/>
    <w:rsid w:val="00726389"/>
    <w:rsid w:val="007273B9"/>
    <w:rsid w:val="007304FE"/>
    <w:rsid w:val="007311D6"/>
    <w:rsid w:val="00731534"/>
    <w:rsid w:val="007328DE"/>
    <w:rsid w:val="0073338A"/>
    <w:rsid w:val="0073395C"/>
    <w:rsid w:val="0073451D"/>
    <w:rsid w:val="007346E6"/>
    <w:rsid w:val="00734A20"/>
    <w:rsid w:val="00734EB0"/>
    <w:rsid w:val="007350D8"/>
    <w:rsid w:val="00735830"/>
    <w:rsid w:val="00735860"/>
    <w:rsid w:val="0073588D"/>
    <w:rsid w:val="00736513"/>
    <w:rsid w:val="007366F6"/>
    <w:rsid w:val="00737703"/>
    <w:rsid w:val="00740237"/>
    <w:rsid w:val="00740A67"/>
    <w:rsid w:val="0074123F"/>
    <w:rsid w:val="00741AA3"/>
    <w:rsid w:val="00742A6A"/>
    <w:rsid w:val="0074342A"/>
    <w:rsid w:val="00743BBE"/>
    <w:rsid w:val="00743EDB"/>
    <w:rsid w:val="00744089"/>
    <w:rsid w:val="00744CDD"/>
    <w:rsid w:val="00744F9A"/>
    <w:rsid w:val="007465E7"/>
    <w:rsid w:val="0074752E"/>
    <w:rsid w:val="007515A3"/>
    <w:rsid w:val="00751909"/>
    <w:rsid w:val="00752DF0"/>
    <w:rsid w:val="00752F50"/>
    <w:rsid w:val="0075302F"/>
    <w:rsid w:val="007538C3"/>
    <w:rsid w:val="00754231"/>
    <w:rsid w:val="007543B3"/>
    <w:rsid w:val="00755398"/>
    <w:rsid w:val="00755538"/>
    <w:rsid w:val="00755DE2"/>
    <w:rsid w:val="00757C5A"/>
    <w:rsid w:val="00757F53"/>
    <w:rsid w:val="007600F0"/>
    <w:rsid w:val="00760433"/>
    <w:rsid w:val="00760749"/>
    <w:rsid w:val="00760BF1"/>
    <w:rsid w:val="00761414"/>
    <w:rsid w:val="00761627"/>
    <w:rsid w:val="00761995"/>
    <w:rsid w:val="00761BB6"/>
    <w:rsid w:val="00762D32"/>
    <w:rsid w:val="0076365B"/>
    <w:rsid w:val="0076398F"/>
    <w:rsid w:val="00763C03"/>
    <w:rsid w:val="00763EC2"/>
    <w:rsid w:val="00764DF6"/>
    <w:rsid w:val="00765998"/>
    <w:rsid w:val="007664A0"/>
    <w:rsid w:val="0076651A"/>
    <w:rsid w:val="00766D6E"/>
    <w:rsid w:val="00767C1C"/>
    <w:rsid w:val="0077019D"/>
    <w:rsid w:val="00771D76"/>
    <w:rsid w:val="00772561"/>
    <w:rsid w:val="00773B7B"/>
    <w:rsid w:val="00773FB8"/>
    <w:rsid w:val="007743D1"/>
    <w:rsid w:val="00774B3E"/>
    <w:rsid w:val="00774E52"/>
    <w:rsid w:val="00775213"/>
    <w:rsid w:val="00775717"/>
    <w:rsid w:val="00775EBE"/>
    <w:rsid w:val="00775FF5"/>
    <w:rsid w:val="00776518"/>
    <w:rsid w:val="00776A04"/>
    <w:rsid w:val="00776D3B"/>
    <w:rsid w:val="00776E92"/>
    <w:rsid w:val="0077741E"/>
    <w:rsid w:val="00777AB0"/>
    <w:rsid w:val="00777DFE"/>
    <w:rsid w:val="00780377"/>
    <w:rsid w:val="0078109D"/>
    <w:rsid w:val="00781184"/>
    <w:rsid w:val="00781B01"/>
    <w:rsid w:val="00782349"/>
    <w:rsid w:val="007837DB"/>
    <w:rsid w:val="00783902"/>
    <w:rsid w:val="007841CA"/>
    <w:rsid w:val="00784688"/>
    <w:rsid w:val="00784E02"/>
    <w:rsid w:val="00785B76"/>
    <w:rsid w:val="007864AC"/>
    <w:rsid w:val="00786521"/>
    <w:rsid w:val="007865C5"/>
    <w:rsid w:val="0078729D"/>
    <w:rsid w:val="00787912"/>
    <w:rsid w:val="00787A9C"/>
    <w:rsid w:val="00787ED1"/>
    <w:rsid w:val="00790623"/>
    <w:rsid w:val="007913FB"/>
    <w:rsid w:val="00791D65"/>
    <w:rsid w:val="00792858"/>
    <w:rsid w:val="00792AA2"/>
    <w:rsid w:val="00793B43"/>
    <w:rsid w:val="00794141"/>
    <w:rsid w:val="0079418D"/>
    <w:rsid w:val="007947CC"/>
    <w:rsid w:val="007947FB"/>
    <w:rsid w:val="00794865"/>
    <w:rsid w:val="00794E1B"/>
    <w:rsid w:val="0079616C"/>
    <w:rsid w:val="00796328"/>
    <w:rsid w:val="007963E5"/>
    <w:rsid w:val="0079683A"/>
    <w:rsid w:val="007969C3"/>
    <w:rsid w:val="00796C71"/>
    <w:rsid w:val="007973A1"/>
    <w:rsid w:val="00797CE6"/>
    <w:rsid w:val="00797E20"/>
    <w:rsid w:val="007A089D"/>
    <w:rsid w:val="007A0CF7"/>
    <w:rsid w:val="007A17A8"/>
    <w:rsid w:val="007A3A41"/>
    <w:rsid w:val="007A446D"/>
    <w:rsid w:val="007A44ED"/>
    <w:rsid w:val="007A48A7"/>
    <w:rsid w:val="007A58D5"/>
    <w:rsid w:val="007A59AF"/>
    <w:rsid w:val="007A6551"/>
    <w:rsid w:val="007A6861"/>
    <w:rsid w:val="007A71AE"/>
    <w:rsid w:val="007A741A"/>
    <w:rsid w:val="007A7B31"/>
    <w:rsid w:val="007A7FC6"/>
    <w:rsid w:val="007B094C"/>
    <w:rsid w:val="007B0ABA"/>
    <w:rsid w:val="007B253C"/>
    <w:rsid w:val="007B3A45"/>
    <w:rsid w:val="007B422D"/>
    <w:rsid w:val="007B44D6"/>
    <w:rsid w:val="007B4F5E"/>
    <w:rsid w:val="007B64B7"/>
    <w:rsid w:val="007B68DF"/>
    <w:rsid w:val="007B7360"/>
    <w:rsid w:val="007B7C23"/>
    <w:rsid w:val="007C00CC"/>
    <w:rsid w:val="007C0596"/>
    <w:rsid w:val="007C0D5B"/>
    <w:rsid w:val="007C0DB9"/>
    <w:rsid w:val="007C0E38"/>
    <w:rsid w:val="007C1B50"/>
    <w:rsid w:val="007C2D81"/>
    <w:rsid w:val="007C4272"/>
    <w:rsid w:val="007C491C"/>
    <w:rsid w:val="007C5228"/>
    <w:rsid w:val="007C6037"/>
    <w:rsid w:val="007C6504"/>
    <w:rsid w:val="007C650A"/>
    <w:rsid w:val="007C6821"/>
    <w:rsid w:val="007C6EB1"/>
    <w:rsid w:val="007C6FCF"/>
    <w:rsid w:val="007C7147"/>
    <w:rsid w:val="007C745E"/>
    <w:rsid w:val="007C7BE5"/>
    <w:rsid w:val="007D074B"/>
    <w:rsid w:val="007D1E9B"/>
    <w:rsid w:val="007D2230"/>
    <w:rsid w:val="007D511E"/>
    <w:rsid w:val="007D5C14"/>
    <w:rsid w:val="007D6507"/>
    <w:rsid w:val="007D6773"/>
    <w:rsid w:val="007D6C49"/>
    <w:rsid w:val="007D7565"/>
    <w:rsid w:val="007E0961"/>
    <w:rsid w:val="007E096E"/>
    <w:rsid w:val="007E1647"/>
    <w:rsid w:val="007E1B58"/>
    <w:rsid w:val="007E27FC"/>
    <w:rsid w:val="007E37D4"/>
    <w:rsid w:val="007E4EA7"/>
    <w:rsid w:val="007E4EE8"/>
    <w:rsid w:val="007E54A6"/>
    <w:rsid w:val="007E56E8"/>
    <w:rsid w:val="007E5835"/>
    <w:rsid w:val="007E6320"/>
    <w:rsid w:val="007E6503"/>
    <w:rsid w:val="007E7531"/>
    <w:rsid w:val="007E7F02"/>
    <w:rsid w:val="007F01FD"/>
    <w:rsid w:val="007F0357"/>
    <w:rsid w:val="007F0711"/>
    <w:rsid w:val="007F0999"/>
    <w:rsid w:val="007F1552"/>
    <w:rsid w:val="007F160A"/>
    <w:rsid w:val="007F1A7A"/>
    <w:rsid w:val="007F1AC3"/>
    <w:rsid w:val="007F1F52"/>
    <w:rsid w:val="007F20EE"/>
    <w:rsid w:val="007F247B"/>
    <w:rsid w:val="007F3132"/>
    <w:rsid w:val="007F3153"/>
    <w:rsid w:val="007F3EB1"/>
    <w:rsid w:val="007F4B31"/>
    <w:rsid w:val="007F5A72"/>
    <w:rsid w:val="007F5BE0"/>
    <w:rsid w:val="007F5C07"/>
    <w:rsid w:val="007F60D7"/>
    <w:rsid w:val="007F6124"/>
    <w:rsid w:val="007F637F"/>
    <w:rsid w:val="007F6670"/>
    <w:rsid w:val="007F67A8"/>
    <w:rsid w:val="007F680E"/>
    <w:rsid w:val="007F6FED"/>
    <w:rsid w:val="00800663"/>
    <w:rsid w:val="00800F62"/>
    <w:rsid w:val="00801011"/>
    <w:rsid w:val="00801F9C"/>
    <w:rsid w:val="00803356"/>
    <w:rsid w:val="0080366C"/>
    <w:rsid w:val="0080426A"/>
    <w:rsid w:val="00805120"/>
    <w:rsid w:val="0080517C"/>
    <w:rsid w:val="008051DA"/>
    <w:rsid w:val="0080587C"/>
    <w:rsid w:val="00806BD9"/>
    <w:rsid w:val="008071DD"/>
    <w:rsid w:val="00807649"/>
    <w:rsid w:val="00807E59"/>
    <w:rsid w:val="00810B0E"/>
    <w:rsid w:val="008110C9"/>
    <w:rsid w:val="00811DEB"/>
    <w:rsid w:val="00812836"/>
    <w:rsid w:val="008128B9"/>
    <w:rsid w:val="00812950"/>
    <w:rsid w:val="00812B95"/>
    <w:rsid w:val="00812CB6"/>
    <w:rsid w:val="00812E84"/>
    <w:rsid w:val="00813158"/>
    <w:rsid w:val="00813434"/>
    <w:rsid w:val="0081397E"/>
    <w:rsid w:val="008143CA"/>
    <w:rsid w:val="00814A17"/>
    <w:rsid w:val="00815711"/>
    <w:rsid w:val="00816121"/>
    <w:rsid w:val="00817978"/>
    <w:rsid w:val="00817F12"/>
    <w:rsid w:val="00820B1E"/>
    <w:rsid w:val="00820CFD"/>
    <w:rsid w:val="00821FC5"/>
    <w:rsid w:val="00822A56"/>
    <w:rsid w:val="008231AF"/>
    <w:rsid w:val="008235C1"/>
    <w:rsid w:val="0082406D"/>
    <w:rsid w:val="00824974"/>
    <w:rsid w:val="00824B67"/>
    <w:rsid w:val="00824E17"/>
    <w:rsid w:val="00825740"/>
    <w:rsid w:val="0082589D"/>
    <w:rsid w:val="00825F3A"/>
    <w:rsid w:val="00826811"/>
    <w:rsid w:val="00827204"/>
    <w:rsid w:val="0082747F"/>
    <w:rsid w:val="008301DE"/>
    <w:rsid w:val="0083167D"/>
    <w:rsid w:val="00831902"/>
    <w:rsid w:val="00831B18"/>
    <w:rsid w:val="00831C22"/>
    <w:rsid w:val="00833B04"/>
    <w:rsid w:val="00833BEC"/>
    <w:rsid w:val="00834580"/>
    <w:rsid w:val="008346CA"/>
    <w:rsid w:val="008347A4"/>
    <w:rsid w:val="00835A2E"/>
    <w:rsid w:val="00835AEA"/>
    <w:rsid w:val="008362F2"/>
    <w:rsid w:val="00836E31"/>
    <w:rsid w:val="008370DA"/>
    <w:rsid w:val="00837D89"/>
    <w:rsid w:val="00837F4E"/>
    <w:rsid w:val="00837FA8"/>
    <w:rsid w:val="008401EB"/>
    <w:rsid w:val="008410F8"/>
    <w:rsid w:val="00842DF1"/>
    <w:rsid w:val="00844FB2"/>
    <w:rsid w:val="00845E2D"/>
    <w:rsid w:val="008461F0"/>
    <w:rsid w:val="00846704"/>
    <w:rsid w:val="00846C8C"/>
    <w:rsid w:val="00846FA5"/>
    <w:rsid w:val="00847D81"/>
    <w:rsid w:val="008505AA"/>
    <w:rsid w:val="00854164"/>
    <w:rsid w:val="0085459A"/>
    <w:rsid w:val="00854A06"/>
    <w:rsid w:val="00854B0A"/>
    <w:rsid w:val="00854EAB"/>
    <w:rsid w:val="00855A6B"/>
    <w:rsid w:val="00855ADF"/>
    <w:rsid w:val="00855C25"/>
    <w:rsid w:val="00857455"/>
    <w:rsid w:val="008575B0"/>
    <w:rsid w:val="008576FB"/>
    <w:rsid w:val="008602ED"/>
    <w:rsid w:val="00860337"/>
    <w:rsid w:val="00860578"/>
    <w:rsid w:val="00860678"/>
    <w:rsid w:val="00860C0F"/>
    <w:rsid w:val="008611E4"/>
    <w:rsid w:val="008613D0"/>
    <w:rsid w:val="00862204"/>
    <w:rsid w:val="0086345A"/>
    <w:rsid w:val="0086363B"/>
    <w:rsid w:val="00864188"/>
    <w:rsid w:val="0086441C"/>
    <w:rsid w:val="00864867"/>
    <w:rsid w:val="008652AB"/>
    <w:rsid w:val="008655DD"/>
    <w:rsid w:val="00865B15"/>
    <w:rsid w:val="00865C37"/>
    <w:rsid w:val="008662FD"/>
    <w:rsid w:val="00866396"/>
    <w:rsid w:val="00866465"/>
    <w:rsid w:val="00866B93"/>
    <w:rsid w:val="00866E66"/>
    <w:rsid w:val="008674F2"/>
    <w:rsid w:val="00867739"/>
    <w:rsid w:val="00867830"/>
    <w:rsid w:val="0087013E"/>
    <w:rsid w:val="008702BA"/>
    <w:rsid w:val="00870BAF"/>
    <w:rsid w:val="008710ED"/>
    <w:rsid w:val="0087118B"/>
    <w:rsid w:val="00871E88"/>
    <w:rsid w:val="00873216"/>
    <w:rsid w:val="008746F0"/>
    <w:rsid w:val="00874E90"/>
    <w:rsid w:val="00877751"/>
    <w:rsid w:val="008829D1"/>
    <w:rsid w:val="00882FDE"/>
    <w:rsid w:val="0088346C"/>
    <w:rsid w:val="0088416A"/>
    <w:rsid w:val="008851A2"/>
    <w:rsid w:val="008851F4"/>
    <w:rsid w:val="00885BF2"/>
    <w:rsid w:val="00886AB2"/>
    <w:rsid w:val="00887975"/>
    <w:rsid w:val="00887CD7"/>
    <w:rsid w:val="00887DEF"/>
    <w:rsid w:val="00887F8C"/>
    <w:rsid w:val="008901F9"/>
    <w:rsid w:val="00890277"/>
    <w:rsid w:val="00890840"/>
    <w:rsid w:val="00890FA3"/>
    <w:rsid w:val="00891130"/>
    <w:rsid w:val="00891EC6"/>
    <w:rsid w:val="00892191"/>
    <w:rsid w:val="0089219F"/>
    <w:rsid w:val="00892485"/>
    <w:rsid w:val="00892694"/>
    <w:rsid w:val="00892ECE"/>
    <w:rsid w:val="00893A78"/>
    <w:rsid w:val="00893B60"/>
    <w:rsid w:val="008942D8"/>
    <w:rsid w:val="008949E3"/>
    <w:rsid w:val="00894FEF"/>
    <w:rsid w:val="00895DD6"/>
    <w:rsid w:val="00895E18"/>
    <w:rsid w:val="00896117"/>
    <w:rsid w:val="008962B2"/>
    <w:rsid w:val="008975C4"/>
    <w:rsid w:val="008978EC"/>
    <w:rsid w:val="008A0A82"/>
    <w:rsid w:val="008A0AD4"/>
    <w:rsid w:val="008A0E60"/>
    <w:rsid w:val="008A2027"/>
    <w:rsid w:val="008A217F"/>
    <w:rsid w:val="008A2853"/>
    <w:rsid w:val="008A2E77"/>
    <w:rsid w:val="008A3204"/>
    <w:rsid w:val="008A3540"/>
    <w:rsid w:val="008A38E6"/>
    <w:rsid w:val="008A3FA4"/>
    <w:rsid w:val="008A425E"/>
    <w:rsid w:val="008A5360"/>
    <w:rsid w:val="008A54C6"/>
    <w:rsid w:val="008A6562"/>
    <w:rsid w:val="008A65DA"/>
    <w:rsid w:val="008B02C5"/>
    <w:rsid w:val="008B11B2"/>
    <w:rsid w:val="008B15DE"/>
    <w:rsid w:val="008B2D5D"/>
    <w:rsid w:val="008B3CCB"/>
    <w:rsid w:val="008B425E"/>
    <w:rsid w:val="008B4576"/>
    <w:rsid w:val="008B4DBC"/>
    <w:rsid w:val="008B560D"/>
    <w:rsid w:val="008B5842"/>
    <w:rsid w:val="008B60E1"/>
    <w:rsid w:val="008B73D0"/>
    <w:rsid w:val="008B7E52"/>
    <w:rsid w:val="008B7EC6"/>
    <w:rsid w:val="008C06DF"/>
    <w:rsid w:val="008C0B6D"/>
    <w:rsid w:val="008C0C43"/>
    <w:rsid w:val="008C0E5A"/>
    <w:rsid w:val="008C1660"/>
    <w:rsid w:val="008C3C78"/>
    <w:rsid w:val="008C3E72"/>
    <w:rsid w:val="008C43E3"/>
    <w:rsid w:val="008C4B3F"/>
    <w:rsid w:val="008C4D7C"/>
    <w:rsid w:val="008C4D8E"/>
    <w:rsid w:val="008C5810"/>
    <w:rsid w:val="008C61F1"/>
    <w:rsid w:val="008C635C"/>
    <w:rsid w:val="008C64B1"/>
    <w:rsid w:val="008C70D4"/>
    <w:rsid w:val="008C727C"/>
    <w:rsid w:val="008D1789"/>
    <w:rsid w:val="008D1FDA"/>
    <w:rsid w:val="008D253F"/>
    <w:rsid w:val="008D2856"/>
    <w:rsid w:val="008D2CAD"/>
    <w:rsid w:val="008D3220"/>
    <w:rsid w:val="008D3327"/>
    <w:rsid w:val="008D338D"/>
    <w:rsid w:val="008D3607"/>
    <w:rsid w:val="008D38F4"/>
    <w:rsid w:val="008D3F52"/>
    <w:rsid w:val="008D4466"/>
    <w:rsid w:val="008D4F1F"/>
    <w:rsid w:val="008D50F1"/>
    <w:rsid w:val="008D5A44"/>
    <w:rsid w:val="008D670A"/>
    <w:rsid w:val="008D6B0E"/>
    <w:rsid w:val="008D6DCF"/>
    <w:rsid w:val="008D7BBD"/>
    <w:rsid w:val="008E00A5"/>
    <w:rsid w:val="008E0236"/>
    <w:rsid w:val="008E071D"/>
    <w:rsid w:val="008E0BE4"/>
    <w:rsid w:val="008E116C"/>
    <w:rsid w:val="008E1AB7"/>
    <w:rsid w:val="008E1E69"/>
    <w:rsid w:val="008E2148"/>
    <w:rsid w:val="008E218C"/>
    <w:rsid w:val="008E240F"/>
    <w:rsid w:val="008E2629"/>
    <w:rsid w:val="008E262C"/>
    <w:rsid w:val="008E3688"/>
    <w:rsid w:val="008E392A"/>
    <w:rsid w:val="008E410B"/>
    <w:rsid w:val="008E424D"/>
    <w:rsid w:val="008E521F"/>
    <w:rsid w:val="008E546E"/>
    <w:rsid w:val="008E5D04"/>
    <w:rsid w:val="008E67D7"/>
    <w:rsid w:val="008E6C46"/>
    <w:rsid w:val="008E7210"/>
    <w:rsid w:val="008E7334"/>
    <w:rsid w:val="008E74A4"/>
    <w:rsid w:val="008F0D85"/>
    <w:rsid w:val="008F12F9"/>
    <w:rsid w:val="008F1717"/>
    <w:rsid w:val="008F3155"/>
    <w:rsid w:val="008F444C"/>
    <w:rsid w:val="008F46F3"/>
    <w:rsid w:val="008F55A1"/>
    <w:rsid w:val="008F5AB3"/>
    <w:rsid w:val="008F6EC7"/>
    <w:rsid w:val="008F706D"/>
    <w:rsid w:val="008F71F2"/>
    <w:rsid w:val="008F76DC"/>
    <w:rsid w:val="008F7A36"/>
    <w:rsid w:val="008F7F63"/>
    <w:rsid w:val="009004A6"/>
    <w:rsid w:val="009004E1"/>
    <w:rsid w:val="00900599"/>
    <w:rsid w:val="00902008"/>
    <w:rsid w:val="009024E3"/>
    <w:rsid w:val="00903308"/>
    <w:rsid w:val="00905947"/>
    <w:rsid w:val="00905CC5"/>
    <w:rsid w:val="00905E46"/>
    <w:rsid w:val="00905EC8"/>
    <w:rsid w:val="00906883"/>
    <w:rsid w:val="0090704B"/>
    <w:rsid w:val="009073A3"/>
    <w:rsid w:val="009077E5"/>
    <w:rsid w:val="00910190"/>
    <w:rsid w:val="00911127"/>
    <w:rsid w:val="00911BBE"/>
    <w:rsid w:val="00912125"/>
    <w:rsid w:val="00912163"/>
    <w:rsid w:val="00912B61"/>
    <w:rsid w:val="00912E23"/>
    <w:rsid w:val="00912F54"/>
    <w:rsid w:val="00912FE4"/>
    <w:rsid w:val="0091305C"/>
    <w:rsid w:val="00913752"/>
    <w:rsid w:val="0091390F"/>
    <w:rsid w:val="00913E2A"/>
    <w:rsid w:val="00914910"/>
    <w:rsid w:val="00914D71"/>
    <w:rsid w:val="00914EB6"/>
    <w:rsid w:val="00915E09"/>
    <w:rsid w:val="0092025D"/>
    <w:rsid w:val="0092166B"/>
    <w:rsid w:val="0092237A"/>
    <w:rsid w:val="00922694"/>
    <w:rsid w:val="0092281E"/>
    <w:rsid w:val="00923614"/>
    <w:rsid w:val="00923936"/>
    <w:rsid w:val="00923FD9"/>
    <w:rsid w:val="00924371"/>
    <w:rsid w:val="00924ABA"/>
    <w:rsid w:val="00924EBA"/>
    <w:rsid w:val="00924FBE"/>
    <w:rsid w:val="00925301"/>
    <w:rsid w:val="00925486"/>
    <w:rsid w:val="00925C67"/>
    <w:rsid w:val="009278EC"/>
    <w:rsid w:val="009305D6"/>
    <w:rsid w:val="009311B5"/>
    <w:rsid w:val="009315A0"/>
    <w:rsid w:val="00932C64"/>
    <w:rsid w:val="00933F64"/>
    <w:rsid w:val="0093427A"/>
    <w:rsid w:val="009345C6"/>
    <w:rsid w:val="009347C5"/>
    <w:rsid w:val="00934BBD"/>
    <w:rsid w:val="009351D3"/>
    <w:rsid w:val="009362D5"/>
    <w:rsid w:val="0093688F"/>
    <w:rsid w:val="00936CE4"/>
    <w:rsid w:val="00936FA2"/>
    <w:rsid w:val="00937118"/>
    <w:rsid w:val="009400F4"/>
    <w:rsid w:val="009402BA"/>
    <w:rsid w:val="009408EC"/>
    <w:rsid w:val="00941134"/>
    <w:rsid w:val="00941FDC"/>
    <w:rsid w:val="00942331"/>
    <w:rsid w:val="00942B40"/>
    <w:rsid w:val="00943389"/>
    <w:rsid w:val="009437A4"/>
    <w:rsid w:val="009451D0"/>
    <w:rsid w:val="009471DF"/>
    <w:rsid w:val="00947873"/>
    <w:rsid w:val="009478FA"/>
    <w:rsid w:val="0094799D"/>
    <w:rsid w:val="009504EF"/>
    <w:rsid w:val="00950B55"/>
    <w:rsid w:val="00951D45"/>
    <w:rsid w:val="009536C5"/>
    <w:rsid w:val="009542BA"/>
    <w:rsid w:val="00954346"/>
    <w:rsid w:val="009544D0"/>
    <w:rsid w:val="0095473C"/>
    <w:rsid w:val="00954AE1"/>
    <w:rsid w:val="00954FC9"/>
    <w:rsid w:val="00955858"/>
    <w:rsid w:val="00955AFE"/>
    <w:rsid w:val="00956798"/>
    <w:rsid w:val="00957FCB"/>
    <w:rsid w:val="0096093B"/>
    <w:rsid w:val="00960E53"/>
    <w:rsid w:val="00961864"/>
    <w:rsid w:val="00962F1A"/>
    <w:rsid w:val="009633A0"/>
    <w:rsid w:val="009643FC"/>
    <w:rsid w:val="00964CEC"/>
    <w:rsid w:val="009652FE"/>
    <w:rsid w:val="0096587B"/>
    <w:rsid w:val="009665B9"/>
    <w:rsid w:val="00967DFC"/>
    <w:rsid w:val="009707D5"/>
    <w:rsid w:val="00970A98"/>
    <w:rsid w:val="00971E0B"/>
    <w:rsid w:val="0097204D"/>
    <w:rsid w:val="0097261F"/>
    <w:rsid w:val="00972714"/>
    <w:rsid w:val="00973D93"/>
    <w:rsid w:val="009745B6"/>
    <w:rsid w:val="00974E61"/>
    <w:rsid w:val="009756F7"/>
    <w:rsid w:val="00977C55"/>
    <w:rsid w:val="00977F81"/>
    <w:rsid w:val="00980146"/>
    <w:rsid w:val="00980D40"/>
    <w:rsid w:val="00980FA8"/>
    <w:rsid w:val="00981B6C"/>
    <w:rsid w:val="00981EC7"/>
    <w:rsid w:val="009822B5"/>
    <w:rsid w:val="009829C8"/>
    <w:rsid w:val="00982E68"/>
    <w:rsid w:val="00983538"/>
    <w:rsid w:val="0098382E"/>
    <w:rsid w:val="00983D0F"/>
    <w:rsid w:val="00984B17"/>
    <w:rsid w:val="00984DC8"/>
    <w:rsid w:val="00985183"/>
    <w:rsid w:val="00985184"/>
    <w:rsid w:val="009852DA"/>
    <w:rsid w:val="0098597D"/>
    <w:rsid w:val="00985C55"/>
    <w:rsid w:val="009868F3"/>
    <w:rsid w:val="0098781E"/>
    <w:rsid w:val="00987E2E"/>
    <w:rsid w:val="009901EF"/>
    <w:rsid w:val="00990371"/>
    <w:rsid w:val="0099042E"/>
    <w:rsid w:val="009908AA"/>
    <w:rsid w:val="00991608"/>
    <w:rsid w:val="0099166D"/>
    <w:rsid w:val="00992595"/>
    <w:rsid w:val="0099279A"/>
    <w:rsid w:val="00993357"/>
    <w:rsid w:val="00993500"/>
    <w:rsid w:val="009936B5"/>
    <w:rsid w:val="009936B7"/>
    <w:rsid w:val="00993AE5"/>
    <w:rsid w:val="00994B9A"/>
    <w:rsid w:val="009950FB"/>
    <w:rsid w:val="0099513B"/>
    <w:rsid w:val="00995158"/>
    <w:rsid w:val="00995EFD"/>
    <w:rsid w:val="00996BE5"/>
    <w:rsid w:val="00997D22"/>
    <w:rsid w:val="009A055E"/>
    <w:rsid w:val="009A1BB2"/>
    <w:rsid w:val="009A1EA0"/>
    <w:rsid w:val="009A23D5"/>
    <w:rsid w:val="009A32EF"/>
    <w:rsid w:val="009A3569"/>
    <w:rsid w:val="009A42F6"/>
    <w:rsid w:val="009A45CC"/>
    <w:rsid w:val="009A4641"/>
    <w:rsid w:val="009A49C0"/>
    <w:rsid w:val="009A5AC2"/>
    <w:rsid w:val="009A5C59"/>
    <w:rsid w:val="009A5F6D"/>
    <w:rsid w:val="009A5FC7"/>
    <w:rsid w:val="009A6C6C"/>
    <w:rsid w:val="009A7DE8"/>
    <w:rsid w:val="009B066B"/>
    <w:rsid w:val="009B089B"/>
    <w:rsid w:val="009B0A22"/>
    <w:rsid w:val="009B0FDD"/>
    <w:rsid w:val="009B1C2D"/>
    <w:rsid w:val="009B3559"/>
    <w:rsid w:val="009B53A4"/>
    <w:rsid w:val="009B646D"/>
    <w:rsid w:val="009B78EE"/>
    <w:rsid w:val="009B79CF"/>
    <w:rsid w:val="009B7BB4"/>
    <w:rsid w:val="009B7C99"/>
    <w:rsid w:val="009C0258"/>
    <w:rsid w:val="009C0C8E"/>
    <w:rsid w:val="009C0CE2"/>
    <w:rsid w:val="009C0F22"/>
    <w:rsid w:val="009C1464"/>
    <w:rsid w:val="009C1688"/>
    <w:rsid w:val="009C2508"/>
    <w:rsid w:val="009C283F"/>
    <w:rsid w:val="009C2C04"/>
    <w:rsid w:val="009C2F63"/>
    <w:rsid w:val="009C30E7"/>
    <w:rsid w:val="009C393D"/>
    <w:rsid w:val="009C4777"/>
    <w:rsid w:val="009C482E"/>
    <w:rsid w:val="009C4C33"/>
    <w:rsid w:val="009C51E1"/>
    <w:rsid w:val="009C5730"/>
    <w:rsid w:val="009C62A9"/>
    <w:rsid w:val="009C633A"/>
    <w:rsid w:val="009C63FB"/>
    <w:rsid w:val="009C754F"/>
    <w:rsid w:val="009C7FC1"/>
    <w:rsid w:val="009D0655"/>
    <w:rsid w:val="009D10D2"/>
    <w:rsid w:val="009D13B4"/>
    <w:rsid w:val="009D24F1"/>
    <w:rsid w:val="009D2E4B"/>
    <w:rsid w:val="009D308C"/>
    <w:rsid w:val="009D4C42"/>
    <w:rsid w:val="009D5F70"/>
    <w:rsid w:val="009D60AB"/>
    <w:rsid w:val="009D6136"/>
    <w:rsid w:val="009D6368"/>
    <w:rsid w:val="009D6749"/>
    <w:rsid w:val="009D740C"/>
    <w:rsid w:val="009E1943"/>
    <w:rsid w:val="009E207C"/>
    <w:rsid w:val="009E2414"/>
    <w:rsid w:val="009E2599"/>
    <w:rsid w:val="009E3E36"/>
    <w:rsid w:val="009E4139"/>
    <w:rsid w:val="009E591C"/>
    <w:rsid w:val="009E602B"/>
    <w:rsid w:val="009E70AB"/>
    <w:rsid w:val="009F12C4"/>
    <w:rsid w:val="009F1884"/>
    <w:rsid w:val="009F1BD3"/>
    <w:rsid w:val="009F234D"/>
    <w:rsid w:val="009F2914"/>
    <w:rsid w:val="009F369D"/>
    <w:rsid w:val="009F4478"/>
    <w:rsid w:val="009F4F90"/>
    <w:rsid w:val="009F51BF"/>
    <w:rsid w:val="009F5294"/>
    <w:rsid w:val="009F52F5"/>
    <w:rsid w:val="009F6087"/>
    <w:rsid w:val="009F6099"/>
    <w:rsid w:val="009F6177"/>
    <w:rsid w:val="009F67C8"/>
    <w:rsid w:val="009F7728"/>
    <w:rsid w:val="009F7750"/>
    <w:rsid w:val="009F7751"/>
    <w:rsid w:val="00A00258"/>
    <w:rsid w:val="00A0074E"/>
    <w:rsid w:val="00A01348"/>
    <w:rsid w:val="00A01715"/>
    <w:rsid w:val="00A01C99"/>
    <w:rsid w:val="00A01F53"/>
    <w:rsid w:val="00A02D44"/>
    <w:rsid w:val="00A0348B"/>
    <w:rsid w:val="00A0371F"/>
    <w:rsid w:val="00A05DF9"/>
    <w:rsid w:val="00A0613E"/>
    <w:rsid w:val="00A064DF"/>
    <w:rsid w:val="00A06C26"/>
    <w:rsid w:val="00A070CD"/>
    <w:rsid w:val="00A0715C"/>
    <w:rsid w:val="00A101C1"/>
    <w:rsid w:val="00A1071D"/>
    <w:rsid w:val="00A11261"/>
    <w:rsid w:val="00A114F3"/>
    <w:rsid w:val="00A116C2"/>
    <w:rsid w:val="00A11E35"/>
    <w:rsid w:val="00A126C5"/>
    <w:rsid w:val="00A12CDD"/>
    <w:rsid w:val="00A13007"/>
    <w:rsid w:val="00A1319D"/>
    <w:rsid w:val="00A13544"/>
    <w:rsid w:val="00A14013"/>
    <w:rsid w:val="00A14201"/>
    <w:rsid w:val="00A1433F"/>
    <w:rsid w:val="00A14741"/>
    <w:rsid w:val="00A1529A"/>
    <w:rsid w:val="00A15678"/>
    <w:rsid w:val="00A16844"/>
    <w:rsid w:val="00A1685E"/>
    <w:rsid w:val="00A16C31"/>
    <w:rsid w:val="00A17332"/>
    <w:rsid w:val="00A1765D"/>
    <w:rsid w:val="00A177EC"/>
    <w:rsid w:val="00A209D2"/>
    <w:rsid w:val="00A216CF"/>
    <w:rsid w:val="00A217B1"/>
    <w:rsid w:val="00A21F6D"/>
    <w:rsid w:val="00A22206"/>
    <w:rsid w:val="00A22459"/>
    <w:rsid w:val="00A226AF"/>
    <w:rsid w:val="00A22809"/>
    <w:rsid w:val="00A2293D"/>
    <w:rsid w:val="00A236CA"/>
    <w:rsid w:val="00A23865"/>
    <w:rsid w:val="00A23B52"/>
    <w:rsid w:val="00A24DF4"/>
    <w:rsid w:val="00A252DD"/>
    <w:rsid w:val="00A26B38"/>
    <w:rsid w:val="00A26C8B"/>
    <w:rsid w:val="00A26EED"/>
    <w:rsid w:val="00A2794F"/>
    <w:rsid w:val="00A27BC5"/>
    <w:rsid w:val="00A27D40"/>
    <w:rsid w:val="00A27DA0"/>
    <w:rsid w:val="00A309EC"/>
    <w:rsid w:val="00A31357"/>
    <w:rsid w:val="00A3194C"/>
    <w:rsid w:val="00A320EA"/>
    <w:rsid w:val="00A32C51"/>
    <w:rsid w:val="00A32EDE"/>
    <w:rsid w:val="00A33F55"/>
    <w:rsid w:val="00A350E2"/>
    <w:rsid w:val="00A35A62"/>
    <w:rsid w:val="00A35AE2"/>
    <w:rsid w:val="00A35FD8"/>
    <w:rsid w:val="00A36C72"/>
    <w:rsid w:val="00A36E29"/>
    <w:rsid w:val="00A37DD0"/>
    <w:rsid w:val="00A4070B"/>
    <w:rsid w:val="00A40C14"/>
    <w:rsid w:val="00A40D9A"/>
    <w:rsid w:val="00A41DE5"/>
    <w:rsid w:val="00A42F89"/>
    <w:rsid w:val="00A4321B"/>
    <w:rsid w:val="00A4329C"/>
    <w:rsid w:val="00A43509"/>
    <w:rsid w:val="00A43B97"/>
    <w:rsid w:val="00A44956"/>
    <w:rsid w:val="00A44CCA"/>
    <w:rsid w:val="00A44F78"/>
    <w:rsid w:val="00A450A0"/>
    <w:rsid w:val="00A45913"/>
    <w:rsid w:val="00A47402"/>
    <w:rsid w:val="00A47754"/>
    <w:rsid w:val="00A50584"/>
    <w:rsid w:val="00A50615"/>
    <w:rsid w:val="00A50FBF"/>
    <w:rsid w:val="00A52984"/>
    <w:rsid w:val="00A52D04"/>
    <w:rsid w:val="00A53678"/>
    <w:rsid w:val="00A538CD"/>
    <w:rsid w:val="00A55583"/>
    <w:rsid w:val="00A55A21"/>
    <w:rsid w:val="00A55E67"/>
    <w:rsid w:val="00A560B4"/>
    <w:rsid w:val="00A56DE9"/>
    <w:rsid w:val="00A578CB"/>
    <w:rsid w:val="00A579F7"/>
    <w:rsid w:val="00A57A04"/>
    <w:rsid w:val="00A57B2A"/>
    <w:rsid w:val="00A60396"/>
    <w:rsid w:val="00A605EE"/>
    <w:rsid w:val="00A60822"/>
    <w:rsid w:val="00A612AC"/>
    <w:rsid w:val="00A612C1"/>
    <w:rsid w:val="00A61B8C"/>
    <w:rsid w:val="00A62660"/>
    <w:rsid w:val="00A637AE"/>
    <w:rsid w:val="00A63955"/>
    <w:rsid w:val="00A63E3D"/>
    <w:rsid w:val="00A6437C"/>
    <w:rsid w:val="00A64850"/>
    <w:rsid w:val="00A657B8"/>
    <w:rsid w:val="00A659CD"/>
    <w:rsid w:val="00A6622A"/>
    <w:rsid w:val="00A66491"/>
    <w:rsid w:val="00A665D4"/>
    <w:rsid w:val="00A66916"/>
    <w:rsid w:val="00A66A2C"/>
    <w:rsid w:val="00A66C66"/>
    <w:rsid w:val="00A6783C"/>
    <w:rsid w:val="00A67923"/>
    <w:rsid w:val="00A67A00"/>
    <w:rsid w:val="00A67F62"/>
    <w:rsid w:val="00A70351"/>
    <w:rsid w:val="00A70427"/>
    <w:rsid w:val="00A70BAC"/>
    <w:rsid w:val="00A726C1"/>
    <w:rsid w:val="00A72A60"/>
    <w:rsid w:val="00A73045"/>
    <w:rsid w:val="00A735E8"/>
    <w:rsid w:val="00A7392C"/>
    <w:rsid w:val="00A73934"/>
    <w:rsid w:val="00A7439A"/>
    <w:rsid w:val="00A74C29"/>
    <w:rsid w:val="00A750DC"/>
    <w:rsid w:val="00A7605B"/>
    <w:rsid w:val="00A7619F"/>
    <w:rsid w:val="00A76515"/>
    <w:rsid w:val="00A76C76"/>
    <w:rsid w:val="00A771D6"/>
    <w:rsid w:val="00A77247"/>
    <w:rsid w:val="00A7786D"/>
    <w:rsid w:val="00A77BF6"/>
    <w:rsid w:val="00A80520"/>
    <w:rsid w:val="00A8055A"/>
    <w:rsid w:val="00A81ADB"/>
    <w:rsid w:val="00A81CFE"/>
    <w:rsid w:val="00A82F11"/>
    <w:rsid w:val="00A83465"/>
    <w:rsid w:val="00A838C5"/>
    <w:rsid w:val="00A8398E"/>
    <w:rsid w:val="00A84023"/>
    <w:rsid w:val="00A84185"/>
    <w:rsid w:val="00A857CD"/>
    <w:rsid w:val="00A8606E"/>
    <w:rsid w:val="00A86B49"/>
    <w:rsid w:val="00A8760E"/>
    <w:rsid w:val="00A8781E"/>
    <w:rsid w:val="00A87B63"/>
    <w:rsid w:val="00A87DDF"/>
    <w:rsid w:val="00A87EF6"/>
    <w:rsid w:val="00A87F6E"/>
    <w:rsid w:val="00A90238"/>
    <w:rsid w:val="00A9166B"/>
    <w:rsid w:val="00A91E25"/>
    <w:rsid w:val="00A92B6D"/>
    <w:rsid w:val="00A939D2"/>
    <w:rsid w:val="00A94B53"/>
    <w:rsid w:val="00A94E54"/>
    <w:rsid w:val="00A94EA2"/>
    <w:rsid w:val="00A94F75"/>
    <w:rsid w:val="00A951D6"/>
    <w:rsid w:val="00A95547"/>
    <w:rsid w:val="00A955AF"/>
    <w:rsid w:val="00A957B0"/>
    <w:rsid w:val="00A965F7"/>
    <w:rsid w:val="00A9755C"/>
    <w:rsid w:val="00A97906"/>
    <w:rsid w:val="00A97BD9"/>
    <w:rsid w:val="00AA017F"/>
    <w:rsid w:val="00AA0AAB"/>
    <w:rsid w:val="00AA0B49"/>
    <w:rsid w:val="00AA140F"/>
    <w:rsid w:val="00AA1E5D"/>
    <w:rsid w:val="00AA200F"/>
    <w:rsid w:val="00AA27C7"/>
    <w:rsid w:val="00AA3814"/>
    <w:rsid w:val="00AA3F20"/>
    <w:rsid w:val="00AA4212"/>
    <w:rsid w:val="00AA4640"/>
    <w:rsid w:val="00AA4BFD"/>
    <w:rsid w:val="00AA4FDC"/>
    <w:rsid w:val="00AA5810"/>
    <w:rsid w:val="00AA5D0D"/>
    <w:rsid w:val="00AA79F0"/>
    <w:rsid w:val="00AB00A6"/>
    <w:rsid w:val="00AB0AEF"/>
    <w:rsid w:val="00AB1499"/>
    <w:rsid w:val="00AB159A"/>
    <w:rsid w:val="00AB1711"/>
    <w:rsid w:val="00AB1864"/>
    <w:rsid w:val="00AB1A84"/>
    <w:rsid w:val="00AB30DB"/>
    <w:rsid w:val="00AB501D"/>
    <w:rsid w:val="00AB51EA"/>
    <w:rsid w:val="00AB53C5"/>
    <w:rsid w:val="00AB62A8"/>
    <w:rsid w:val="00AB7235"/>
    <w:rsid w:val="00AB7881"/>
    <w:rsid w:val="00AB7913"/>
    <w:rsid w:val="00AC1954"/>
    <w:rsid w:val="00AC1AFF"/>
    <w:rsid w:val="00AC1BF5"/>
    <w:rsid w:val="00AC1C6F"/>
    <w:rsid w:val="00AC25A3"/>
    <w:rsid w:val="00AC2F11"/>
    <w:rsid w:val="00AC37CC"/>
    <w:rsid w:val="00AC37E2"/>
    <w:rsid w:val="00AC392B"/>
    <w:rsid w:val="00AC3D91"/>
    <w:rsid w:val="00AC510F"/>
    <w:rsid w:val="00AC51EC"/>
    <w:rsid w:val="00AC538D"/>
    <w:rsid w:val="00AC5717"/>
    <w:rsid w:val="00AC57B9"/>
    <w:rsid w:val="00AC58DF"/>
    <w:rsid w:val="00AC5B02"/>
    <w:rsid w:val="00AC64B1"/>
    <w:rsid w:val="00AC65DD"/>
    <w:rsid w:val="00AC6ED8"/>
    <w:rsid w:val="00AC72DA"/>
    <w:rsid w:val="00AD04F2"/>
    <w:rsid w:val="00AD1004"/>
    <w:rsid w:val="00AD113B"/>
    <w:rsid w:val="00AD12CB"/>
    <w:rsid w:val="00AD1E14"/>
    <w:rsid w:val="00AD1EE2"/>
    <w:rsid w:val="00AD1FC8"/>
    <w:rsid w:val="00AD23CC"/>
    <w:rsid w:val="00AD2744"/>
    <w:rsid w:val="00AD280C"/>
    <w:rsid w:val="00AD3B43"/>
    <w:rsid w:val="00AD3E96"/>
    <w:rsid w:val="00AD40EF"/>
    <w:rsid w:val="00AD4A9E"/>
    <w:rsid w:val="00AD4BBC"/>
    <w:rsid w:val="00AD4C89"/>
    <w:rsid w:val="00AD4E37"/>
    <w:rsid w:val="00AD66A1"/>
    <w:rsid w:val="00AD696A"/>
    <w:rsid w:val="00AD6CAD"/>
    <w:rsid w:val="00AD6E2B"/>
    <w:rsid w:val="00AD6E45"/>
    <w:rsid w:val="00AE16C9"/>
    <w:rsid w:val="00AE22A6"/>
    <w:rsid w:val="00AE4177"/>
    <w:rsid w:val="00AE50D2"/>
    <w:rsid w:val="00AE595B"/>
    <w:rsid w:val="00AE5F6B"/>
    <w:rsid w:val="00AE6C90"/>
    <w:rsid w:val="00AE769A"/>
    <w:rsid w:val="00AE7B15"/>
    <w:rsid w:val="00AF04FD"/>
    <w:rsid w:val="00AF07C4"/>
    <w:rsid w:val="00AF0844"/>
    <w:rsid w:val="00AF0926"/>
    <w:rsid w:val="00AF0AC0"/>
    <w:rsid w:val="00AF1060"/>
    <w:rsid w:val="00AF106C"/>
    <w:rsid w:val="00AF1827"/>
    <w:rsid w:val="00AF1DC3"/>
    <w:rsid w:val="00AF1ED3"/>
    <w:rsid w:val="00AF2156"/>
    <w:rsid w:val="00AF2355"/>
    <w:rsid w:val="00AF2429"/>
    <w:rsid w:val="00AF2663"/>
    <w:rsid w:val="00AF2892"/>
    <w:rsid w:val="00AF2AA9"/>
    <w:rsid w:val="00AF2B3C"/>
    <w:rsid w:val="00AF2DC1"/>
    <w:rsid w:val="00AF3399"/>
    <w:rsid w:val="00AF3468"/>
    <w:rsid w:val="00AF3805"/>
    <w:rsid w:val="00AF3CB8"/>
    <w:rsid w:val="00AF4FB4"/>
    <w:rsid w:val="00AF5A74"/>
    <w:rsid w:val="00AF5A93"/>
    <w:rsid w:val="00AF5B8D"/>
    <w:rsid w:val="00AF6FC3"/>
    <w:rsid w:val="00AF7562"/>
    <w:rsid w:val="00AF7B8E"/>
    <w:rsid w:val="00B01096"/>
    <w:rsid w:val="00B017F6"/>
    <w:rsid w:val="00B01D1D"/>
    <w:rsid w:val="00B026FC"/>
    <w:rsid w:val="00B02B8F"/>
    <w:rsid w:val="00B0360B"/>
    <w:rsid w:val="00B047EE"/>
    <w:rsid w:val="00B04B51"/>
    <w:rsid w:val="00B05630"/>
    <w:rsid w:val="00B056F1"/>
    <w:rsid w:val="00B05854"/>
    <w:rsid w:val="00B05927"/>
    <w:rsid w:val="00B067D5"/>
    <w:rsid w:val="00B0683B"/>
    <w:rsid w:val="00B070AB"/>
    <w:rsid w:val="00B0722B"/>
    <w:rsid w:val="00B10A98"/>
    <w:rsid w:val="00B10AAA"/>
    <w:rsid w:val="00B10EDD"/>
    <w:rsid w:val="00B116BD"/>
    <w:rsid w:val="00B1172D"/>
    <w:rsid w:val="00B12778"/>
    <w:rsid w:val="00B13042"/>
    <w:rsid w:val="00B13204"/>
    <w:rsid w:val="00B137A0"/>
    <w:rsid w:val="00B13BF3"/>
    <w:rsid w:val="00B1419F"/>
    <w:rsid w:val="00B14DB2"/>
    <w:rsid w:val="00B14E15"/>
    <w:rsid w:val="00B14E7A"/>
    <w:rsid w:val="00B14FBD"/>
    <w:rsid w:val="00B14FCC"/>
    <w:rsid w:val="00B152FA"/>
    <w:rsid w:val="00B15A47"/>
    <w:rsid w:val="00B16ECF"/>
    <w:rsid w:val="00B1748C"/>
    <w:rsid w:val="00B20558"/>
    <w:rsid w:val="00B2176A"/>
    <w:rsid w:val="00B2208D"/>
    <w:rsid w:val="00B22257"/>
    <w:rsid w:val="00B22CC1"/>
    <w:rsid w:val="00B234D9"/>
    <w:rsid w:val="00B2394D"/>
    <w:rsid w:val="00B24831"/>
    <w:rsid w:val="00B24E71"/>
    <w:rsid w:val="00B24F91"/>
    <w:rsid w:val="00B2533F"/>
    <w:rsid w:val="00B25343"/>
    <w:rsid w:val="00B2549D"/>
    <w:rsid w:val="00B2561A"/>
    <w:rsid w:val="00B25949"/>
    <w:rsid w:val="00B25A79"/>
    <w:rsid w:val="00B25AD4"/>
    <w:rsid w:val="00B26150"/>
    <w:rsid w:val="00B261AA"/>
    <w:rsid w:val="00B2646C"/>
    <w:rsid w:val="00B266F8"/>
    <w:rsid w:val="00B275AF"/>
    <w:rsid w:val="00B30114"/>
    <w:rsid w:val="00B31201"/>
    <w:rsid w:val="00B314E6"/>
    <w:rsid w:val="00B3174B"/>
    <w:rsid w:val="00B32511"/>
    <w:rsid w:val="00B32E4F"/>
    <w:rsid w:val="00B32EB1"/>
    <w:rsid w:val="00B33599"/>
    <w:rsid w:val="00B33655"/>
    <w:rsid w:val="00B33C2A"/>
    <w:rsid w:val="00B33D19"/>
    <w:rsid w:val="00B34D76"/>
    <w:rsid w:val="00B35492"/>
    <w:rsid w:val="00B35B6B"/>
    <w:rsid w:val="00B36241"/>
    <w:rsid w:val="00B37A00"/>
    <w:rsid w:val="00B37F51"/>
    <w:rsid w:val="00B401D5"/>
    <w:rsid w:val="00B4025A"/>
    <w:rsid w:val="00B40CC6"/>
    <w:rsid w:val="00B40D29"/>
    <w:rsid w:val="00B40D9F"/>
    <w:rsid w:val="00B41E32"/>
    <w:rsid w:val="00B4203B"/>
    <w:rsid w:val="00B427B1"/>
    <w:rsid w:val="00B42E66"/>
    <w:rsid w:val="00B430A6"/>
    <w:rsid w:val="00B43769"/>
    <w:rsid w:val="00B43DD2"/>
    <w:rsid w:val="00B43F5D"/>
    <w:rsid w:val="00B44C5D"/>
    <w:rsid w:val="00B44D95"/>
    <w:rsid w:val="00B451D5"/>
    <w:rsid w:val="00B456DA"/>
    <w:rsid w:val="00B459D6"/>
    <w:rsid w:val="00B517B8"/>
    <w:rsid w:val="00B53434"/>
    <w:rsid w:val="00B53A5F"/>
    <w:rsid w:val="00B54903"/>
    <w:rsid w:val="00B54D44"/>
    <w:rsid w:val="00B552F3"/>
    <w:rsid w:val="00B55C3A"/>
    <w:rsid w:val="00B563B2"/>
    <w:rsid w:val="00B56E9A"/>
    <w:rsid w:val="00B570AE"/>
    <w:rsid w:val="00B57A46"/>
    <w:rsid w:val="00B57F97"/>
    <w:rsid w:val="00B57FB7"/>
    <w:rsid w:val="00B57FE3"/>
    <w:rsid w:val="00B601C2"/>
    <w:rsid w:val="00B627A6"/>
    <w:rsid w:val="00B63866"/>
    <w:rsid w:val="00B6398E"/>
    <w:rsid w:val="00B639E6"/>
    <w:rsid w:val="00B641EF"/>
    <w:rsid w:val="00B642CC"/>
    <w:rsid w:val="00B6465B"/>
    <w:rsid w:val="00B657AB"/>
    <w:rsid w:val="00B657E0"/>
    <w:rsid w:val="00B65834"/>
    <w:rsid w:val="00B658D0"/>
    <w:rsid w:val="00B65A39"/>
    <w:rsid w:val="00B65A8C"/>
    <w:rsid w:val="00B65DA6"/>
    <w:rsid w:val="00B66D8B"/>
    <w:rsid w:val="00B6718D"/>
    <w:rsid w:val="00B67380"/>
    <w:rsid w:val="00B67CDE"/>
    <w:rsid w:val="00B67D96"/>
    <w:rsid w:val="00B67DC1"/>
    <w:rsid w:val="00B700F6"/>
    <w:rsid w:val="00B71265"/>
    <w:rsid w:val="00B71775"/>
    <w:rsid w:val="00B71826"/>
    <w:rsid w:val="00B71F7B"/>
    <w:rsid w:val="00B721BC"/>
    <w:rsid w:val="00B73AE3"/>
    <w:rsid w:val="00B74CD8"/>
    <w:rsid w:val="00B75740"/>
    <w:rsid w:val="00B759D1"/>
    <w:rsid w:val="00B75B5E"/>
    <w:rsid w:val="00B768C6"/>
    <w:rsid w:val="00B76AD0"/>
    <w:rsid w:val="00B7747D"/>
    <w:rsid w:val="00B77FAB"/>
    <w:rsid w:val="00B80200"/>
    <w:rsid w:val="00B80270"/>
    <w:rsid w:val="00B80C41"/>
    <w:rsid w:val="00B81A44"/>
    <w:rsid w:val="00B81DF4"/>
    <w:rsid w:val="00B8236C"/>
    <w:rsid w:val="00B82DE6"/>
    <w:rsid w:val="00B82F0C"/>
    <w:rsid w:val="00B83498"/>
    <w:rsid w:val="00B8362E"/>
    <w:rsid w:val="00B83656"/>
    <w:rsid w:val="00B845EF"/>
    <w:rsid w:val="00B84D04"/>
    <w:rsid w:val="00B84E72"/>
    <w:rsid w:val="00B861E0"/>
    <w:rsid w:val="00B861F8"/>
    <w:rsid w:val="00B862E4"/>
    <w:rsid w:val="00B86BA7"/>
    <w:rsid w:val="00B873C8"/>
    <w:rsid w:val="00B91570"/>
    <w:rsid w:val="00B91627"/>
    <w:rsid w:val="00B91B85"/>
    <w:rsid w:val="00B91BE4"/>
    <w:rsid w:val="00B93228"/>
    <w:rsid w:val="00B93578"/>
    <w:rsid w:val="00B9376A"/>
    <w:rsid w:val="00B9379B"/>
    <w:rsid w:val="00B949F0"/>
    <w:rsid w:val="00B94A0E"/>
    <w:rsid w:val="00B94CE2"/>
    <w:rsid w:val="00B95972"/>
    <w:rsid w:val="00B95AA7"/>
    <w:rsid w:val="00B96A94"/>
    <w:rsid w:val="00B96C69"/>
    <w:rsid w:val="00B96ED2"/>
    <w:rsid w:val="00B97609"/>
    <w:rsid w:val="00B97665"/>
    <w:rsid w:val="00B97688"/>
    <w:rsid w:val="00B979D2"/>
    <w:rsid w:val="00B97D65"/>
    <w:rsid w:val="00BA0322"/>
    <w:rsid w:val="00BA0A99"/>
    <w:rsid w:val="00BA0B45"/>
    <w:rsid w:val="00BA14C7"/>
    <w:rsid w:val="00BA153E"/>
    <w:rsid w:val="00BA1DB6"/>
    <w:rsid w:val="00BA1F2D"/>
    <w:rsid w:val="00BA22D4"/>
    <w:rsid w:val="00BA2A4C"/>
    <w:rsid w:val="00BA3FE9"/>
    <w:rsid w:val="00BA45FE"/>
    <w:rsid w:val="00BA53D1"/>
    <w:rsid w:val="00BA60CA"/>
    <w:rsid w:val="00BB1035"/>
    <w:rsid w:val="00BB2260"/>
    <w:rsid w:val="00BB3519"/>
    <w:rsid w:val="00BB400E"/>
    <w:rsid w:val="00BB408B"/>
    <w:rsid w:val="00BB46DB"/>
    <w:rsid w:val="00BB50A8"/>
    <w:rsid w:val="00BB54AF"/>
    <w:rsid w:val="00BB56FC"/>
    <w:rsid w:val="00BB5B70"/>
    <w:rsid w:val="00BB5F9F"/>
    <w:rsid w:val="00BB6C32"/>
    <w:rsid w:val="00BB7006"/>
    <w:rsid w:val="00BB7481"/>
    <w:rsid w:val="00BB77CB"/>
    <w:rsid w:val="00BC0ED7"/>
    <w:rsid w:val="00BC1F4E"/>
    <w:rsid w:val="00BC2558"/>
    <w:rsid w:val="00BC273D"/>
    <w:rsid w:val="00BC2C9C"/>
    <w:rsid w:val="00BC35CD"/>
    <w:rsid w:val="00BC5378"/>
    <w:rsid w:val="00BC574C"/>
    <w:rsid w:val="00BC6B25"/>
    <w:rsid w:val="00BC6C60"/>
    <w:rsid w:val="00BC6D57"/>
    <w:rsid w:val="00BC7A72"/>
    <w:rsid w:val="00BD0490"/>
    <w:rsid w:val="00BD0999"/>
    <w:rsid w:val="00BD1CAA"/>
    <w:rsid w:val="00BD1D3B"/>
    <w:rsid w:val="00BD1FBA"/>
    <w:rsid w:val="00BD2283"/>
    <w:rsid w:val="00BD305B"/>
    <w:rsid w:val="00BD32A3"/>
    <w:rsid w:val="00BD3B6A"/>
    <w:rsid w:val="00BD5CBA"/>
    <w:rsid w:val="00BD7804"/>
    <w:rsid w:val="00BD7EAA"/>
    <w:rsid w:val="00BE0867"/>
    <w:rsid w:val="00BE0BA7"/>
    <w:rsid w:val="00BE219E"/>
    <w:rsid w:val="00BE26E3"/>
    <w:rsid w:val="00BE294F"/>
    <w:rsid w:val="00BE3DBF"/>
    <w:rsid w:val="00BE5C2A"/>
    <w:rsid w:val="00BE62A9"/>
    <w:rsid w:val="00BE6B40"/>
    <w:rsid w:val="00BE7A84"/>
    <w:rsid w:val="00BF03B3"/>
    <w:rsid w:val="00BF0676"/>
    <w:rsid w:val="00BF0943"/>
    <w:rsid w:val="00BF2DF0"/>
    <w:rsid w:val="00BF2F18"/>
    <w:rsid w:val="00BF3C33"/>
    <w:rsid w:val="00BF471C"/>
    <w:rsid w:val="00BF4B06"/>
    <w:rsid w:val="00BF4FAB"/>
    <w:rsid w:val="00BF50EF"/>
    <w:rsid w:val="00BF54CB"/>
    <w:rsid w:val="00BF5637"/>
    <w:rsid w:val="00BF5A83"/>
    <w:rsid w:val="00BF5DC1"/>
    <w:rsid w:val="00BF5F31"/>
    <w:rsid w:val="00BF7844"/>
    <w:rsid w:val="00BF7AA5"/>
    <w:rsid w:val="00BF7C57"/>
    <w:rsid w:val="00BF7F1A"/>
    <w:rsid w:val="00C0136D"/>
    <w:rsid w:val="00C01DB9"/>
    <w:rsid w:val="00C0244B"/>
    <w:rsid w:val="00C02673"/>
    <w:rsid w:val="00C035C8"/>
    <w:rsid w:val="00C03A30"/>
    <w:rsid w:val="00C03D31"/>
    <w:rsid w:val="00C03D85"/>
    <w:rsid w:val="00C04778"/>
    <w:rsid w:val="00C04F93"/>
    <w:rsid w:val="00C058AE"/>
    <w:rsid w:val="00C05E7F"/>
    <w:rsid w:val="00C0671A"/>
    <w:rsid w:val="00C06E8A"/>
    <w:rsid w:val="00C10B7B"/>
    <w:rsid w:val="00C113C7"/>
    <w:rsid w:val="00C11EE6"/>
    <w:rsid w:val="00C12A10"/>
    <w:rsid w:val="00C13440"/>
    <w:rsid w:val="00C137B1"/>
    <w:rsid w:val="00C1390C"/>
    <w:rsid w:val="00C15039"/>
    <w:rsid w:val="00C150BC"/>
    <w:rsid w:val="00C15350"/>
    <w:rsid w:val="00C202D8"/>
    <w:rsid w:val="00C20622"/>
    <w:rsid w:val="00C20A59"/>
    <w:rsid w:val="00C212B1"/>
    <w:rsid w:val="00C218A5"/>
    <w:rsid w:val="00C21C1D"/>
    <w:rsid w:val="00C21C7E"/>
    <w:rsid w:val="00C22BF4"/>
    <w:rsid w:val="00C23C99"/>
    <w:rsid w:val="00C24109"/>
    <w:rsid w:val="00C24BE0"/>
    <w:rsid w:val="00C2573B"/>
    <w:rsid w:val="00C25856"/>
    <w:rsid w:val="00C26AC0"/>
    <w:rsid w:val="00C26E06"/>
    <w:rsid w:val="00C27084"/>
    <w:rsid w:val="00C274A9"/>
    <w:rsid w:val="00C27D9D"/>
    <w:rsid w:val="00C3099F"/>
    <w:rsid w:val="00C30EAD"/>
    <w:rsid w:val="00C313C5"/>
    <w:rsid w:val="00C31D3E"/>
    <w:rsid w:val="00C3215D"/>
    <w:rsid w:val="00C324BA"/>
    <w:rsid w:val="00C324D0"/>
    <w:rsid w:val="00C32A97"/>
    <w:rsid w:val="00C3315B"/>
    <w:rsid w:val="00C33319"/>
    <w:rsid w:val="00C333FA"/>
    <w:rsid w:val="00C33E51"/>
    <w:rsid w:val="00C33F1F"/>
    <w:rsid w:val="00C34C61"/>
    <w:rsid w:val="00C34EA4"/>
    <w:rsid w:val="00C3539C"/>
    <w:rsid w:val="00C353A3"/>
    <w:rsid w:val="00C355BD"/>
    <w:rsid w:val="00C35AD5"/>
    <w:rsid w:val="00C360BA"/>
    <w:rsid w:val="00C36A9B"/>
    <w:rsid w:val="00C3703E"/>
    <w:rsid w:val="00C370CE"/>
    <w:rsid w:val="00C379B0"/>
    <w:rsid w:val="00C37AE4"/>
    <w:rsid w:val="00C4036B"/>
    <w:rsid w:val="00C40413"/>
    <w:rsid w:val="00C40429"/>
    <w:rsid w:val="00C40A5B"/>
    <w:rsid w:val="00C40AFF"/>
    <w:rsid w:val="00C4137B"/>
    <w:rsid w:val="00C414A6"/>
    <w:rsid w:val="00C41700"/>
    <w:rsid w:val="00C41AF2"/>
    <w:rsid w:val="00C42397"/>
    <w:rsid w:val="00C436FA"/>
    <w:rsid w:val="00C43EEA"/>
    <w:rsid w:val="00C442E0"/>
    <w:rsid w:val="00C44C82"/>
    <w:rsid w:val="00C44F91"/>
    <w:rsid w:val="00C44FA5"/>
    <w:rsid w:val="00C465D6"/>
    <w:rsid w:val="00C46944"/>
    <w:rsid w:val="00C479FE"/>
    <w:rsid w:val="00C47A31"/>
    <w:rsid w:val="00C47EA1"/>
    <w:rsid w:val="00C5034C"/>
    <w:rsid w:val="00C50786"/>
    <w:rsid w:val="00C50D05"/>
    <w:rsid w:val="00C51B62"/>
    <w:rsid w:val="00C51E11"/>
    <w:rsid w:val="00C523D0"/>
    <w:rsid w:val="00C52515"/>
    <w:rsid w:val="00C5283E"/>
    <w:rsid w:val="00C53AAC"/>
    <w:rsid w:val="00C53AC4"/>
    <w:rsid w:val="00C53D33"/>
    <w:rsid w:val="00C54D43"/>
    <w:rsid w:val="00C5521C"/>
    <w:rsid w:val="00C562B3"/>
    <w:rsid w:val="00C57D49"/>
    <w:rsid w:val="00C606DF"/>
    <w:rsid w:val="00C607C1"/>
    <w:rsid w:val="00C60805"/>
    <w:rsid w:val="00C6340D"/>
    <w:rsid w:val="00C6356A"/>
    <w:rsid w:val="00C636AC"/>
    <w:rsid w:val="00C636E4"/>
    <w:rsid w:val="00C63773"/>
    <w:rsid w:val="00C64CFA"/>
    <w:rsid w:val="00C64D9C"/>
    <w:rsid w:val="00C65CEA"/>
    <w:rsid w:val="00C6733F"/>
    <w:rsid w:val="00C67387"/>
    <w:rsid w:val="00C675E8"/>
    <w:rsid w:val="00C6766D"/>
    <w:rsid w:val="00C6780D"/>
    <w:rsid w:val="00C70593"/>
    <w:rsid w:val="00C70C32"/>
    <w:rsid w:val="00C7173E"/>
    <w:rsid w:val="00C71874"/>
    <w:rsid w:val="00C71F0B"/>
    <w:rsid w:val="00C727E5"/>
    <w:rsid w:val="00C72E58"/>
    <w:rsid w:val="00C733CB"/>
    <w:rsid w:val="00C74644"/>
    <w:rsid w:val="00C746A5"/>
    <w:rsid w:val="00C74B8C"/>
    <w:rsid w:val="00C7527F"/>
    <w:rsid w:val="00C754C2"/>
    <w:rsid w:val="00C75720"/>
    <w:rsid w:val="00C757B2"/>
    <w:rsid w:val="00C7580F"/>
    <w:rsid w:val="00C759C4"/>
    <w:rsid w:val="00C75BFA"/>
    <w:rsid w:val="00C75E73"/>
    <w:rsid w:val="00C76279"/>
    <w:rsid w:val="00C80500"/>
    <w:rsid w:val="00C8072B"/>
    <w:rsid w:val="00C80C45"/>
    <w:rsid w:val="00C812D3"/>
    <w:rsid w:val="00C81308"/>
    <w:rsid w:val="00C81596"/>
    <w:rsid w:val="00C8165B"/>
    <w:rsid w:val="00C81ECD"/>
    <w:rsid w:val="00C81F62"/>
    <w:rsid w:val="00C823A7"/>
    <w:rsid w:val="00C82456"/>
    <w:rsid w:val="00C82AF1"/>
    <w:rsid w:val="00C83812"/>
    <w:rsid w:val="00C83D73"/>
    <w:rsid w:val="00C83FE1"/>
    <w:rsid w:val="00C840A8"/>
    <w:rsid w:val="00C8457A"/>
    <w:rsid w:val="00C850BA"/>
    <w:rsid w:val="00C85757"/>
    <w:rsid w:val="00C86A3D"/>
    <w:rsid w:val="00C86DFD"/>
    <w:rsid w:val="00C86E42"/>
    <w:rsid w:val="00C873F5"/>
    <w:rsid w:val="00C87491"/>
    <w:rsid w:val="00C8769A"/>
    <w:rsid w:val="00C876D6"/>
    <w:rsid w:val="00C87B5A"/>
    <w:rsid w:val="00C902C3"/>
    <w:rsid w:val="00C905BC"/>
    <w:rsid w:val="00C909E0"/>
    <w:rsid w:val="00C90C65"/>
    <w:rsid w:val="00C91261"/>
    <w:rsid w:val="00C92E2E"/>
    <w:rsid w:val="00C935BF"/>
    <w:rsid w:val="00C9399E"/>
    <w:rsid w:val="00C94DA8"/>
    <w:rsid w:val="00C96BF4"/>
    <w:rsid w:val="00C97497"/>
    <w:rsid w:val="00CA17BF"/>
    <w:rsid w:val="00CA1987"/>
    <w:rsid w:val="00CA2776"/>
    <w:rsid w:val="00CA3310"/>
    <w:rsid w:val="00CA4450"/>
    <w:rsid w:val="00CA4A30"/>
    <w:rsid w:val="00CA4DC2"/>
    <w:rsid w:val="00CA519C"/>
    <w:rsid w:val="00CA543D"/>
    <w:rsid w:val="00CA561F"/>
    <w:rsid w:val="00CA6203"/>
    <w:rsid w:val="00CA63F0"/>
    <w:rsid w:val="00CA6445"/>
    <w:rsid w:val="00CA6846"/>
    <w:rsid w:val="00CA7292"/>
    <w:rsid w:val="00CB01B9"/>
    <w:rsid w:val="00CB19D5"/>
    <w:rsid w:val="00CB29C2"/>
    <w:rsid w:val="00CB3226"/>
    <w:rsid w:val="00CB3791"/>
    <w:rsid w:val="00CB49CC"/>
    <w:rsid w:val="00CB49ED"/>
    <w:rsid w:val="00CB4D3B"/>
    <w:rsid w:val="00CB533F"/>
    <w:rsid w:val="00CB53C2"/>
    <w:rsid w:val="00CB5425"/>
    <w:rsid w:val="00CB5531"/>
    <w:rsid w:val="00CB5E2F"/>
    <w:rsid w:val="00CB5E96"/>
    <w:rsid w:val="00CB6556"/>
    <w:rsid w:val="00CB7389"/>
    <w:rsid w:val="00CB783D"/>
    <w:rsid w:val="00CB7CC3"/>
    <w:rsid w:val="00CB7EC3"/>
    <w:rsid w:val="00CC0FCE"/>
    <w:rsid w:val="00CC1B9E"/>
    <w:rsid w:val="00CC2F8E"/>
    <w:rsid w:val="00CC34BA"/>
    <w:rsid w:val="00CC372E"/>
    <w:rsid w:val="00CC477F"/>
    <w:rsid w:val="00CC5048"/>
    <w:rsid w:val="00CC5562"/>
    <w:rsid w:val="00CC55C0"/>
    <w:rsid w:val="00CC648C"/>
    <w:rsid w:val="00CD0695"/>
    <w:rsid w:val="00CD196F"/>
    <w:rsid w:val="00CD1A7D"/>
    <w:rsid w:val="00CD1E8A"/>
    <w:rsid w:val="00CD244B"/>
    <w:rsid w:val="00CD3432"/>
    <w:rsid w:val="00CD3CDC"/>
    <w:rsid w:val="00CD3DA3"/>
    <w:rsid w:val="00CD3EBC"/>
    <w:rsid w:val="00CD4EC0"/>
    <w:rsid w:val="00CD5755"/>
    <w:rsid w:val="00CD5A8F"/>
    <w:rsid w:val="00CD5C49"/>
    <w:rsid w:val="00CD6622"/>
    <w:rsid w:val="00CD6886"/>
    <w:rsid w:val="00CD745A"/>
    <w:rsid w:val="00CD764F"/>
    <w:rsid w:val="00CD7D15"/>
    <w:rsid w:val="00CE0B45"/>
    <w:rsid w:val="00CE1145"/>
    <w:rsid w:val="00CE16FA"/>
    <w:rsid w:val="00CE1812"/>
    <w:rsid w:val="00CE181E"/>
    <w:rsid w:val="00CE2077"/>
    <w:rsid w:val="00CE231E"/>
    <w:rsid w:val="00CE2464"/>
    <w:rsid w:val="00CE3013"/>
    <w:rsid w:val="00CE38F2"/>
    <w:rsid w:val="00CE3B9F"/>
    <w:rsid w:val="00CE3F53"/>
    <w:rsid w:val="00CE5390"/>
    <w:rsid w:val="00CE6A04"/>
    <w:rsid w:val="00CE6C1A"/>
    <w:rsid w:val="00CE7128"/>
    <w:rsid w:val="00CE71A2"/>
    <w:rsid w:val="00CE7F4B"/>
    <w:rsid w:val="00CF01EB"/>
    <w:rsid w:val="00CF05A7"/>
    <w:rsid w:val="00CF1F56"/>
    <w:rsid w:val="00CF2693"/>
    <w:rsid w:val="00CF2B6A"/>
    <w:rsid w:val="00CF3AE1"/>
    <w:rsid w:val="00CF42D0"/>
    <w:rsid w:val="00CF4CAC"/>
    <w:rsid w:val="00CF5BE0"/>
    <w:rsid w:val="00CF6A6E"/>
    <w:rsid w:val="00CF7445"/>
    <w:rsid w:val="00CF7597"/>
    <w:rsid w:val="00CF75ED"/>
    <w:rsid w:val="00CF77D3"/>
    <w:rsid w:val="00CF7BE7"/>
    <w:rsid w:val="00CF7F5C"/>
    <w:rsid w:val="00D003EC"/>
    <w:rsid w:val="00D00B8E"/>
    <w:rsid w:val="00D01E7B"/>
    <w:rsid w:val="00D02F28"/>
    <w:rsid w:val="00D03674"/>
    <w:rsid w:val="00D03A43"/>
    <w:rsid w:val="00D03DFC"/>
    <w:rsid w:val="00D040EE"/>
    <w:rsid w:val="00D0463A"/>
    <w:rsid w:val="00D0599B"/>
    <w:rsid w:val="00D06263"/>
    <w:rsid w:val="00D06281"/>
    <w:rsid w:val="00D06541"/>
    <w:rsid w:val="00D079D0"/>
    <w:rsid w:val="00D104F5"/>
    <w:rsid w:val="00D108F2"/>
    <w:rsid w:val="00D114BD"/>
    <w:rsid w:val="00D11A4F"/>
    <w:rsid w:val="00D11ACE"/>
    <w:rsid w:val="00D11E57"/>
    <w:rsid w:val="00D1207B"/>
    <w:rsid w:val="00D1239D"/>
    <w:rsid w:val="00D13002"/>
    <w:rsid w:val="00D1340B"/>
    <w:rsid w:val="00D13F7C"/>
    <w:rsid w:val="00D141D2"/>
    <w:rsid w:val="00D1443E"/>
    <w:rsid w:val="00D1450D"/>
    <w:rsid w:val="00D14DF9"/>
    <w:rsid w:val="00D1571F"/>
    <w:rsid w:val="00D1647B"/>
    <w:rsid w:val="00D165A3"/>
    <w:rsid w:val="00D17524"/>
    <w:rsid w:val="00D177AF"/>
    <w:rsid w:val="00D20B71"/>
    <w:rsid w:val="00D21293"/>
    <w:rsid w:val="00D21EDC"/>
    <w:rsid w:val="00D2322A"/>
    <w:rsid w:val="00D232E7"/>
    <w:rsid w:val="00D235F1"/>
    <w:rsid w:val="00D23C4D"/>
    <w:rsid w:val="00D2419D"/>
    <w:rsid w:val="00D241F3"/>
    <w:rsid w:val="00D24427"/>
    <w:rsid w:val="00D25584"/>
    <w:rsid w:val="00D2599A"/>
    <w:rsid w:val="00D25C99"/>
    <w:rsid w:val="00D25DFD"/>
    <w:rsid w:val="00D25E88"/>
    <w:rsid w:val="00D270E3"/>
    <w:rsid w:val="00D27852"/>
    <w:rsid w:val="00D27DCB"/>
    <w:rsid w:val="00D31214"/>
    <w:rsid w:val="00D32047"/>
    <w:rsid w:val="00D325E2"/>
    <w:rsid w:val="00D32779"/>
    <w:rsid w:val="00D32F72"/>
    <w:rsid w:val="00D35B22"/>
    <w:rsid w:val="00D360E5"/>
    <w:rsid w:val="00D36D79"/>
    <w:rsid w:val="00D36FC4"/>
    <w:rsid w:val="00D37237"/>
    <w:rsid w:val="00D37D5B"/>
    <w:rsid w:val="00D4124B"/>
    <w:rsid w:val="00D4147D"/>
    <w:rsid w:val="00D41786"/>
    <w:rsid w:val="00D43035"/>
    <w:rsid w:val="00D441F9"/>
    <w:rsid w:val="00D44356"/>
    <w:rsid w:val="00D457CE"/>
    <w:rsid w:val="00D4613E"/>
    <w:rsid w:val="00D46909"/>
    <w:rsid w:val="00D4749D"/>
    <w:rsid w:val="00D47731"/>
    <w:rsid w:val="00D50439"/>
    <w:rsid w:val="00D510A7"/>
    <w:rsid w:val="00D5193A"/>
    <w:rsid w:val="00D51DB6"/>
    <w:rsid w:val="00D52E38"/>
    <w:rsid w:val="00D536E8"/>
    <w:rsid w:val="00D540B7"/>
    <w:rsid w:val="00D5665F"/>
    <w:rsid w:val="00D56FED"/>
    <w:rsid w:val="00D5728B"/>
    <w:rsid w:val="00D57A03"/>
    <w:rsid w:val="00D57CF2"/>
    <w:rsid w:val="00D57FE8"/>
    <w:rsid w:val="00D60580"/>
    <w:rsid w:val="00D6304E"/>
    <w:rsid w:val="00D639F3"/>
    <w:rsid w:val="00D643A5"/>
    <w:rsid w:val="00D64428"/>
    <w:rsid w:val="00D64F17"/>
    <w:rsid w:val="00D676E2"/>
    <w:rsid w:val="00D67C6B"/>
    <w:rsid w:val="00D706D4"/>
    <w:rsid w:val="00D71138"/>
    <w:rsid w:val="00D71BEA"/>
    <w:rsid w:val="00D71CDD"/>
    <w:rsid w:val="00D71EB4"/>
    <w:rsid w:val="00D723BA"/>
    <w:rsid w:val="00D72871"/>
    <w:rsid w:val="00D73265"/>
    <w:rsid w:val="00D73311"/>
    <w:rsid w:val="00D7359C"/>
    <w:rsid w:val="00D7413E"/>
    <w:rsid w:val="00D74600"/>
    <w:rsid w:val="00D74941"/>
    <w:rsid w:val="00D74E63"/>
    <w:rsid w:val="00D752C4"/>
    <w:rsid w:val="00D75350"/>
    <w:rsid w:val="00D75C86"/>
    <w:rsid w:val="00D76C99"/>
    <w:rsid w:val="00D76CA8"/>
    <w:rsid w:val="00D76CF0"/>
    <w:rsid w:val="00D77308"/>
    <w:rsid w:val="00D807D5"/>
    <w:rsid w:val="00D808DF"/>
    <w:rsid w:val="00D808E0"/>
    <w:rsid w:val="00D808E3"/>
    <w:rsid w:val="00D808FB"/>
    <w:rsid w:val="00D814C2"/>
    <w:rsid w:val="00D81AB1"/>
    <w:rsid w:val="00D820E7"/>
    <w:rsid w:val="00D82A9C"/>
    <w:rsid w:val="00D82BEA"/>
    <w:rsid w:val="00D82CD1"/>
    <w:rsid w:val="00D834D2"/>
    <w:rsid w:val="00D841D2"/>
    <w:rsid w:val="00D850F2"/>
    <w:rsid w:val="00D8531D"/>
    <w:rsid w:val="00D85987"/>
    <w:rsid w:val="00D85E99"/>
    <w:rsid w:val="00D866F2"/>
    <w:rsid w:val="00D8792D"/>
    <w:rsid w:val="00D87A0A"/>
    <w:rsid w:val="00D87DCC"/>
    <w:rsid w:val="00D87F8C"/>
    <w:rsid w:val="00D915B2"/>
    <w:rsid w:val="00D91933"/>
    <w:rsid w:val="00D9324A"/>
    <w:rsid w:val="00D93376"/>
    <w:rsid w:val="00D93CF0"/>
    <w:rsid w:val="00D93EF4"/>
    <w:rsid w:val="00D948E2"/>
    <w:rsid w:val="00D94F19"/>
    <w:rsid w:val="00D955B9"/>
    <w:rsid w:val="00D955EF"/>
    <w:rsid w:val="00D9661D"/>
    <w:rsid w:val="00D96DD7"/>
    <w:rsid w:val="00D97670"/>
    <w:rsid w:val="00D97696"/>
    <w:rsid w:val="00DA049F"/>
    <w:rsid w:val="00DA1533"/>
    <w:rsid w:val="00DA20D5"/>
    <w:rsid w:val="00DA22EC"/>
    <w:rsid w:val="00DA3280"/>
    <w:rsid w:val="00DA35E6"/>
    <w:rsid w:val="00DA53A8"/>
    <w:rsid w:val="00DA5701"/>
    <w:rsid w:val="00DA6A24"/>
    <w:rsid w:val="00DB02E4"/>
    <w:rsid w:val="00DB0378"/>
    <w:rsid w:val="00DB0DA9"/>
    <w:rsid w:val="00DB15CA"/>
    <w:rsid w:val="00DB161E"/>
    <w:rsid w:val="00DB1D4C"/>
    <w:rsid w:val="00DB1E76"/>
    <w:rsid w:val="00DB21F0"/>
    <w:rsid w:val="00DB289F"/>
    <w:rsid w:val="00DB2F3D"/>
    <w:rsid w:val="00DB5D55"/>
    <w:rsid w:val="00DB6465"/>
    <w:rsid w:val="00DB671E"/>
    <w:rsid w:val="00DB7DD2"/>
    <w:rsid w:val="00DC02FA"/>
    <w:rsid w:val="00DC0506"/>
    <w:rsid w:val="00DC0C81"/>
    <w:rsid w:val="00DC1890"/>
    <w:rsid w:val="00DC2222"/>
    <w:rsid w:val="00DC24DE"/>
    <w:rsid w:val="00DC259D"/>
    <w:rsid w:val="00DC3890"/>
    <w:rsid w:val="00DC4090"/>
    <w:rsid w:val="00DC4529"/>
    <w:rsid w:val="00DC4C8F"/>
    <w:rsid w:val="00DC4EBE"/>
    <w:rsid w:val="00DC5045"/>
    <w:rsid w:val="00DC510D"/>
    <w:rsid w:val="00DC5D14"/>
    <w:rsid w:val="00DC69EE"/>
    <w:rsid w:val="00DC76BC"/>
    <w:rsid w:val="00DC772A"/>
    <w:rsid w:val="00DC7D79"/>
    <w:rsid w:val="00DC7E24"/>
    <w:rsid w:val="00DD090D"/>
    <w:rsid w:val="00DD0D04"/>
    <w:rsid w:val="00DD1F8C"/>
    <w:rsid w:val="00DD2182"/>
    <w:rsid w:val="00DD21D5"/>
    <w:rsid w:val="00DD22A0"/>
    <w:rsid w:val="00DD2B78"/>
    <w:rsid w:val="00DD2F29"/>
    <w:rsid w:val="00DD36F5"/>
    <w:rsid w:val="00DD4818"/>
    <w:rsid w:val="00DD53F3"/>
    <w:rsid w:val="00DD674A"/>
    <w:rsid w:val="00DD6963"/>
    <w:rsid w:val="00DD7DA9"/>
    <w:rsid w:val="00DE0C00"/>
    <w:rsid w:val="00DE1154"/>
    <w:rsid w:val="00DE25B7"/>
    <w:rsid w:val="00DE27F7"/>
    <w:rsid w:val="00DE2A0E"/>
    <w:rsid w:val="00DE39C6"/>
    <w:rsid w:val="00DE3A5A"/>
    <w:rsid w:val="00DE3BF0"/>
    <w:rsid w:val="00DE3CD7"/>
    <w:rsid w:val="00DE3FE2"/>
    <w:rsid w:val="00DE4BAC"/>
    <w:rsid w:val="00DE4D7C"/>
    <w:rsid w:val="00DE56C8"/>
    <w:rsid w:val="00DE5722"/>
    <w:rsid w:val="00DE7A80"/>
    <w:rsid w:val="00DE7D4C"/>
    <w:rsid w:val="00DF19CA"/>
    <w:rsid w:val="00DF3585"/>
    <w:rsid w:val="00DF3A6C"/>
    <w:rsid w:val="00DF4599"/>
    <w:rsid w:val="00DF532C"/>
    <w:rsid w:val="00DF71A6"/>
    <w:rsid w:val="00DF7910"/>
    <w:rsid w:val="00DF7DEF"/>
    <w:rsid w:val="00E01DCA"/>
    <w:rsid w:val="00E025BE"/>
    <w:rsid w:val="00E02635"/>
    <w:rsid w:val="00E02EA2"/>
    <w:rsid w:val="00E03BD0"/>
    <w:rsid w:val="00E03FB3"/>
    <w:rsid w:val="00E04373"/>
    <w:rsid w:val="00E04F8E"/>
    <w:rsid w:val="00E05ACA"/>
    <w:rsid w:val="00E05DB0"/>
    <w:rsid w:val="00E05FB0"/>
    <w:rsid w:val="00E06D9E"/>
    <w:rsid w:val="00E101D3"/>
    <w:rsid w:val="00E1135F"/>
    <w:rsid w:val="00E11435"/>
    <w:rsid w:val="00E119C0"/>
    <w:rsid w:val="00E12077"/>
    <w:rsid w:val="00E1236C"/>
    <w:rsid w:val="00E128CA"/>
    <w:rsid w:val="00E12BEB"/>
    <w:rsid w:val="00E12D08"/>
    <w:rsid w:val="00E131A7"/>
    <w:rsid w:val="00E1332C"/>
    <w:rsid w:val="00E14C44"/>
    <w:rsid w:val="00E15528"/>
    <w:rsid w:val="00E165DD"/>
    <w:rsid w:val="00E16819"/>
    <w:rsid w:val="00E1696B"/>
    <w:rsid w:val="00E16A69"/>
    <w:rsid w:val="00E16DD1"/>
    <w:rsid w:val="00E171C1"/>
    <w:rsid w:val="00E1757A"/>
    <w:rsid w:val="00E1789F"/>
    <w:rsid w:val="00E20075"/>
    <w:rsid w:val="00E203FF"/>
    <w:rsid w:val="00E20918"/>
    <w:rsid w:val="00E20C56"/>
    <w:rsid w:val="00E22314"/>
    <w:rsid w:val="00E22336"/>
    <w:rsid w:val="00E23222"/>
    <w:rsid w:val="00E23627"/>
    <w:rsid w:val="00E236C5"/>
    <w:rsid w:val="00E243D3"/>
    <w:rsid w:val="00E24C21"/>
    <w:rsid w:val="00E255F5"/>
    <w:rsid w:val="00E25709"/>
    <w:rsid w:val="00E25BE2"/>
    <w:rsid w:val="00E26615"/>
    <w:rsid w:val="00E26B99"/>
    <w:rsid w:val="00E26C23"/>
    <w:rsid w:val="00E27723"/>
    <w:rsid w:val="00E27E60"/>
    <w:rsid w:val="00E315CC"/>
    <w:rsid w:val="00E31851"/>
    <w:rsid w:val="00E31C87"/>
    <w:rsid w:val="00E32115"/>
    <w:rsid w:val="00E32D55"/>
    <w:rsid w:val="00E33109"/>
    <w:rsid w:val="00E3319B"/>
    <w:rsid w:val="00E33E99"/>
    <w:rsid w:val="00E34018"/>
    <w:rsid w:val="00E3434F"/>
    <w:rsid w:val="00E347E9"/>
    <w:rsid w:val="00E34AB9"/>
    <w:rsid w:val="00E356BF"/>
    <w:rsid w:val="00E35766"/>
    <w:rsid w:val="00E36216"/>
    <w:rsid w:val="00E405B6"/>
    <w:rsid w:val="00E40BE2"/>
    <w:rsid w:val="00E40FD1"/>
    <w:rsid w:val="00E41644"/>
    <w:rsid w:val="00E41C2B"/>
    <w:rsid w:val="00E42138"/>
    <w:rsid w:val="00E42293"/>
    <w:rsid w:val="00E4246A"/>
    <w:rsid w:val="00E428F3"/>
    <w:rsid w:val="00E42C98"/>
    <w:rsid w:val="00E434EC"/>
    <w:rsid w:val="00E4396D"/>
    <w:rsid w:val="00E43A82"/>
    <w:rsid w:val="00E44A5A"/>
    <w:rsid w:val="00E44F24"/>
    <w:rsid w:val="00E457EB"/>
    <w:rsid w:val="00E45DBF"/>
    <w:rsid w:val="00E469C8"/>
    <w:rsid w:val="00E47259"/>
    <w:rsid w:val="00E472CB"/>
    <w:rsid w:val="00E47A5D"/>
    <w:rsid w:val="00E47E53"/>
    <w:rsid w:val="00E5003C"/>
    <w:rsid w:val="00E5023E"/>
    <w:rsid w:val="00E50C51"/>
    <w:rsid w:val="00E52645"/>
    <w:rsid w:val="00E53004"/>
    <w:rsid w:val="00E53D48"/>
    <w:rsid w:val="00E53F27"/>
    <w:rsid w:val="00E546E7"/>
    <w:rsid w:val="00E5518B"/>
    <w:rsid w:val="00E560B6"/>
    <w:rsid w:val="00E561A1"/>
    <w:rsid w:val="00E56C2F"/>
    <w:rsid w:val="00E57761"/>
    <w:rsid w:val="00E61565"/>
    <w:rsid w:val="00E6164C"/>
    <w:rsid w:val="00E618D0"/>
    <w:rsid w:val="00E61F1F"/>
    <w:rsid w:val="00E620AC"/>
    <w:rsid w:val="00E62293"/>
    <w:rsid w:val="00E623CE"/>
    <w:rsid w:val="00E63ED4"/>
    <w:rsid w:val="00E65150"/>
    <w:rsid w:val="00E65C8B"/>
    <w:rsid w:val="00E65E71"/>
    <w:rsid w:val="00E6666C"/>
    <w:rsid w:val="00E673AC"/>
    <w:rsid w:val="00E67836"/>
    <w:rsid w:val="00E7064F"/>
    <w:rsid w:val="00E70720"/>
    <w:rsid w:val="00E70F48"/>
    <w:rsid w:val="00E7151F"/>
    <w:rsid w:val="00E72281"/>
    <w:rsid w:val="00E72DDE"/>
    <w:rsid w:val="00E7327E"/>
    <w:rsid w:val="00E74610"/>
    <w:rsid w:val="00E748CA"/>
    <w:rsid w:val="00E74A27"/>
    <w:rsid w:val="00E75F23"/>
    <w:rsid w:val="00E75FE2"/>
    <w:rsid w:val="00E76936"/>
    <w:rsid w:val="00E770D8"/>
    <w:rsid w:val="00E77E41"/>
    <w:rsid w:val="00E804AE"/>
    <w:rsid w:val="00E80E9A"/>
    <w:rsid w:val="00E829C9"/>
    <w:rsid w:val="00E850D4"/>
    <w:rsid w:val="00E85797"/>
    <w:rsid w:val="00E857AE"/>
    <w:rsid w:val="00E861CB"/>
    <w:rsid w:val="00E86428"/>
    <w:rsid w:val="00E869E5"/>
    <w:rsid w:val="00E87A72"/>
    <w:rsid w:val="00E87C0C"/>
    <w:rsid w:val="00E90444"/>
    <w:rsid w:val="00E91010"/>
    <w:rsid w:val="00E91426"/>
    <w:rsid w:val="00E92845"/>
    <w:rsid w:val="00E92982"/>
    <w:rsid w:val="00E92BC7"/>
    <w:rsid w:val="00E93874"/>
    <w:rsid w:val="00E948AA"/>
    <w:rsid w:val="00E94B76"/>
    <w:rsid w:val="00E94E67"/>
    <w:rsid w:val="00E9516D"/>
    <w:rsid w:val="00E953DC"/>
    <w:rsid w:val="00E957CC"/>
    <w:rsid w:val="00E9618B"/>
    <w:rsid w:val="00E96C84"/>
    <w:rsid w:val="00E974D1"/>
    <w:rsid w:val="00E97A81"/>
    <w:rsid w:val="00E97A8A"/>
    <w:rsid w:val="00EA05FB"/>
    <w:rsid w:val="00EA1247"/>
    <w:rsid w:val="00EA13BA"/>
    <w:rsid w:val="00EA2F23"/>
    <w:rsid w:val="00EA4329"/>
    <w:rsid w:val="00EA4DDD"/>
    <w:rsid w:val="00EA50B5"/>
    <w:rsid w:val="00EA5F78"/>
    <w:rsid w:val="00EA645C"/>
    <w:rsid w:val="00EB02BA"/>
    <w:rsid w:val="00EB06D8"/>
    <w:rsid w:val="00EB0D59"/>
    <w:rsid w:val="00EB1787"/>
    <w:rsid w:val="00EB20EB"/>
    <w:rsid w:val="00EB2EAB"/>
    <w:rsid w:val="00EB2EF4"/>
    <w:rsid w:val="00EB3390"/>
    <w:rsid w:val="00EB39F9"/>
    <w:rsid w:val="00EB3EF7"/>
    <w:rsid w:val="00EB5096"/>
    <w:rsid w:val="00EB56DD"/>
    <w:rsid w:val="00EB61F5"/>
    <w:rsid w:val="00EB6C79"/>
    <w:rsid w:val="00EB6E39"/>
    <w:rsid w:val="00EB75AB"/>
    <w:rsid w:val="00EB79DE"/>
    <w:rsid w:val="00EB7FF7"/>
    <w:rsid w:val="00EC0E5E"/>
    <w:rsid w:val="00EC1FC0"/>
    <w:rsid w:val="00EC23CD"/>
    <w:rsid w:val="00EC3A95"/>
    <w:rsid w:val="00EC47F1"/>
    <w:rsid w:val="00EC483F"/>
    <w:rsid w:val="00EC4C53"/>
    <w:rsid w:val="00EC597D"/>
    <w:rsid w:val="00EC6A52"/>
    <w:rsid w:val="00EC743F"/>
    <w:rsid w:val="00EC7984"/>
    <w:rsid w:val="00EC7A47"/>
    <w:rsid w:val="00ED09DB"/>
    <w:rsid w:val="00ED0CD4"/>
    <w:rsid w:val="00ED0D53"/>
    <w:rsid w:val="00ED13E2"/>
    <w:rsid w:val="00ED18B9"/>
    <w:rsid w:val="00ED1904"/>
    <w:rsid w:val="00ED1DF8"/>
    <w:rsid w:val="00ED22F4"/>
    <w:rsid w:val="00ED2694"/>
    <w:rsid w:val="00ED2E72"/>
    <w:rsid w:val="00ED31F7"/>
    <w:rsid w:val="00ED3AF6"/>
    <w:rsid w:val="00ED3FF1"/>
    <w:rsid w:val="00ED42FB"/>
    <w:rsid w:val="00ED4D83"/>
    <w:rsid w:val="00ED57D3"/>
    <w:rsid w:val="00ED604F"/>
    <w:rsid w:val="00ED66CE"/>
    <w:rsid w:val="00ED6FBC"/>
    <w:rsid w:val="00ED7806"/>
    <w:rsid w:val="00EE058F"/>
    <w:rsid w:val="00EE0F16"/>
    <w:rsid w:val="00EE19AF"/>
    <w:rsid w:val="00EE1A0D"/>
    <w:rsid w:val="00EE1ADD"/>
    <w:rsid w:val="00EE1B15"/>
    <w:rsid w:val="00EE1C98"/>
    <w:rsid w:val="00EE1E34"/>
    <w:rsid w:val="00EE24B8"/>
    <w:rsid w:val="00EE300A"/>
    <w:rsid w:val="00EE388D"/>
    <w:rsid w:val="00EE3998"/>
    <w:rsid w:val="00EE3CA1"/>
    <w:rsid w:val="00EE3D89"/>
    <w:rsid w:val="00EE459D"/>
    <w:rsid w:val="00EE4DFC"/>
    <w:rsid w:val="00EE581E"/>
    <w:rsid w:val="00EE5BF7"/>
    <w:rsid w:val="00EE61FB"/>
    <w:rsid w:val="00EE62AD"/>
    <w:rsid w:val="00EE6CC3"/>
    <w:rsid w:val="00EE6CD2"/>
    <w:rsid w:val="00EE6CE1"/>
    <w:rsid w:val="00EE7E39"/>
    <w:rsid w:val="00EF17F1"/>
    <w:rsid w:val="00EF2157"/>
    <w:rsid w:val="00EF2687"/>
    <w:rsid w:val="00EF3E7A"/>
    <w:rsid w:val="00EF4048"/>
    <w:rsid w:val="00EF43CA"/>
    <w:rsid w:val="00EF457E"/>
    <w:rsid w:val="00EF4BA3"/>
    <w:rsid w:val="00EF5452"/>
    <w:rsid w:val="00EF5545"/>
    <w:rsid w:val="00EF5BC9"/>
    <w:rsid w:val="00EF672D"/>
    <w:rsid w:val="00EF6D02"/>
    <w:rsid w:val="00EF7005"/>
    <w:rsid w:val="00EF7267"/>
    <w:rsid w:val="00EF736C"/>
    <w:rsid w:val="00F00394"/>
    <w:rsid w:val="00F004E4"/>
    <w:rsid w:val="00F00AF0"/>
    <w:rsid w:val="00F00C39"/>
    <w:rsid w:val="00F00C78"/>
    <w:rsid w:val="00F00F7A"/>
    <w:rsid w:val="00F01084"/>
    <w:rsid w:val="00F0137F"/>
    <w:rsid w:val="00F01E58"/>
    <w:rsid w:val="00F0202A"/>
    <w:rsid w:val="00F02D95"/>
    <w:rsid w:val="00F03039"/>
    <w:rsid w:val="00F03080"/>
    <w:rsid w:val="00F0311D"/>
    <w:rsid w:val="00F03C08"/>
    <w:rsid w:val="00F04085"/>
    <w:rsid w:val="00F04275"/>
    <w:rsid w:val="00F04FFF"/>
    <w:rsid w:val="00F0505D"/>
    <w:rsid w:val="00F05457"/>
    <w:rsid w:val="00F055DB"/>
    <w:rsid w:val="00F0593B"/>
    <w:rsid w:val="00F06323"/>
    <w:rsid w:val="00F10600"/>
    <w:rsid w:val="00F10E31"/>
    <w:rsid w:val="00F1178C"/>
    <w:rsid w:val="00F12007"/>
    <w:rsid w:val="00F120C1"/>
    <w:rsid w:val="00F13555"/>
    <w:rsid w:val="00F13CA4"/>
    <w:rsid w:val="00F14051"/>
    <w:rsid w:val="00F15229"/>
    <w:rsid w:val="00F15326"/>
    <w:rsid w:val="00F15521"/>
    <w:rsid w:val="00F15766"/>
    <w:rsid w:val="00F15DDC"/>
    <w:rsid w:val="00F16CF1"/>
    <w:rsid w:val="00F16D9A"/>
    <w:rsid w:val="00F17086"/>
    <w:rsid w:val="00F1741D"/>
    <w:rsid w:val="00F20510"/>
    <w:rsid w:val="00F20642"/>
    <w:rsid w:val="00F21363"/>
    <w:rsid w:val="00F21553"/>
    <w:rsid w:val="00F21859"/>
    <w:rsid w:val="00F21864"/>
    <w:rsid w:val="00F21F92"/>
    <w:rsid w:val="00F22364"/>
    <w:rsid w:val="00F2282C"/>
    <w:rsid w:val="00F22AF4"/>
    <w:rsid w:val="00F239D6"/>
    <w:rsid w:val="00F23E95"/>
    <w:rsid w:val="00F250EF"/>
    <w:rsid w:val="00F25683"/>
    <w:rsid w:val="00F25E99"/>
    <w:rsid w:val="00F25F2D"/>
    <w:rsid w:val="00F26092"/>
    <w:rsid w:val="00F26250"/>
    <w:rsid w:val="00F268AD"/>
    <w:rsid w:val="00F26DB1"/>
    <w:rsid w:val="00F271DC"/>
    <w:rsid w:val="00F27250"/>
    <w:rsid w:val="00F27D4E"/>
    <w:rsid w:val="00F31180"/>
    <w:rsid w:val="00F31A88"/>
    <w:rsid w:val="00F341C7"/>
    <w:rsid w:val="00F3435D"/>
    <w:rsid w:val="00F3480A"/>
    <w:rsid w:val="00F34856"/>
    <w:rsid w:val="00F348B5"/>
    <w:rsid w:val="00F354DE"/>
    <w:rsid w:val="00F355E8"/>
    <w:rsid w:val="00F359CB"/>
    <w:rsid w:val="00F3737B"/>
    <w:rsid w:val="00F37FD6"/>
    <w:rsid w:val="00F40018"/>
    <w:rsid w:val="00F40664"/>
    <w:rsid w:val="00F40836"/>
    <w:rsid w:val="00F40F42"/>
    <w:rsid w:val="00F41BFC"/>
    <w:rsid w:val="00F42009"/>
    <w:rsid w:val="00F420DA"/>
    <w:rsid w:val="00F42339"/>
    <w:rsid w:val="00F4372C"/>
    <w:rsid w:val="00F43EFD"/>
    <w:rsid w:val="00F44085"/>
    <w:rsid w:val="00F44734"/>
    <w:rsid w:val="00F457D5"/>
    <w:rsid w:val="00F45EB1"/>
    <w:rsid w:val="00F460D9"/>
    <w:rsid w:val="00F466B4"/>
    <w:rsid w:val="00F47C29"/>
    <w:rsid w:val="00F47F36"/>
    <w:rsid w:val="00F50665"/>
    <w:rsid w:val="00F534EE"/>
    <w:rsid w:val="00F538BA"/>
    <w:rsid w:val="00F5396A"/>
    <w:rsid w:val="00F53CE0"/>
    <w:rsid w:val="00F53FE1"/>
    <w:rsid w:val="00F548BA"/>
    <w:rsid w:val="00F5554D"/>
    <w:rsid w:val="00F55A0A"/>
    <w:rsid w:val="00F5604F"/>
    <w:rsid w:val="00F564E7"/>
    <w:rsid w:val="00F57752"/>
    <w:rsid w:val="00F5798C"/>
    <w:rsid w:val="00F57C41"/>
    <w:rsid w:val="00F60153"/>
    <w:rsid w:val="00F6056F"/>
    <w:rsid w:val="00F6088A"/>
    <w:rsid w:val="00F60B38"/>
    <w:rsid w:val="00F61421"/>
    <w:rsid w:val="00F61532"/>
    <w:rsid w:val="00F616D3"/>
    <w:rsid w:val="00F6347D"/>
    <w:rsid w:val="00F63E85"/>
    <w:rsid w:val="00F63F26"/>
    <w:rsid w:val="00F64B79"/>
    <w:rsid w:val="00F64C0B"/>
    <w:rsid w:val="00F64F4D"/>
    <w:rsid w:val="00F65001"/>
    <w:rsid w:val="00F650CC"/>
    <w:rsid w:val="00F651A6"/>
    <w:rsid w:val="00F65580"/>
    <w:rsid w:val="00F66021"/>
    <w:rsid w:val="00F67654"/>
    <w:rsid w:val="00F70D03"/>
    <w:rsid w:val="00F713A2"/>
    <w:rsid w:val="00F71778"/>
    <w:rsid w:val="00F7207C"/>
    <w:rsid w:val="00F72159"/>
    <w:rsid w:val="00F7295D"/>
    <w:rsid w:val="00F72D18"/>
    <w:rsid w:val="00F72DFA"/>
    <w:rsid w:val="00F72FA1"/>
    <w:rsid w:val="00F7350E"/>
    <w:rsid w:val="00F7375C"/>
    <w:rsid w:val="00F7402A"/>
    <w:rsid w:val="00F74349"/>
    <w:rsid w:val="00F74C2D"/>
    <w:rsid w:val="00F751E2"/>
    <w:rsid w:val="00F759FD"/>
    <w:rsid w:val="00F77A0C"/>
    <w:rsid w:val="00F8053E"/>
    <w:rsid w:val="00F80E8A"/>
    <w:rsid w:val="00F80F9C"/>
    <w:rsid w:val="00F81DA2"/>
    <w:rsid w:val="00F82455"/>
    <w:rsid w:val="00F82BB9"/>
    <w:rsid w:val="00F8415E"/>
    <w:rsid w:val="00F84655"/>
    <w:rsid w:val="00F84E97"/>
    <w:rsid w:val="00F855AA"/>
    <w:rsid w:val="00F85CE1"/>
    <w:rsid w:val="00F86268"/>
    <w:rsid w:val="00F87695"/>
    <w:rsid w:val="00F87735"/>
    <w:rsid w:val="00F87767"/>
    <w:rsid w:val="00F877A7"/>
    <w:rsid w:val="00F90639"/>
    <w:rsid w:val="00F9098B"/>
    <w:rsid w:val="00F909DF"/>
    <w:rsid w:val="00F90F9C"/>
    <w:rsid w:val="00F916D0"/>
    <w:rsid w:val="00F91F02"/>
    <w:rsid w:val="00F92073"/>
    <w:rsid w:val="00F92208"/>
    <w:rsid w:val="00F922BF"/>
    <w:rsid w:val="00F922DD"/>
    <w:rsid w:val="00F92685"/>
    <w:rsid w:val="00F926AD"/>
    <w:rsid w:val="00F92936"/>
    <w:rsid w:val="00F92EA8"/>
    <w:rsid w:val="00F9341B"/>
    <w:rsid w:val="00F9362D"/>
    <w:rsid w:val="00F93780"/>
    <w:rsid w:val="00F93D8E"/>
    <w:rsid w:val="00F94408"/>
    <w:rsid w:val="00F944C2"/>
    <w:rsid w:val="00F946C5"/>
    <w:rsid w:val="00F94AD7"/>
    <w:rsid w:val="00F950E7"/>
    <w:rsid w:val="00F950F2"/>
    <w:rsid w:val="00F9585E"/>
    <w:rsid w:val="00F964B9"/>
    <w:rsid w:val="00F96BD1"/>
    <w:rsid w:val="00F971C4"/>
    <w:rsid w:val="00F9796F"/>
    <w:rsid w:val="00F97A38"/>
    <w:rsid w:val="00F97C06"/>
    <w:rsid w:val="00FA0AA5"/>
    <w:rsid w:val="00FA0BC6"/>
    <w:rsid w:val="00FA0F57"/>
    <w:rsid w:val="00FA112A"/>
    <w:rsid w:val="00FA1406"/>
    <w:rsid w:val="00FA2989"/>
    <w:rsid w:val="00FA3FEC"/>
    <w:rsid w:val="00FA4240"/>
    <w:rsid w:val="00FA4855"/>
    <w:rsid w:val="00FA48AF"/>
    <w:rsid w:val="00FA5A0A"/>
    <w:rsid w:val="00FA5C87"/>
    <w:rsid w:val="00FA698F"/>
    <w:rsid w:val="00FA715F"/>
    <w:rsid w:val="00FA7F42"/>
    <w:rsid w:val="00FB19A8"/>
    <w:rsid w:val="00FB233E"/>
    <w:rsid w:val="00FB2BEC"/>
    <w:rsid w:val="00FB2EAB"/>
    <w:rsid w:val="00FB3226"/>
    <w:rsid w:val="00FB39C9"/>
    <w:rsid w:val="00FB41F0"/>
    <w:rsid w:val="00FB42D6"/>
    <w:rsid w:val="00FB46DE"/>
    <w:rsid w:val="00FB4EC1"/>
    <w:rsid w:val="00FB4F65"/>
    <w:rsid w:val="00FB51B6"/>
    <w:rsid w:val="00FB5951"/>
    <w:rsid w:val="00FB5A2F"/>
    <w:rsid w:val="00FB78B1"/>
    <w:rsid w:val="00FC0948"/>
    <w:rsid w:val="00FC18F9"/>
    <w:rsid w:val="00FC2457"/>
    <w:rsid w:val="00FC2B59"/>
    <w:rsid w:val="00FC2D1A"/>
    <w:rsid w:val="00FC2D78"/>
    <w:rsid w:val="00FC31B4"/>
    <w:rsid w:val="00FC3766"/>
    <w:rsid w:val="00FC3F39"/>
    <w:rsid w:val="00FC3FB3"/>
    <w:rsid w:val="00FC43C2"/>
    <w:rsid w:val="00FC48F2"/>
    <w:rsid w:val="00FC55EB"/>
    <w:rsid w:val="00FC68DE"/>
    <w:rsid w:val="00FC6A50"/>
    <w:rsid w:val="00FC7845"/>
    <w:rsid w:val="00FD0281"/>
    <w:rsid w:val="00FD0819"/>
    <w:rsid w:val="00FD1B2B"/>
    <w:rsid w:val="00FD247F"/>
    <w:rsid w:val="00FD309D"/>
    <w:rsid w:val="00FD3C84"/>
    <w:rsid w:val="00FD46AF"/>
    <w:rsid w:val="00FD55BD"/>
    <w:rsid w:val="00FD5937"/>
    <w:rsid w:val="00FD5AB2"/>
    <w:rsid w:val="00FD61E3"/>
    <w:rsid w:val="00FE0942"/>
    <w:rsid w:val="00FE0D59"/>
    <w:rsid w:val="00FE143E"/>
    <w:rsid w:val="00FE182C"/>
    <w:rsid w:val="00FE3448"/>
    <w:rsid w:val="00FE3BD1"/>
    <w:rsid w:val="00FE4114"/>
    <w:rsid w:val="00FE4723"/>
    <w:rsid w:val="00FE487C"/>
    <w:rsid w:val="00FE49F3"/>
    <w:rsid w:val="00FE4B42"/>
    <w:rsid w:val="00FE4E86"/>
    <w:rsid w:val="00FE50A4"/>
    <w:rsid w:val="00FE6208"/>
    <w:rsid w:val="00FE6292"/>
    <w:rsid w:val="00FE6C2E"/>
    <w:rsid w:val="00FE70F0"/>
    <w:rsid w:val="00FE727E"/>
    <w:rsid w:val="00FE7396"/>
    <w:rsid w:val="00FE7705"/>
    <w:rsid w:val="00FE7F4A"/>
    <w:rsid w:val="00FF011C"/>
    <w:rsid w:val="00FF05AF"/>
    <w:rsid w:val="00FF1122"/>
    <w:rsid w:val="00FF22DF"/>
    <w:rsid w:val="00FF260B"/>
    <w:rsid w:val="00FF2BC9"/>
    <w:rsid w:val="00FF330B"/>
    <w:rsid w:val="00FF3AA8"/>
    <w:rsid w:val="00FF3C47"/>
    <w:rsid w:val="00FF3CDE"/>
    <w:rsid w:val="00FF3F99"/>
    <w:rsid w:val="00FF3FEE"/>
    <w:rsid w:val="00FF504B"/>
    <w:rsid w:val="00FF59D7"/>
    <w:rsid w:val="00FF5A3E"/>
    <w:rsid w:val="00FF6998"/>
    <w:rsid w:val="00FF70B8"/>
    <w:rsid w:val="00FF772A"/>
    <w:rsid w:val="00FF79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nhideWhenUsed="false" w:semiHidden="false" w:uiPriority="9" w:name="heading 2"/>
    <w:lsdException w:qFormat="true" w:unhideWhenUsed="false" w:semiHidden="fals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right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b/>
      <w:bCs/>
    </w:rPr>
  </w:style>
  <w:style w:styleId="Tijeloteksta2" w:type="paragraph">
    <w:name w:val="Body Text 2"/>
    <w:basedOn w:val="Normal"/>
    <w:pPr>
      <w:jc w:val="both"/>
    </w:pPr>
    <w:rPr>
      <w:rFonts w:cs="Arial" w:hAnsi="Arial" w:ascii="Arial"/>
    </w:rPr>
  </w:style>
  <w:style w:styleId="Uvuenotijeloteksta" w:type="paragraph">
    <w:name w:val="Body Text Indent"/>
    <w:basedOn w:val="Normal"/>
    <w:pPr>
      <w:ind w:firstLine="708"/>
      <w:jc w:val="both"/>
    </w:pPr>
    <w:rPr>
      <w:rFonts w:cs="Arial" w:hAnsi="Arial" w:ascii="Arial"/>
    </w:rPr>
  </w:style>
  <w:style w:styleId="Tijeloteksta-uvlaka2" w:type="paragraph">
    <w:name w:val="Body Text Indent 2"/>
    <w:aliases w:val="  uvlaka 2"/>
    <w:basedOn w:val="Normal"/>
    <w:pPr>
      <w:ind w:firstLine="900"/>
    </w:pPr>
    <w:rPr>
      <w:rFonts w:cs="Arial" w:hAnsi="Arial" w:ascii="Arial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-uvlaka3" w:type="paragraph">
    <w:name w:val="Body Text Indent 3"/>
    <w:aliases w:val=" uvlaka 3"/>
    <w:basedOn w:val="Normal"/>
    <w:pPr>
      <w:ind w:left="1410"/>
      <w:jc w:val="both"/>
    </w:pPr>
    <w:rPr>
      <w:rFonts w:cs="Arial" w:hAnsi="Arial" w:ascii="Arial"/>
    </w:rPr>
  </w:style>
  <w:style w:styleId="Tekstbalonia" w:type="paragraph">
    <w:name w:val="Balloon Text"/>
    <w:basedOn w:val="Normal"/>
    <w:semiHidden/>
    <w:rsid w:val="0038068E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D50439"/>
    <w:pPr>
      <w:tabs>
        <w:tab w:pos="4536" w:val="center"/>
        <w:tab w:pos="9072" w:val="right"/>
      </w:tabs>
    </w:pPr>
  </w:style>
  <w:style w:styleId="Kartadokumenta" w:type="paragraph">
    <w:name w:val="Document Map"/>
    <w:basedOn w:val="Normal"/>
    <w:semiHidden/>
    <w:rsid w:val="000837C3"/>
    <w:pPr>
      <w:shd w:fill="000080" w:color="auto" w:val="clear"/>
    </w:pPr>
    <w:rPr>
      <w:rFonts w:cs="Tahoma" w:hAnsi="Tahoma" w:ascii="Tahoma"/>
      <w:sz w:val="20"/>
      <w:szCs w:val="20"/>
    </w:rPr>
  </w:style>
  <w:style w:styleId="Odlomakpopisa" w:type="paragraph">
    <w:name w:val="List Paragraph"/>
    <w:basedOn w:val="Normal"/>
    <w:uiPriority w:val="34"/>
    <w:qFormat/>
    <w:rsid w:val="0003391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C31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31B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31B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31B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31B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right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b/>
      <w:bCs/>
    </w:rPr>
  </w:style>
  <w:style w:styleId="Tijeloteksta2" w:type="paragraph">
    <w:name w:val="Body Text 2"/>
    <w:basedOn w:val="Normal"/>
    <w:pPr>
      <w:jc w:val="both"/>
    </w:pPr>
    <w:rPr>
      <w:rFonts w:ascii="Arial" w:cs="Arial" w:hAnsi="Arial"/>
    </w:rPr>
  </w:style>
  <w:style w:styleId="Uvuenotijeloteksta" w:type="paragraph">
    <w:name w:val="Body Text Indent"/>
    <w:basedOn w:val="Normal"/>
    <w:pPr>
      <w:ind w:firstLine="708"/>
      <w:jc w:val="both"/>
    </w:pPr>
    <w:rPr>
      <w:rFonts w:ascii="Arial" w:cs="Arial" w:hAnsi="Arial"/>
    </w:rPr>
  </w:style>
  <w:style w:styleId="Tijeloteksta-uvlaka2" w:type="paragraph">
    <w:name w:val="Body Text Indent 2"/>
    <w:aliases w:val="  uvlaka 2"/>
    <w:basedOn w:val="Normal"/>
    <w:pPr>
      <w:ind w:firstLine="900"/>
    </w:pPr>
    <w:rPr>
      <w:rFonts w:ascii="Arial" w:cs="Arial" w:hAnsi="Arial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-uvlaka3" w:type="paragraph">
    <w:name w:val="Body Text Indent 3"/>
    <w:aliases w:val=" uvlaka 3"/>
    <w:basedOn w:val="Normal"/>
    <w:pPr>
      <w:ind w:left="1410"/>
      <w:jc w:val="both"/>
    </w:pPr>
    <w:rPr>
      <w:rFonts w:ascii="Arial" w:cs="Arial" w:hAnsi="Arial"/>
    </w:rPr>
  </w:style>
  <w:style w:styleId="Tekstbalonia" w:type="paragraph">
    <w:name w:val="Balloon Text"/>
    <w:basedOn w:val="Normal"/>
    <w:semiHidden/>
    <w:rsid w:val="0038068E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D50439"/>
    <w:pPr>
      <w:tabs>
        <w:tab w:pos="4536" w:val="center"/>
        <w:tab w:pos="9072" w:val="right"/>
      </w:tabs>
    </w:pPr>
  </w:style>
  <w:style w:styleId="Kartadokumenta" w:type="paragraph">
    <w:name w:val="Document Map"/>
    <w:basedOn w:val="Normal"/>
    <w:semiHidden/>
    <w:rsid w:val="000837C3"/>
    <w:pPr>
      <w:shd w:color="auto" w:fill="000080" w:val="clear"/>
    </w:pPr>
    <w:rPr>
      <w:rFonts w:ascii="Tahoma" w:cs="Tahoma" w:hAnsi="Tahoma"/>
      <w:sz w:val="20"/>
      <w:szCs w:val="20"/>
    </w:rPr>
  </w:style>
  <w:style w:styleId="Odlomakpopisa" w:type="paragraph">
    <w:name w:val="List Paragraph"/>
    <w:basedOn w:val="Normal"/>
    <w:uiPriority w:val="34"/>
    <w:qFormat/>
    <w:rsid w:val="0003391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C31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31B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31B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31B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31B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6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2160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3515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661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69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793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4551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48205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3747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86975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20496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08321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9393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08497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728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07768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57483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9726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42396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6438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6902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9494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8381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84852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83096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78415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328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9938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60285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03491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3694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204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187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909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0293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45340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6546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1199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5909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1709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5831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9685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4927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098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90857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3258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0398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1136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7621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4978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0960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86716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2993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51566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379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5375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2</izvorni_sadrzaj>
    <derivirana_varijabla naziv="DomainObject.Prostorija.Naziv_1">Soba 2</derivirana_varijabla>
  </DomainObject.Prostorija.Naziv>
  <DomainObject.Prostorija.Oznaka>
    <izvorni_sadrzaj>Soba 2</izvorni_sadrzaj>
    <derivirana_varijabla naziv="DomainObject.Prostorija.Oznaka_1">Soba 2</derivirana_varijabla>
  </DomainObject.Prostorija.Oznaka>
  <DomainObject.Obrazlozenje>
    <izvorni_sadrzaj/>
    <derivirana_varijabla naziv="DomainObject.Obrazlozenje_1"/>
  </DomainObject.Obrazlozenje>
  <DomainObject.StvarniPocetakDatum>
    <izvorni_sadrzaj>25. svibnja 2017.</izvorni_sadrzaj>
    <derivirana_varijabla naziv="DomainObject.StvarniPocetakDatum_1">25. svibnja 2017.</derivirana_varijabla>
  </DomainObject.StvarniPocetakDatum>
  <DomainObject.StvarniZavrsetakDatum>
    <izvorni_sadrzaj>25. svibnja 2017.</izvorni_sadrzaj>
    <derivirana_varijabla naziv="DomainObject.StvarniZavrsetakDatum_1">25. svibnja 2017.</derivirana_varijabla>
  </DomainObject.StvarniZavrsetakDatum>
  <DomainObject.PlaniraniZavrsetakDatum>
    <izvorni_sadrzaj>25. svibnja 2017.</izvorni_sadrzaj>
    <derivirana_varijabla naziv="DomainObject.PlaniraniZavrsetakDatum_1">25. svibnja 2017.</derivirana_varijabla>
  </DomainObject.PlaniraniZavrsetakDatum>
  <DomainObject.PlaniraniPocetakDatum>
    <izvorni_sadrzaj>25. svibnja 2017.</izvorni_sadrzaj>
    <derivirana_varijabla naziv="DomainObject.PlaniraniPocetakDatum_1">25. svibnja 2017.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10:52</izvorni_sadrzaj>
    <derivirana_varijabla naziv="DomainObject.StvarniZavrsetakVrijeme_1">10:52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25. svibnja 2017.</izvorni_sadrzaj>
    <derivirana_varijabla naziv="DomainObject.Zapisnik.DatumKreiranja_1">25. svibnja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Sp-1/2016-26</izvorni_sadrzaj>
    <derivirana_varijabla naziv="DomainObject.Zapisnik.Oznaka_1">Sp-1/2016-26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</izvorni_sadrzaj>
    <derivirana_varijabla naziv="DomainObject.Predmet.Broj_1">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Sp-1/2016</izvorni_sadrzaj>
    <derivirana_varijabla naziv="DomainObject.Predmet.OznakaBroj_1">Sp-1/2016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Ref. 4</izvorni_sadrzaj>
    <derivirana_varijabla naziv="DomainObject.Predmet.Referada.Oznaka_1">Ref. 4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Općinski sud u Velikoj Gorici</izvorni_sadrzaj>
    <derivirana_varijabla naziv="DomainObject.Predmet.Referada.Sud.Naziv_1">Općinski sud u Velikoj Gorici</derivirana_varijabla>
  </DomainObject.Predmet.Referada.Sud.Naziv>
  <DomainObject.Predmet.Referada.Sudac>
    <izvorni_sadrzaj>Marija Brozović</izvorni_sadrzaj>
    <derivirana_varijabla naziv="DomainObject.Predmet.Referada.Sudac_1">Marija Brozović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Snježana Vlahović</izvorni_sadrzaj>
    <derivirana_varijabla naziv="DomainObject.Predmet.StrankaFormated_1">  Snježana Vlahović</derivirana_varijabla>
  </DomainObject.Predmet.StrankaFormated>
  <DomainObject.Predmet.StrankaFormatedOIB>
    <izvorni_sadrzaj>  Snježana Vlahović, OIB 54085945103</izvorni_sadrzaj>
    <derivirana_varijabla naziv="DomainObject.Predmet.StrankaFormatedOIB_1">  Snježana Vlahović, OIB 54085945103</derivirana_varijabla>
  </DomainObject.Predmet.StrankaFormatedOIB>
  <DomainObject.Predmet.StrankaFormatedWithAdress>
    <izvorni_sadrzaj> Snježana Vlahović, Duga Ulica 8, 10412 Donja Lomnica</izvorni_sadrzaj>
    <derivirana_varijabla naziv="DomainObject.Predmet.StrankaFormatedWithAdress_1"> Snježana Vlahović, Duga Ulica 8, 10412 Donja Lomnica</derivirana_varijabla>
  </DomainObject.Predmet.StrankaFormatedWithAdress>
  <DomainObject.Predmet.StrankaFormatedWithAdressOIB>
    <izvorni_sadrzaj> Snježana Vlahović, OIB 54085945103, Duga Ulica 8, 10412 Donja Lomnica</izvorni_sadrzaj>
    <derivirana_varijabla naziv="DomainObject.Predmet.StrankaFormatedWithAdressOIB_1"> Snježana Vlahović, OIB 54085945103, Duga Ulica 8, 10412 Donja Lomnica</derivirana_varijabla>
  </DomainObject.Predmet.StrankaFormatedWithAdressOIB>
  <DomainObject.Predmet.StrankaWithAdress>
    <izvorni_sadrzaj>Snježana Vlahović Duga Ulica 8,10412 Donja Lomnica</izvorni_sadrzaj>
    <derivirana_varijabla naziv="DomainObject.Predmet.StrankaWithAdress_1">Snježana Vlahović Duga Ulica 8,10412 Donja Lomnica</derivirana_varijabla>
  </DomainObject.Predmet.StrankaWithAdress>
  <DomainObject.Predmet.StrankaWithAdressOIB>
    <izvorni_sadrzaj>Snježana Vlahović, OIB 54085945103, Duga Ulica 8,10412 Donja Lomnica</izvorni_sadrzaj>
    <derivirana_varijabla naziv="DomainObject.Predmet.StrankaWithAdressOIB_1">Snježana Vlahović, OIB 54085945103, Duga Ulica 8,10412 Donja Lomnica</derivirana_varijabla>
  </DomainObject.Predmet.StrankaWithAdressOIB>
  <DomainObject.Predmet.StrankaNazivFormated>
    <izvorni_sadrzaj>Snježana Vlahović</izvorni_sadrzaj>
    <derivirana_varijabla naziv="DomainObject.Predmet.StrankaNazivFormated_1">Snježana Vlahović</derivirana_varijabla>
  </DomainObject.Predmet.StrankaNazivFormated>
  <DomainObject.Predmet.StrankaNazivFormatedOIB>
    <izvorni_sadrzaj>Snježana Vlahović, OIB 54085945103</izvorni_sadrzaj>
    <derivirana_varijabla naziv="DomainObject.Predmet.StrankaNazivFormatedOIB_1">Snježana Vlahović, OIB 54085945103</derivirana_varijabla>
  </DomainObject.Predmet.StrankaNazivFormatedOIB>
  <DomainObject.Predmet.Sud.Adresa.Naselje>
    <izvorni_sadrzaj>Velika Gorica</izvorni_sadrzaj>
    <derivirana_varijabla naziv="DomainObject.Predmet.Sud.Adresa.Naselje_1">Velika Gorica</derivirana_varijabla>
  </DomainObject.Predmet.Sud.Adresa.Naselje>
  <DomainObject.Predmet.Sud.Adresa.NaseljeLokativ>
    <izvorni_sadrzaj>Velikoj Gorici</izvorni_sadrzaj>
    <derivirana_varijabla naziv="DomainObject.Predmet.Sud.Adresa.NaseljeLokativ_1">Velikoj Gorici</derivirana_varijabla>
  </DomainObject.Predmet.Sud.Adresa.NaseljeLokativ>
  <DomainObject.Predmet.Sud.Adresa.PostBroj>
    <izvorni_sadrzaj>10410</izvorni_sadrzaj>
    <derivirana_varijabla naziv="DomainObject.Predmet.Sud.Adresa.PostBroj_1">10410</derivirana_varijabla>
  </DomainObject.Predmet.Sud.Adresa.PostBroj>
  <DomainObject.Predmet.Sud.Adresa.UlicaIKBR>
    <izvorni_sadrzaj>Trg kralja Tomislava 36</izvorni_sadrzaj>
    <derivirana_varijabla naziv="DomainObject.Predmet.Sud.Adresa.UlicaIKBR_1">Trg kralja Tomislava 36</derivirana_varijabla>
  </DomainObject.Predmet.Sud.Adresa.UlicaIKBR>
  <DomainObject.Predmet.Sud.Naziv>
    <izvorni_sadrzaj>Općinski sud u Velikoj Gorici</izvorni_sadrzaj>
    <derivirana_varijabla naziv="DomainObject.Predmet.Sud.Naziv_1">Općinski sud u Velikoj Gorici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Velikoj Gorici</izvorni_sadrzaj>
    <derivirana_varijabla naziv="DomainObject.Predmet.TrenutnaLokacijaSpisa.Sud.Naziv_1">Općinski sud u Velikoj Gorici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Velikoj Gorici</izvorni_sadrzaj>
    <derivirana_varijabla naziv="DomainObject.Predmet.UstrojstvenaJedinicaVodi.Sud.Naziv_1">Općinski sud u Velikoj Gorici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Ana Klobučar</izvorni_sadrzaj>
    <derivirana_varijabla naziv="DomainObject.Predmet.Zapisnicar_1">Ana Klobučar</derivirana_varijabla>
  </DomainObject.Predmet.Zapisnicar>
  <DomainObject.Predmet.StrankaListFormated>
    <izvorni_sadrzaj>
      <item>Snježana Vlahović</item>
    </izvorni_sadrzaj>
    <derivirana_varijabla naziv="DomainObject.Predmet.StrankaListFormated_1">
      <item>Snježana Vlahović</item>
    </derivirana_varijabla>
  </DomainObject.Predmet.StrankaListFormated>
  <DomainObject.Predmet.StrankaListFormatedOIB>
    <izvorni_sadrzaj>
      <item>Snježana Vlahović, OIB 54085945103</item>
    </izvorni_sadrzaj>
    <derivirana_varijabla naziv="DomainObject.Predmet.StrankaListFormatedOIB_1">
      <item>Snježana Vlahović, OIB 54085945103</item>
    </derivirana_varijabla>
  </DomainObject.Predmet.StrankaListFormatedOIB>
  <DomainObject.Predmet.StrankaListFormatedWithAdress>
    <izvorni_sadrzaj>
      <item>Snježana Vlahović, Duga Ulica 8, 10412 Donja Lomnica</item>
    </izvorni_sadrzaj>
    <derivirana_varijabla naziv="DomainObject.Predmet.StrankaListFormatedWithAdress_1">
      <item>Snježana Vlahović, Duga Ulica 8, 10412 Donja Lomnica</item>
    </derivirana_varijabla>
  </DomainObject.Predmet.StrankaListFormatedWithAdress>
  <DomainObject.Predmet.StrankaListFormatedWithAdressOIB>
    <izvorni_sadrzaj>
      <item>Snježana Vlahović, OIB 54085945103, Duga Ulica 8, 10412 Donja Lomnica</item>
    </izvorni_sadrzaj>
    <derivirana_varijabla naziv="DomainObject.Predmet.StrankaListFormatedWithAdressOIB_1">
      <item>Snježana Vlahović, OIB 54085945103, Duga Ulica 8, 10412 Donja Lomnica</item>
    </derivirana_varijabla>
  </DomainObject.Predmet.StrankaListFormatedWithAdressOIB>
  <DomainObject.Predmet.StrankaListNazivFormated>
    <izvorni_sadrzaj>
      <item>Snježana Vlahović</item>
    </izvorni_sadrzaj>
    <derivirana_varijabla naziv="DomainObject.Predmet.StrankaListNazivFormated_1">
      <item>Snježana Vlahović</item>
    </derivirana_varijabla>
  </DomainObject.Predmet.StrankaListNazivFormated>
  <DomainObject.Predmet.StrankaListNazivFormatedOIB>
    <izvorni_sadrzaj>
      <item>Snježana Vlahović, OIB 54085945103</item>
    </izvorni_sadrzaj>
    <derivirana_varijabla naziv="DomainObject.Predmet.StrankaListNazivFormatedOIB_1">
      <item>Snježana Vlahović, OIB 54085945103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Vipnet d.o.o.</item>
      <item>Erste Card Club d.o.o.</item>
      <item>Hrvatski Telekom d.d.</item>
      <item>Hrvatska poštanska banka d.d.</item>
      <item>Hrvatska osiguravajuća kuća d.d.</item>
      <item>Erste &amp; Steiermarkische bank d.d.</item>
      <item>Croatia osiguranje d.d.</item>
      <item>Republika Hrvatska - Ministarstvo financija</item>
      <item>Financijska agencija Zagreb</item>
      <item>FINA-Poslovnica Velika Gorica</item>
      <item>ODO Velika Gorica</item>
    </izvorni_sadrzaj>
    <derivirana_varijabla naziv="DomainObject.Predmet.OstaliListFormated_1">
      <item>Vipnet d.o.o.</item>
      <item>Erste Card Club d.o.o.</item>
      <item>Hrvatski Telekom d.d.</item>
      <item>Hrvatska poštanska banka d.d.</item>
      <item>Hrvatska osiguravajuća kuća d.d.</item>
      <item>Erste &amp; Steiermarkische bank d.d.</item>
      <item>Croatia osiguranje d.d.</item>
      <item>Republika Hrvatska - Ministarstvo financija</item>
      <item>Financijska agencija Zagreb</item>
      <item>FINA-Poslovnica Velika Gorica</item>
      <item>ODO Velika Gorica</item>
    </derivirana_varijabla>
  </DomainObject.Predmet.OstaliListFormated>
  <DomainObject.Predmet.OstaliListFormatedOIB>
    <izvorni_sadrzaj>
      <item>Vipnet d.o.o.</item>
      <item>Erste Card Club d.o.o., OIB 85941596441</item>
      <item>Hrvatski Telekom d.d., OIB 81793146560</item>
      <item>Hrvatska poštanska banka d.d., OIB 87939104217</item>
      <item>Hrvatska osiguravajuća kuća d.d., OIB 00432869176</item>
      <item>Erste &amp; Steiermarkische bank d.d., OIB 23057039320</item>
      <item>Croatia osiguranje d.d., OIB 26187994862</item>
      <item>Republika Hrvatska - Ministarstvo financija, OIB 18683136487</item>
      <item>Financijska agencija Zagreb, OIB 85821130368</item>
      <item>FINA-Poslovnica Velika Gorica</item>
      <item>ODO Velika Gorica</item>
    </izvorni_sadrzaj>
    <derivirana_varijabla naziv="DomainObject.Predmet.OstaliListFormatedOIB_1">
      <item>Vipnet d.o.o.</item>
      <item>Erste Card Club d.o.o., OIB 85941596441</item>
      <item>Hrvatski Telekom d.d., OIB 81793146560</item>
      <item>Hrvatska poštanska banka d.d., OIB 87939104217</item>
      <item>Hrvatska osiguravajuća kuća d.d., OIB 00432869176</item>
      <item>Erste &amp; Steiermarkische bank d.d., OIB 23057039320</item>
      <item>Croatia osiguranje d.d., OIB 26187994862</item>
      <item>Republika Hrvatska - Ministarstvo financija, OIB 18683136487</item>
      <item>Financijska agencija Zagreb, OIB 85821130368</item>
      <item>FINA-Poslovnica Velika Gorica</item>
      <item>ODO Velika Gorica</item>
    </derivirana_varijabla>
  </DomainObject.Predmet.OstaliListFormatedOIB>
  <DomainObject.Predmet.OstaliListFormatedWithAdress>
    <izvorni_sadrzaj>
      <item>Vipnet d.o.o., Vrtni put 1, 10000 Zagreb</item>
      <item>Erste Card Club d.o.o., Praška 5, 10000 Zagreb</item>
      <item>Hrvatski Telekom d.d., R. F. Mihanovića 9, 10000 Zagreb</item>
      <item>Hrvatska poštanska banka d.d., Jurišićeva 4, 10000 Zagreb</item>
      <item>Hrvatska osiguravajuća kuća d.d., Capraška ulica 6, 10000 Zagreb</item>
      <item>Erste &amp; Steiermarkische bank d.d., Jadranski trg 3, 51000 Rijeka</item>
      <item>Croatia osiguranje d.d., Miramarska 22, 10000 Zagreb</item>
      <item>Republika Hrvatska - Ministarstvo financija, Trg kralja Tomislava 34, 10410 Velika Gorica</item>
      <item>Financijska agencija Zagreb, Ulica grada Vukovara 7, 10000 Zagreb</item>
      <item>FINA-Poslovnica Velika Gorica, Trg kralja Tomislava 33, 10410 Velika Gorica</item>
      <item>ODO Velika Gorica</item>
    </izvorni_sadrzaj>
    <derivirana_varijabla naziv="DomainObject.Predmet.OstaliListFormatedWithAdress_1">
      <item>Vipnet d.o.o., Vrtni put 1, 10000 Zagreb</item>
      <item>Erste Card Club d.o.o., Praška 5, 10000 Zagreb</item>
      <item>Hrvatski Telekom d.d., R. F. Mihanovića 9, 10000 Zagreb</item>
      <item>Hrvatska poštanska banka d.d., Jurišićeva 4, 10000 Zagreb</item>
      <item>Hrvatska osiguravajuća kuća d.d., Capraška ulica 6, 10000 Zagreb</item>
      <item>Erste &amp; Steiermarkische bank d.d., Jadranski trg 3, 51000 Rijeka</item>
      <item>Croatia osiguranje d.d., Miramarska 22, 10000 Zagreb</item>
      <item>Republika Hrvatska - Ministarstvo financija, Trg kralja Tomislava 34, 10410 Velika Gorica</item>
      <item>Financijska agencija Zagreb, Ulica grada Vukovara 7, 10000 Zagreb</item>
      <item>FINA-Poslovnica Velika Gorica, Trg kralja Tomislava 33, 10410 Velika Gorica</item>
      <item>ODO Velika Gorica</item>
    </derivirana_varijabla>
  </DomainObject.Predmet.OstaliListFormatedWithAdress>
  <DomainObject.Predmet.OstaliListFormatedWithAdressOIB>
    <izvorni_sadrzaj>
      <item>Vipnet d.o.o., Vrtni put 1, 10000 Zagreb</item>
      <item>Erste Card Club d.o.o., OIB 85941596441, Praška 5, 10000 Zagreb</item>
      <item>Hrvatski Telekom d.d., OIB 81793146560, R. F. Mihanovića 9, 10000 Zagreb</item>
      <item>Hrvatska poštanska banka d.d., OIB 87939104217, Jurišićeva 4, 10000 Zagreb</item>
      <item>Hrvatska osiguravajuća kuća d.d., OIB 00432869176, Capraška ulica 6, 10000 Zagreb</item>
      <item>Erste &amp; Steiermarkische bank d.d., OIB 23057039320, Jadranski trg 3, 51000 Rijeka</item>
      <item>Croatia osiguranje d.d., OIB 26187994862, Miramarska 22, 10000 Zagreb</item>
      <item>Republika Hrvatska - Ministarstvo financija, OIB 18683136487, Trg kralja Tomislava 34, 10410 Velika Gorica</item>
      <item>Financijska agencija Zagreb, OIB 85821130368, Ulica grada Vukovara 7, 10000 Zagreb</item>
      <item>FINA-Poslovnica Velika Gorica, Trg kralja Tomislava 33, 10410 Velika Gorica</item>
      <item>ODO Velika Gorica</item>
    </izvorni_sadrzaj>
    <derivirana_varijabla naziv="DomainObject.Predmet.OstaliListFormatedWithAdressOIB_1">
      <item>Vipnet d.o.o., Vrtni put 1, 10000 Zagreb</item>
      <item>Erste Card Club d.o.o., OIB 85941596441, Praška 5, 10000 Zagreb</item>
      <item>Hrvatski Telekom d.d., OIB 81793146560, R. F. Mihanovića 9, 10000 Zagreb</item>
      <item>Hrvatska poštanska banka d.d., OIB 87939104217, Jurišićeva 4, 10000 Zagreb</item>
      <item>Hrvatska osiguravajuća kuća d.d., OIB 00432869176, Capraška ulica 6, 10000 Zagreb</item>
      <item>Erste &amp; Steiermarkische bank d.d., OIB 23057039320, Jadranski trg 3, 51000 Rijeka</item>
      <item>Croatia osiguranje d.d., OIB 26187994862, Miramarska 22, 10000 Zagreb</item>
      <item>Republika Hrvatska - Ministarstvo financija, OIB 18683136487, Trg kralja Tomislava 34, 10410 Velika Gorica</item>
      <item>Financijska agencija Zagreb, OIB 85821130368, Ulica grada Vukovara 7, 10000 Zagreb</item>
      <item>FINA-Poslovnica Velika Gorica, Trg kralja Tomislava 33, 10410 Velika Gorica</item>
      <item>ODO Velika Gorica</item>
    </derivirana_varijabla>
  </DomainObject.Predmet.OstaliListFormatedWithAdressOIB>
  <DomainObject.Predmet.OstaliListNazivFormated>
    <izvorni_sadrzaj>
      <item>Vipnet d.o.o.</item>
      <item>Erste Card Club d.o.o.</item>
      <item>Hrvatski Telekom d.d.</item>
      <item>Hrvatska poštanska banka d.d.</item>
      <item>Hrvatska osiguravajuća kuća d.d.</item>
      <item>Erste &amp; Steiermarkische bank d.d.</item>
      <item>Croatia osiguranje d.d.</item>
      <item>Republika Hrvatska - Ministarstvo financija</item>
      <item>Financijska agencija Zagreb</item>
      <item>FINA-Poslovnica Velika Gorica</item>
      <item>ODO Velika Gorica</item>
    </izvorni_sadrzaj>
    <derivirana_varijabla naziv="DomainObject.Predmet.OstaliListNazivFormated_1">
      <item>Vipnet d.o.o.</item>
      <item>Erste Card Club d.o.o.</item>
      <item>Hrvatski Telekom d.d.</item>
      <item>Hrvatska poštanska banka d.d.</item>
      <item>Hrvatska osiguravajuća kuća d.d.</item>
      <item>Erste &amp; Steiermarkische bank d.d.</item>
      <item>Croatia osiguranje d.d.</item>
      <item>Republika Hrvatska - Ministarstvo financija</item>
      <item>Financijska agencija Zagreb</item>
      <item>FINA-Poslovnica Velika Gorica</item>
      <item>ODO Velika Gorica</item>
    </derivirana_varijabla>
  </DomainObject.Predmet.OstaliListNazivFormated>
  <DomainObject.Predmet.OstaliListNazivFormatedOIB>
    <izvorni_sadrzaj>
      <item>Vipnet d.o.o.</item>
      <item>Erste Card Club d.o.o., OIB 85941596441</item>
      <item>Hrvatski Telekom d.d., OIB 81793146560</item>
      <item>Hrvatska poštanska banka d.d., OIB 87939104217</item>
      <item>Hrvatska osiguravajuća kuća d.d., OIB 00432869176</item>
      <item>Erste &amp; Steiermarkische bank d.d., OIB 23057039320</item>
      <item>Croatia osiguranje d.d., OIB 26187994862</item>
      <item>Republika Hrvatska - Ministarstvo financija, OIB 18683136487</item>
      <item>Financijska agencija Zagreb, OIB 85821130368</item>
      <item>FINA-Poslovnica Velika Gorica</item>
      <item>ODO Velika Gorica</item>
    </izvorni_sadrzaj>
    <derivirana_varijabla naziv="DomainObject.Predmet.OstaliListNazivFormatedOIB_1">
      <item>Vipnet d.o.o.</item>
      <item>Erste Card Club d.o.o., OIB 85941596441</item>
      <item>Hrvatski Telekom d.d., OIB 81793146560</item>
      <item>Hrvatska poštanska banka d.d., OIB 87939104217</item>
      <item>Hrvatska osiguravajuća kuća d.d., OIB 00432869176</item>
      <item>Erste &amp; Steiermarkische bank d.d., OIB 23057039320</item>
      <item>Croatia osiguranje d.d., OIB 26187994862</item>
      <item>Republika Hrvatska - Ministarstvo financija, OIB 18683136487</item>
      <item>Financijska agencija Zagreb, OIB 85821130368</item>
      <item>FINA-Poslovnica Velika Gorica</item>
      <item>ODO Velika Gorica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Velikoj Gorici</izvorni_sadrzaj>
    <derivirana_varijabla naziv="DomainObject.Predmet.Sud.Parent.Naziv_1">Županijski sud u Velikoj Gorici</derivirana_varijabla>
  </DomainObject.Predmet.Sud.Parent.Naziv>
  <DomainObject.Datum>
    <izvorni_sadrzaj>25. svibnja 2017.</izvorni_sadrzaj>
    <derivirana_varijabla naziv="DomainObject.Datum_1">25. svibnja 2017.</derivirana_varijabla>
  </DomainObject.Datum>
  <DomainObject.PoslovniBrojDokumenta>
    <izvorni_sadrzaj>Sp-1/2016-26</izvorni_sadrzaj>
    <derivirana_varijabla naziv="DomainObject.PoslovniBrojDokumenta_1">Sp-1/2016-26</derivirana_varijabla>
  </DomainObject.PoslovniBrojDokumenta>
  <DomainObject.Predmet.StrankaIDrugi>
    <izvorni_sadrzaj>Snježana Vlahović</izvorni_sadrzaj>
    <derivirana_varijabla naziv="DomainObject.Predmet.StrankaIDrugi_1">Snježana Vlahović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Snježana Vlahović, OIB 54085945103, Duga Ulica 8, 10412 Donja Lomnica</izvorni_sadrzaj>
    <derivirana_varijabla naziv="DomainObject.Predmet.StrankaIDrugiAdressOIB_1">Snježana Vlahović, OIB 54085945103, Duga Ulica 8, 10412 Donja Lomnica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Snježana Vlahović</item>
      <item>Vipnet d.o.o.</item>
      <item>Erste Card Club d.o.o.</item>
      <item>Hrvatski Telekom d.d.</item>
      <item>Hrvatska poštanska banka d.d.</item>
      <item>Hrvatska osiguravajuća kuća d.d.</item>
      <item>Erste &amp; Steiermarkische bank d.d.</item>
      <item>Croatia osiguranje d.d.</item>
      <item>Republika Hrvatska - Ministarstvo financija</item>
      <item>Financijska agencija Zagreb</item>
      <item>FINA-Poslovnica Velika Gorica</item>
      <item>ODO Velika Gorica</item>
    </izvorni_sadrzaj>
    <derivirana_varijabla naziv="DomainObject.Predmet.SudioniciListNaziv_1">
      <item>Snježana Vlahović</item>
      <item>Vipnet d.o.o.</item>
      <item>Erste Card Club d.o.o.</item>
      <item>Hrvatski Telekom d.d.</item>
      <item>Hrvatska poštanska banka d.d.</item>
      <item>Hrvatska osiguravajuća kuća d.d.</item>
      <item>Erste &amp; Steiermarkische bank d.d.</item>
      <item>Croatia osiguranje d.d.</item>
      <item>Republika Hrvatska - Ministarstvo financija</item>
      <item>Financijska agencija Zagreb</item>
      <item>FINA-Poslovnica Velika Gorica</item>
      <item>ODO Velika Gorica</item>
    </derivirana_varijabla>
  </DomainObject.Predmet.SudioniciListNaziv>
  <DomainObject.Predmet.SudioniciListAdressOIB>
    <izvorni_sadrzaj>
      <item>Snježana Vlahović, OIB 54085945103, Duga Ulica 8,10412 Donja Lomnica</item>
      <item>Vipnet d.o.o., Vrtni put 1,10000 Zagreb</item>
      <item>Erste Card Club d.o.o., OIB 85941596441, Praška 5,10000 Zagreb</item>
      <item>Hrvatski Telekom d.d., OIB 81793146560, R. F. Mihanovića 9,10000 Zagreb</item>
      <item>Hrvatska poštanska banka d.d., OIB 87939104217, Jurišićeva 4,10000 Zagreb</item>
      <item>Hrvatska osiguravajuća kuća d.d., OIB 00432869176, Capraška ulica 6,10000 Zagreb</item>
      <item>Erste &amp; Steiermarkische bank d.d., OIB 23057039320, Jadranski trg 3,51000 Rijeka</item>
      <item>Croatia osiguranje d.d., OIB 26187994862, Miramarska 22,10000 Zagreb</item>
      <item>Republika Hrvatska - Ministarstvo financija, OIB 18683136487, Trg kralja Tomislava 34,10410 Velika Gorica</item>
      <item>Financijska agencija Zagreb, OIB 85821130368, Ulica grada Vukovara 7,10000 Zagreb</item>
      <item>FINA-Poslovnica Velika Gorica, Trg kralja Tomislava 33,10410 Velika Gorica</item>
      <item>ODO Velika Gorica</item>
    </izvorni_sadrzaj>
    <derivirana_varijabla naziv="DomainObject.Predmet.SudioniciListAdressOIB_1">
      <item>Snježana Vlahović, OIB 54085945103, Duga Ulica 8,10412 Donja Lomnica</item>
      <item>Vipnet d.o.o., Vrtni put 1,10000 Zagreb</item>
      <item>Erste Card Club d.o.o., OIB 85941596441, Praška 5,10000 Zagreb</item>
      <item>Hrvatski Telekom d.d., OIB 81793146560, R. F. Mihanovića 9,10000 Zagreb</item>
      <item>Hrvatska poštanska banka d.d., OIB 87939104217, Jurišićeva 4,10000 Zagreb</item>
      <item>Hrvatska osiguravajuća kuća d.d., OIB 00432869176, Capraška ulica 6,10000 Zagreb</item>
      <item>Erste &amp; Steiermarkische bank d.d., OIB 23057039320, Jadranski trg 3,51000 Rijeka</item>
      <item>Croatia osiguranje d.d., OIB 26187994862, Miramarska 22,10000 Zagreb</item>
      <item>Republika Hrvatska - Ministarstvo financija, OIB 18683136487, Trg kralja Tomislava 34,10410 Velika Gorica</item>
      <item>Financijska agencija Zagreb, OIB 85821130368, Ulica grada Vukovara 7,10000 Zagreb</item>
      <item>FINA-Poslovnica Velika Gorica, Trg kralja Tomislava 33,10410 Velika Gorica</item>
      <item>ODO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54085945103</item>
      <item>, OIB null</item>
      <item>, OIB 85941596441</item>
      <item>, OIB 81793146560</item>
      <item>, OIB 87939104217</item>
      <item>, OIB 00432869176</item>
      <item>, OIB 23057039320</item>
      <item>, OIB 26187994862</item>
      <item>, OIB 18683136487</item>
      <item>, OIB 85821130368</item>
      <item>, OIB null</item>
      <item>, OIB null</item>
    </izvorni_sadrzaj>
    <derivirana_varijabla naziv="DomainObject.Predmet.SudioniciListNazivOIB_1">
      <item>, OIB 54085945103</item>
      <item>, OIB null</item>
      <item>, OIB 85941596441</item>
      <item>, OIB 81793146560</item>
      <item>, OIB 87939104217</item>
      <item>, OIB 00432869176</item>
      <item>, OIB 23057039320</item>
      <item>, OIB 26187994862</item>
      <item>, OIB 18683136487</item>
      <item>, OIB 85821130368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F5A5D61-086D-4D66-A068-84C54B14EA4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yx</properties:Company>
  <properties:Pages>3</properties:Pages>
  <properties:Words>910</properties:Words>
  <properties:Characters>4848</properties:Characters>
  <properties:Lines>111</properties:Lines>
  <properties:Paragraphs>39</properties:Paragraphs>
  <properties:TotalTime>150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5896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2017-05-25T07:10:00Z</dcterms:created>
  <dc:creator>xy</dc:creator>
  <cp:lastModifiedBy>wsadmin</cp:lastModifiedBy>
  <cp:lastPrinted>2017-05-25T08:54:00Z</cp:lastPrinted>
  <dcterms:modified xmlns:xsi="http://www.w3.org/2001/XMLSchema-instance" xsi:type="dcterms:W3CDTF">2017-05-25T11:35:00Z</dcterms:modified>
  <cp:revision>10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Sp-1/2016-26 / Zapisnik - Pripremno ročište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