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5fa5b" w14:paraId="755fa5b" w:rsidRDefault="00C94C9A" w:rsidP="00C94C9A" w:rsidR="00C94C9A" w:rsidRPr="00C94C9A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94C9A">
        <w:rPr>
          <w:rFonts w:cs="Times New Roman" w:eastAsia="Times New Roman"/>
          <w:bCs/>
          <w:szCs w:val="20"/>
        </w:rPr>
        <w:t xml:space="preserve">                    </w:t>
      </w:r>
      <w:r w:rsidRPr="00C94C9A">
        <w:rPr>
          <w:rFonts w:cs="Times New Roman" w:eastAsia="Times New Roman"/>
          <w:noProof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4C9A" w:rsidP="00C94C9A" w:rsidR="00C94C9A" w:rsidRPr="00C94C9A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94C9A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C94C9A" w:rsidP="00C94C9A" w:rsidR="00C94C9A" w:rsidRPr="00C94C9A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94C9A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C94C9A" w:rsidP="00C94C9A" w:rsidR="00C94C9A" w:rsidRPr="00C94C9A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94C9A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C94C9A" w:rsidP="00C94C9A" w:rsidR="00C94C9A" w:rsidRPr="00C94C9A">
      <w:pPr>
        <w:tabs>
          <w:tab w:pos="4438" w:val="left"/>
        </w:tabs>
        <w:rPr>
          <w:rFonts w:cs="Times New Roman" w:eastAsia="Times New Roman"/>
          <w:bCs/>
          <w:szCs w:val="20"/>
          <w:lang w:val="en-US"/>
        </w:rPr>
      </w:pPr>
    </w:p>
    <w:p w:rsidRDefault="00C94C9A" w:rsidP="00C94C9A" w:rsidR="00C94C9A" w:rsidRPr="00C94C9A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C94C9A"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C94C9A" w:rsidP="00C94C9A" w:rsidR="00C94C9A" w:rsidRPr="00C94C9A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C94C9A" w:rsidP="00C94C9A" w:rsidR="00C94C9A" w:rsidRPr="00C94C9A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C94C9A">
        <w:rPr>
          <w:rFonts w:cs="Times New Roman" w:eastAsia="Times New Roman"/>
          <w:szCs w:val="24"/>
          <w:lang w:eastAsia="hr-HR"/>
        </w:rPr>
        <w:t>R J E Š E NJ E</w:t>
      </w:r>
    </w:p>
    <w:p w:rsidRDefault="00C94C9A" w:rsidP="00C94C9A" w:rsidR="00C94C9A" w:rsidRPr="00C94C9A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C94C9A" w:rsidP="00C94C9A" w:rsidR="00C94C9A" w:rsidRPr="00C94C9A">
      <w:pPr>
        <w:tabs>
          <w:tab w:pos="4438" w:val="left"/>
        </w:tabs>
        <w:ind w:firstLine="708"/>
        <w:rPr>
          <w:rFonts w:cs="Times New Roman" w:eastAsia="Calibri"/>
        </w:rPr>
      </w:pPr>
      <w:r w:rsidRPr="00C94C9A">
        <w:rPr>
          <w:rFonts w:cs="Times New Roman" w:eastAsia="Times New Roman"/>
          <w:szCs w:val="24"/>
          <w:lang w:eastAsia="hr-HR"/>
        </w:rPr>
        <w:t xml:space="preserve">Trgovački sud u Pazinu, po sudskoj savjetnici Mihaeli Kaligari, odlučujući o zahtjevu </w:t>
      </w:r>
      <w:r w:rsidR="00D8600C" w:rsidRPr="00FF62D9">
        <w:rPr>
          <w:rFonts w:cs="Times New Roman" w:eastAsia="Times New Roman"/>
          <w:szCs w:val="24"/>
          <w:lang w:eastAsia="hr-HR"/>
        </w:rPr>
        <w:t>Financijske agencije, Regionalnog centra Rijeka, Podružnice Pula, OIB 85821130368, Pula, Giardini 5, klase: 110-07/15-01/04 urbroja: 04-06-15-</w:t>
      </w:r>
      <w:r w:rsidR="00D8600C">
        <w:rPr>
          <w:rFonts w:cs="Times New Roman" w:eastAsia="Times New Roman"/>
          <w:szCs w:val="24"/>
          <w:lang w:eastAsia="hr-HR"/>
        </w:rPr>
        <w:t xml:space="preserve">5792 </w:t>
      </w:r>
      <w:r w:rsidR="00D8600C" w:rsidRPr="00FF62D9">
        <w:rPr>
          <w:rFonts w:cs="Times New Roman" w:eastAsia="Times New Roman"/>
          <w:szCs w:val="24"/>
          <w:lang w:eastAsia="hr-HR"/>
        </w:rPr>
        <w:t xml:space="preserve">od </w:t>
      </w:r>
      <w:r w:rsidR="00D8600C">
        <w:rPr>
          <w:rFonts w:cs="Times New Roman" w:eastAsia="Times New Roman"/>
          <w:szCs w:val="24"/>
          <w:lang w:eastAsia="hr-HR"/>
        </w:rPr>
        <w:t>28.</w:t>
      </w:r>
      <w:r w:rsidR="00D8600C" w:rsidRPr="00FF62D9">
        <w:rPr>
          <w:rFonts w:cs="Times New Roman" w:eastAsia="Times New Roman"/>
          <w:szCs w:val="24"/>
          <w:lang w:eastAsia="hr-HR"/>
        </w:rPr>
        <w:t xml:space="preserve"> listopada 2015., za provedbu skraćenog stečajnog postupka nad pravnom</w:t>
      </w:r>
      <w:r w:rsidR="00D8600C">
        <w:rPr>
          <w:rFonts w:cs="Times New Roman" w:eastAsia="Times New Roman"/>
          <w:szCs w:val="24"/>
          <w:lang w:eastAsia="hr-HR"/>
        </w:rPr>
        <w:t xml:space="preserve"> osobom</w:t>
      </w:r>
      <w:r w:rsidR="00D8600C" w:rsidRPr="00FF62D9">
        <w:rPr>
          <w:rFonts w:cs="Times New Roman" w:eastAsia="Times New Roman"/>
          <w:szCs w:val="24"/>
          <w:lang w:eastAsia="hr-HR"/>
        </w:rPr>
        <w:t xml:space="preserve"> </w:t>
      </w:r>
      <w:r w:rsidR="00D8600C">
        <w:rPr>
          <w:rFonts w:cs="Times New Roman" w:eastAsia="Times New Roman"/>
          <w:szCs w:val="24"/>
          <w:lang w:eastAsia="hr-HR"/>
        </w:rPr>
        <w:t>ZUBATAC d. o. o. Pazin, Trg slobode 2, OIB 3</w:t>
      </w:r>
      <w:r w:rsidR="00D8600C" w:rsidRPr="00CC3410">
        <w:rPr>
          <w:rFonts w:cs="Times New Roman" w:eastAsia="Times New Roman"/>
          <w:szCs w:val="24"/>
          <w:lang w:eastAsia="hr-HR"/>
        </w:rPr>
        <w:t>8248002723</w:t>
      </w:r>
      <w:r w:rsidR="00D8600C">
        <w:rPr>
          <w:rFonts w:cs="Times New Roman" w:eastAsia="Times New Roman"/>
          <w:szCs w:val="24"/>
          <w:lang w:eastAsia="hr-HR"/>
        </w:rPr>
        <w:t xml:space="preserve">, MBS </w:t>
      </w:r>
      <w:r w:rsidR="00D8600C" w:rsidRPr="00CC3410">
        <w:rPr>
          <w:rFonts w:cs="Times New Roman" w:eastAsia="Times New Roman"/>
          <w:szCs w:val="24"/>
          <w:lang w:eastAsia="hr-HR"/>
        </w:rPr>
        <w:t>130020309</w:t>
      </w:r>
      <w:r w:rsidR="00D8600C">
        <w:rPr>
          <w:rFonts w:cs="Times New Roman" w:eastAsia="Times New Roman"/>
          <w:szCs w:val="24"/>
          <w:lang w:eastAsia="hr-HR"/>
        </w:rPr>
        <w:t xml:space="preserve">, </w:t>
      </w:r>
      <w:r w:rsidR="00D8600C">
        <w:rPr>
          <w:rFonts w:cs="Times New Roman" w:eastAsia="Calibri"/>
        </w:rPr>
        <w:t>3. veljače</w:t>
      </w:r>
      <w:r w:rsidRPr="00C94C9A">
        <w:rPr>
          <w:rFonts w:cs="Times New Roman" w:eastAsia="Calibri"/>
        </w:rPr>
        <w:t xml:space="preserve"> 2016.</w:t>
      </w:r>
    </w:p>
    <w:p w:rsidRDefault="00C94C9A" w:rsidP="00C94C9A" w:rsidR="00C94C9A" w:rsidRPr="00C94C9A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C94C9A" w:rsidP="00C94C9A" w:rsidR="00C94C9A" w:rsidRPr="00C94C9A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C94C9A">
        <w:rPr>
          <w:rFonts w:cs="Times New Roman" w:eastAsia="Times New Roman"/>
          <w:szCs w:val="24"/>
          <w:lang w:eastAsia="hr-HR"/>
        </w:rPr>
        <w:t>r i j e š i o   j e</w:t>
      </w:r>
    </w:p>
    <w:p w:rsidRDefault="00C94C9A" w:rsidP="00C94C9A" w:rsidR="00C94C9A" w:rsidRPr="00C94C9A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D8600C" w:rsidP="00D8600C" w:rsidR="00C94C9A" w:rsidRPr="00D8600C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6165EF">
        <w:rPr>
          <w:rFonts w:cs="Times New Roman" w:eastAsia="Times New Roman"/>
          <w:szCs w:val="24"/>
        </w:rPr>
        <w:t>Obustavlja se postupak provedbe skraćenog stečajnog postupka nad pravnom osobom</w:t>
      </w:r>
      <w:r>
        <w:rPr>
          <w:rFonts w:cs="Times New Roman" w:eastAsia="Times New Roman"/>
          <w:szCs w:val="24"/>
          <w:lang w:eastAsia="hr-HR"/>
        </w:rPr>
        <w:t xml:space="preserve"> ZUBATAC d. o. o. Pazin, Trg slobode 2, OIB 3</w:t>
      </w:r>
      <w:r w:rsidRPr="00CC3410">
        <w:rPr>
          <w:rFonts w:cs="Times New Roman" w:eastAsia="Times New Roman"/>
          <w:szCs w:val="24"/>
          <w:lang w:eastAsia="hr-HR"/>
        </w:rPr>
        <w:t>8248002723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CC3410">
        <w:rPr>
          <w:rFonts w:cs="Times New Roman" w:eastAsia="Times New Roman"/>
          <w:szCs w:val="24"/>
          <w:lang w:eastAsia="hr-HR"/>
        </w:rPr>
        <w:t>130020309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94C9A" w:rsidP="00C94C9A" w:rsidR="00C94C9A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C94C9A" w:rsidP="00F672E1" w:rsidR="00C94C9A" w:rsidRPr="00C94C9A">
      <w:pPr>
        <w:tabs>
          <w:tab w:pos="4438" w:val="left"/>
        </w:tabs>
        <w:jc w:val="center"/>
        <w:rPr>
          <w:rFonts w:cs="Times New Roman" w:eastAsia="Calibri"/>
        </w:rPr>
      </w:pPr>
      <w:r w:rsidRPr="00C94C9A">
        <w:rPr>
          <w:rFonts w:cs="Times New Roman" w:eastAsia="Calibri"/>
        </w:rPr>
        <w:t>Obrazloženje</w:t>
      </w:r>
    </w:p>
    <w:p w:rsidRDefault="00C94C9A" w:rsidP="00C94C9A" w:rsidR="00C94C9A" w:rsidRPr="00C94C9A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8600C" w:rsidP="00D8600C" w:rsidR="00D8600C">
      <w:pPr>
        <w:ind w:firstLine="708"/>
        <w:rPr>
          <w:rFonts w:cs="Times New Roman" w:eastAsia="Times New Roman"/>
          <w:szCs w:val="24"/>
          <w:lang w:eastAsia="hr-HR"/>
        </w:rPr>
      </w:pPr>
      <w:r w:rsidRPr="00D8600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</w:t>
      </w:r>
      <w:r w:rsidRPr="00D8600C">
        <w:rPr>
          <w:rFonts w:cs="Times New Roman" w:eastAsia="Times New Roman"/>
          <w:szCs w:val="24"/>
          <w:lang w:eastAsia="hr-HR"/>
        </w:rPr>
        <w:t>za provedb</w:t>
      </w:r>
      <w:r>
        <w:rPr>
          <w:rFonts w:cs="Times New Roman" w:eastAsia="Times New Roman"/>
          <w:szCs w:val="24"/>
          <w:lang w:eastAsia="hr-HR"/>
        </w:rPr>
        <w:t>u skraćenog stečajnog postupka</w:t>
      </w:r>
      <w:r w:rsidR="00F672E1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</w:rPr>
        <w:t xml:space="preserve">rješenjem posl. br. 11 St-406/2015-3 od 30. studenog 2015. pokrenut je skraćeni stečajni postupak nad dužnikom </w:t>
      </w:r>
      <w:r>
        <w:rPr>
          <w:rFonts w:cs="Times New Roman" w:eastAsia="Times New Roman"/>
          <w:szCs w:val="24"/>
          <w:lang w:eastAsia="hr-HR"/>
        </w:rPr>
        <w:t>ZUBATAC d. o. o. Pazin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15. prosinca 2015. objavljen oglas posl. br. 11 St-406/2015-4 kojim su, </w:t>
      </w:r>
      <w:r w:rsidRPr="00F10AAD">
        <w:rPr>
          <w:rFonts w:cs="Times New Roman" w:eastAsia="Times New Roman"/>
          <w:szCs w:val="24"/>
        </w:rPr>
        <w:t>sukladno čl. 428. i 430. Stečajnog zakona (Narodne novine br. 71/15)</w:t>
      </w:r>
      <w:r>
        <w:rPr>
          <w:rFonts w:cs="Times New Roman" w:eastAsia="Times New Roman"/>
          <w:szCs w:val="24"/>
        </w:rPr>
        <w:t>,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na e-Oglasnoj ploči sudova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>dužnika da najkasnije u roku od 45 dana od objave oglasa predlože otvaranje stečajnog postupka nad dužnikom.</w:t>
      </w:r>
    </w:p>
    <w:p w:rsidRDefault="00F672E1" w:rsidP="00F672E1" w:rsidR="00F672E1" w:rsidRPr="00F672E1">
      <w:pPr>
        <w:ind w:firstLine="708"/>
      </w:pPr>
      <w:r w:rsidRPr="00F672E1">
        <w:rPr>
          <w:rFonts w:cs="Times New Roman" w:eastAsia="Times New Roman"/>
          <w:szCs w:val="24"/>
          <w:lang w:eastAsia="hr-HR"/>
        </w:rPr>
        <w:t xml:space="preserve">U tijeku postupka, uvidom u sudski registar </w:t>
      </w:r>
      <w:r>
        <w:rPr>
          <w:rFonts w:cs="Times New Roman" w:eastAsia="Times New Roman"/>
          <w:szCs w:val="24"/>
          <w:lang w:eastAsia="hr-HR"/>
        </w:rPr>
        <w:t>za dužnika</w:t>
      </w:r>
      <w:r w:rsidRPr="00F672E1">
        <w:rPr>
          <w:rFonts w:cs="Times New Roman" w:eastAsia="Times New Roman"/>
          <w:szCs w:val="24"/>
          <w:lang w:eastAsia="hr-HR"/>
        </w:rPr>
        <w:t xml:space="preserve"> utvrđeno je da</w:t>
      </w:r>
      <w:r>
        <w:rPr>
          <w:rFonts w:cs="Times New Roman" w:eastAsia="Times New Roman"/>
          <w:szCs w:val="24"/>
          <w:lang w:eastAsia="hr-HR"/>
        </w:rPr>
        <w:t xml:space="preserve"> je nad dužnikom </w:t>
      </w:r>
      <w:r w:rsidRPr="00F672E1">
        <w:rPr>
          <w:rFonts w:cs="Times New Roman" w:eastAsia="Times New Roman"/>
          <w:szCs w:val="24"/>
          <w:lang w:eastAsia="hr-HR"/>
        </w:rPr>
        <w:t xml:space="preserve">rješenjem posl. br. </w:t>
      </w:r>
      <w:r>
        <w:t>Tt-15/6876</w:t>
      </w:r>
      <w:r w:rsidRPr="00F672E1">
        <w:t>-1 od 31. prosinca 2015., na temelju čl. 70. st. 4. Zakona o sudskom (Narodne novine br. 1/95, 57/96, 1/98, 30/99, 45/99, 54/05, 40/07, 91/10, 90/11, 148/13, 93/14), pokrenut postupak brisanja iz sudskog registra.</w:t>
      </w:r>
    </w:p>
    <w:p w:rsidRDefault="00C94C9A" w:rsidP="00F672E1" w:rsidR="00C94C9A" w:rsidRPr="00C94C9A">
      <w:pPr>
        <w:tabs>
          <w:tab w:pos="4438" w:val="left"/>
        </w:tabs>
        <w:ind w:firstLine="709"/>
        <w:rPr>
          <w:rFonts w:cs="Times New Roman" w:eastAsia="Times New Roman"/>
          <w:szCs w:val="24"/>
          <w:lang w:eastAsia="hr-HR"/>
        </w:rPr>
      </w:pPr>
      <w:r w:rsidRPr="00C94C9A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C94C9A" w:rsidP="00F672E1" w:rsidR="00C94C9A" w:rsidRPr="00C94C9A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C94C9A">
        <w:rPr>
          <w:rFonts w:cs="Times New Roman" w:eastAsia="Times New Roman"/>
          <w:szCs w:val="24"/>
          <w:lang w:eastAsia="hr-HR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</w:t>
      </w:r>
      <w:r w:rsidR="00F672E1">
        <w:rPr>
          <w:rFonts w:cs="Times New Roman" w:eastAsia="Times New Roman"/>
          <w:szCs w:val="24"/>
          <w:lang w:eastAsia="hr-HR"/>
        </w:rPr>
        <w:t xml:space="preserve"> valjalo odlučiti kao u izreci.</w:t>
      </w:r>
    </w:p>
    <w:p w:rsidRDefault="00C94C9A" w:rsidP="00C94C9A" w:rsidR="00C94C9A" w:rsidRPr="00C94C9A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C94C9A">
        <w:rPr>
          <w:rFonts w:cs="Times New Roman" w:eastAsia="Times New Roman"/>
          <w:szCs w:val="24"/>
          <w:lang w:eastAsia="hr-HR"/>
        </w:rPr>
        <w:t xml:space="preserve">U Pazinu </w:t>
      </w:r>
      <w:r w:rsidR="00D8600C">
        <w:rPr>
          <w:rFonts w:cs="Times New Roman" w:eastAsia="Times New Roman"/>
          <w:szCs w:val="24"/>
          <w:lang w:eastAsia="hr-HR"/>
        </w:rPr>
        <w:t>3. veljače</w:t>
      </w:r>
      <w:r w:rsidRPr="00C94C9A">
        <w:rPr>
          <w:rFonts w:cs="Times New Roman" w:eastAsia="Times New Roman"/>
          <w:szCs w:val="24"/>
          <w:lang w:eastAsia="hr-HR"/>
        </w:rPr>
        <w:t xml:space="preserve"> 2016.</w:t>
      </w:r>
    </w:p>
    <w:p w:rsidRDefault="00C94C9A" w:rsidP="00C94C9A" w:rsidR="00C94C9A" w:rsidRPr="00C94C9A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C94C9A">
        <w:rPr>
          <w:rFonts w:cs="Times New Roman" w:eastAsia="Times New Roman"/>
          <w:szCs w:val="24"/>
          <w:lang w:eastAsia="hr-HR"/>
        </w:rPr>
        <w:t>Sudska savjetnica</w:t>
      </w:r>
    </w:p>
    <w:p w:rsidRDefault="00D8600C" w:rsidP="00C94C9A" w:rsidR="00C94C9A" w:rsidRPr="00C94C9A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F672E1">
        <w:rPr>
          <w:rFonts w:cs="Times New Roman" w:eastAsia="Times New Roman"/>
          <w:szCs w:val="24"/>
          <w:lang w:eastAsia="hr-HR"/>
        </w:rPr>
        <w:t>, v. r.</w:t>
      </w:r>
    </w:p>
    <w:p w:rsidRDefault="00C94C9A" w:rsidP="00C94C9A" w:rsidR="00C94C9A" w:rsidRPr="00C94C9A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C94C9A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C94C9A" w:rsidP="00C94C9A" w:rsidR="00C94C9A" w:rsidRPr="00C94C9A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C94C9A">
        <w:rPr>
          <w:rFonts w:cs="Times New Roman" w:eastAsia="Times New Roman"/>
          <w:szCs w:val="24"/>
          <w:lang w:eastAsia="hr-HR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C94C9A" w:rsidP="00C94C9A" w:rsidR="00C94C9A" w:rsidRPr="00C94C9A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C94C9A" w:rsidP="00C94C9A" w:rsidR="00C94C9A" w:rsidRPr="00C94C9A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C94C9A" w:rsidP="00C94C9A" w:rsidR="00C94C9A" w:rsidRPr="00C94C9A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C94C9A">
        <w:rPr>
          <w:rFonts w:cs="Times New Roman" w:eastAsia="Times New Roman"/>
          <w:szCs w:val="24"/>
          <w:lang w:eastAsia="hr-HR"/>
        </w:rPr>
        <w:t>DNA:</w:t>
      </w:r>
    </w:p>
    <w:p w:rsidRDefault="00C94C9A" w:rsidP="00C94C9A" w:rsidR="00C94C9A" w:rsidRPr="00C94C9A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C94C9A">
        <w:rPr>
          <w:rFonts w:cs="Times New Roman" w:eastAsia="Times New Roman"/>
          <w:szCs w:val="24"/>
          <w:lang w:eastAsia="hr-HR"/>
        </w:rPr>
        <w:t xml:space="preserve">- </w:t>
      </w:r>
      <w:r w:rsidR="00D8600C">
        <w:rPr>
          <w:rFonts w:cs="Times New Roman" w:eastAsia="Times New Roman"/>
          <w:szCs w:val="24"/>
          <w:lang w:eastAsia="hr-HR"/>
        </w:rPr>
        <w:t xml:space="preserve">mrežna stranica </w:t>
      </w:r>
      <w:r w:rsidRPr="00C94C9A">
        <w:rPr>
          <w:rFonts w:cs="Times New Roman" w:eastAsia="Times New Roman"/>
          <w:szCs w:val="24"/>
          <w:lang w:eastAsia="hr-HR"/>
        </w:rPr>
        <w:t>e-Oglasna ploča sudova.</w:t>
      </w:r>
    </w:p>
    <w:p w:rsidRDefault="00C94C9A" w:rsidP="00C94C9A" w:rsidR="00C94C9A" w:rsidRPr="00C94C9A">
      <w:pPr>
        <w:tabs>
          <w:tab w:pos="4438" w:val="left"/>
        </w:tabs>
        <w:rPr>
          <w:rFonts w:cs="Times New Roman" w:eastAsia="Calibri"/>
        </w:rPr>
      </w:pPr>
    </w:p>
    <w:p w:rsidRDefault="00C94C9A" w:rsidP="00C94C9A" w:rsidR="00C94C9A" w:rsidRPr="00C94C9A">
      <w:pPr>
        <w:tabs>
          <w:tab w:pos="4438" w:val="left"/>
        </w:tabs>
        <w:rPr>
          <w:rFonts w:cs="Times New Roman" w:eastAsia="Calibri"/>
        </w:rPr>
      </w:pPr>
    </w:p>
    <w:p w:rsidRDefault="00C94C9A" w:rsidP="00C94C9A" w:rsidR="00C94C9A" w:rsidRPr="00C94C9A">
      <w:pPr>
        <w:tabs>
          <w:tab w:pos="4438" w:val="left"/>
        </w:tabs>
        <w:rPr>
          <w:rFonts w:cs="Times New Roman" w:eastAsia="Calibri"/>
        </w:rPr>
      </w:pPr>
    </w:p>
    <w:p w:rsidRDefault="00C94C9A" w:rsidP="00C94C9A" w:rsidR="00C94C9A" w:rsidRPr="00C94C9A">
      <w:pPr>
        <w:tabs>
          <w:tab w:pos="4438" w:val="left"/>
        </w:tabs>
        <w:rPr>
          <w:rFonts w:cs="Times New Roman" w:eastAsia="Calibri"/>
        </w:rPr>
      </w:pPr>
    </w:p>
    <w:p w:rsidRDefault="00C94C9A" w:rsidP="00C94C9A" w:rsidR="00C94C9A" w:rsidRPr="00C94C9A">
      <w:pPr>
        <w:tabs>
          <w:tab w:pos="4438" w:val="left"/>
        </w:tabs>
        <w:rPr>
          <w:rFonts w:cs="Times New Roman" w:eastAsia="Calibri"/>
        </w:rPr>
      </w:pPr>
    </w:p>
    <w:p w:rsidRDefault="00C94C9A" w:rsidP="00C94C9A" w:rsidR="00C94C9A" w:rsidRPr="00C94C9A">
      <w:pPr>
        <w:tabs>
          <w:tab w:pos="4438" w:val="left"/>
        </w:tabs>
        <w:rPr>
          <w:rFonts w:cs="Times New Roman" w:eastAsia="Calibri"/>
        </w:rPr>
      </w:pPr>
    </w:p>
    <w:p w:rsidRDefault="00C94C9A" w:rsidP="00C94C9A" w:rsidR="00C94C9A" w:rsidRPr="00C94C9A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94C9A" w:rsidP="00C94C9A" w:rsidR="00C94C9A" w:rsidRPr="00C94C9A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94C9A" w:rsidP="00C94C9A" w:rsidR="00C94C9A" w:rsidRPr="00C94C9A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94C9A" w:rsidP="00C94C9A" w:rsidR="00C94C9A" w:rsidRPr="00C94C9A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94C9A" w:rsidP="00C94C9A" w:rsidR="00C94C9A" w:rsidRPr="00C94C9A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94C9A" w:rsidP="00C94C9A" w:rsidR="00C94C9A" w:rsidRPr="00C94C9A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94C9A" w:rsidP="00C94C9A" w:rsidR="00C94C9A" w:rsidRPr="00C94C9A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94C9A" w:rsidP="00C94C9A" w:rsidR="00C94C9A" w:rsidRPr="00C94C9A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94C9A" w:rsidP="00C94C9A" w:rsidR="00C94C9A" w:rsidRPr="00C94C9A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94C9A" w:rsidP="00C94C9A" w:rsidR="00C94C9A" w:rsidRPr="00C94C9A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94C9A" w:rsidP="00C94C9A" w:rsidR="00C94C9A" w:rsidRPr="00C94C9A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94C9A" w:rsidP="00C94C9A" w:rsidR="00C94C9A" w:rsidRPr="00C94C9A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94C9A" w:rsidP="00C94C9A" w:rsidR="00C94C9A" w:rsidRPr="00C94C9A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94C9A" w:rsidP="00C94C9A" w:rsidR="00C94C9A" w:rsidRPr="00C94C9A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94C9A" w:rsidP="00C94C9A" w:rsidR="00C94C9A" w:rsidRPr="00C94C9A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94C9A" w:rsidP="00C94C9A" w:rsidR="00C94C9A" w:rsidRPr="00C94C9A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94C9A" w:rsidP="00C94C9A" w:rsidR="00C94C9A" w:rsidRPr="00C94C9A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94C9A" w:rsidP="00C94C9A" w:rsidR="00C94C9A" w:rsidRPr="00C94C9A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94C9A" w:rsidP="00C94C9A" w:rsidR="00C94C9A" w:rsidRPr="00C94C9A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94C9A" w:rsidP="00C94C9A" w:rsidR="00C94C9A" w:rsidRPr="00C94C9A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94C9A" w:rsidP="00C94C9A" w:rsidR="00C94C9A" w:rsidRPr="00C94C9A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94C9A" w:rsidP="00C94C9A" w:rsidR="00C94C9A" w:rsidRPr="00C94C9A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94C9A" w:rsidP="00C94C9A" w:rsidR="00C94C9A" w:rsidRPr="00C94C9A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94C9A" w:rsidP="00C94C9A" w:rsidR="00C94C9A" w:rsidRPr="00C94C9A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94C9A" w:rsidP="00C94C9A" w:rsidR="00C94C9A" w:rsidRPr="00C94C9A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94C9A" w:rsidP="00C94C9A" w:rsidR="00C94C9A" w:rsidRPr="00C94C9A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94C9A" w:rsidP="00C94C9A" w:rsidR="00C94C9A" w:rsidRPr="00C94C9A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94C9A" w:rsidP="00C94C9A" w:rsidR="00C94C9A" w:rsidRPr="00C94C9A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94C9A" w:rsidP="00C94C9A" w:rsidR="00C94C9A" w:rsidRPr="00C94C9A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94C9A" w:rsidP="00C94C9A" w:rsidR="00C94C9A" w:rsidRPr="00C94C9A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94C9A" w:rsidP="00C94C9A" w:rsidR="00C94C9A" w:rsidRPr="00C94C9A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94C9A" w:rsidP="00C94C9A" w:rsidR="00C94C9A" w:rsidRPr="00C94C9A">
      <w:pPr>
        <w:rPr>
          <w:rFonts w:eastAsiaTheme="minorEastAsia"/>
          <w:lang w:eastAsia="hr-HR"/>
        </w:rPr>
      </w:pPr>
    </w:p>
    <w:p w:rsidRDefault="00C94C9A" w:rsidP="00C94C9A" w:rsidR="00C94C9A" w:rsidRPr="00C94C9A">
      <w:pPr>
        <w:rPr>
          <w:rFonts w:eastAsiaTheme="minorEastAsia"/>
          <w:lang w:eastAsia="hr-HR"/>
        </w:rPr>
      </w:pPr>
    </w:p>
    <w:p w:rsidRDefault="00C94C9A" w:rsidP="00C94C9A" w:rsidR="00C94C9A" w:rsidRPr="00C94C9A">
      <w:pPr>
        <w:rPr>
          <w:rFonts w:eastAsiaTheme="minorEastAsia"/>
          <w:lang w:eastAsia="hr-HR"/>
        </w:rPr>
      </w:pPr>
    </w:p>
    <w:p w:rsidRDefault="004F5027" w:rsidR="004F5027"/>
    <w:sectPr w:rsidSect="00C94C9A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600C" w:rsidP="00D8600C" w:rsidR="00D8600C">
      <w:r>
        <w:separator/>
      </w:r>
    </w:p>
  </w:endnote>
  <w:endnote w:id="0" w:type="continuationSeparator">
    <w:p w:rsidRDefault="00D8600C" w:rsidP="00D8600C" w:rsidR="00D860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600C" w:rsidP="00D8600C" w:rsidR="00D8600C">
      <w:r>
        <w:separator/>
      </w:r>
    </w:p>
  </w:footnote>
  <w:footnote w:id="0" w:type="continuationSeparator">
    <w:p w:rsidRDefault="00D8600C" w:rsidP="00D8600C" w:rsidR="00D860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600C" w:rsidP="00C94C9A" w:rsidR="00D8600C">
    <w:pPr>
      <w:pStyle w:val="Zaglavlje"/>
      <w:jc w:val="right"/>
    </w:pPr>
    <w:r>
      <w:tab/>
    </w:r>
    <w:sdt>
      <w:sdtPr>
        <w:id w:val="9376477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907F0">
          <w:rPr>
            <w:noProof/>
          </w:rPr>
          <w:t>2</w:t>
        </w:r>
        <w:r>
          <w:fldChar w:fldCharType="end"/>
        </w:r>
      </w:sdtContent>
    </w:sdt>
    <w:r>
      <w:tab/>
      <w:t>11 St-</w:t>
    </w:r>
    <w:r w:rsidR="00F672E1">
      <w:t>406/2015-8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600C" w:rsidP="00C94C9A" w:rsidR="00D8600C">
    <w:pPr>
      <w:pStyle w:val="Zaglavlje"/>
      <w:jc w:val="right"/>
    </w:pPr>
    <w:r>
      <w:t>11 St-</w:t>
    </w:r>
    <w:r w:rsidR="00F672E1">
      <w:t>406/2015-8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433C"/>
    <w:rsid w:val="001907F0"/>
    <w:rsid w:val="004F5027"/>
    <w:rsid w:val="00A9433C"/>
    <w:rsid w:val="00C94C9A"/>
    <w:rsid w:val="00D8600C"/>
    <w:rsid w:val="00F672E1"/>
    <w:rsid w:val="00F9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19C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4C9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94C9A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4C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4C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860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8600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907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07F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07F0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7F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7F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19C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4C9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C94C9A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4C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4C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860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8600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907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07F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07F0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7F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7F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St-406/2015</izvorni_sadrzaj>
    <derivirana_varijabla naziv="DomainObject.Predmet.OznakaBroj_1">St-406/2015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ZUBATAC d.o.o. PAZIN zastupanog po punomoćniku Odvj. Bojan Zustović</izvorni_sadrzaj>
    <derivirana_varijabla naziv="DomainObject.Predmet.ProtustrankaFormated_1">  ZUBATAC d.o.o. PAZIN zastupanog po punomoćniku Odvj. Bojan Zustović</derivirana_varijabla>
  </DomainObject.Predmet.ProtustrankaFormated>
  <DomainObject.Predmet.ProtustrankaFormatedOIB>
    <izvorni_sadrzaj>  ZUBATAC d.o.o. PAZIN, OIB 38248002723 zastupanog po punomoćniku Odvj. Bojan Zustović</izvorni_sadrzaj>
    <derivirana_varijabla naziv="DomainObject.Predmet.ProtustrankaFormatedOIB_1">  ZUBATAC d.o.o. PAZIN, OIB 38248002723 zastupanog po punomoćniku Odvj. Bojan Zustović</derivirana_varijabla>
  </DomainObject.Predmet.ProtustrankaFormatedOIB>
  <DomainObject.Predmet.ProtustrankaFormatedWithAdress>
    <izvorni_sadrzaj> ZUBATAC d.o.o. PAZIN, Trg slobode 2, 52000 Pazin zastupanog po punomoćniku Odvj. Bojan Zustović</izvorni_sadrzaj>
    <derivirana_varijabla naziv="DomainObject.Predmet.ProtustrankaFormatedWithAdress_1"> ZUBATAC d.o.o. PAZIN, Trg slobode 2, 52000 Pazin zastupanog po punomoćniku Odvj. Bojan Zustović</derivirana_varijabla>
  </DomainObject.Predmet.ProtustrankaFormatedWithAdress>
  <DomainObject.Predmet.ProtustrankaFormatedWithAdressOIB>
    <izvorni_sadrzaj> ZUBATAC d.o.o. PAZIN, OIB 38248002723, Trg slobode 2, 52000 Pazin zastupanog po punomoćniku Odvj. Bojan Zustović</izvorni_sadrzaj>
    <derivirana_varijabla naziv="DomainObject.Predmet.ProtustrankaFormatedWithAdressOIB_1"> ZUBATAC d.o.o. PAZIN, OIB 38248002723, Trg slobode 2, 52000 Pazin zastupanog po punomoćniku Odvj. Bojan Zustović</derivirana_varijabla>
  </DomainObject.Predmet.ProtustrankaFormatedWithAdressOIB>
  <DomainObject.Predmet.ProtustrankaWithAdress>
    <izvorni_sadrzaj>ZUBATAC d.o.o. PAZIN Trg slobode 2, 52000 Pazin</izvorni_sadrzaj>
    <derivirana_varijabla naziv="DomainObject.Predmet.ProtustrankaWithAdress_1">ZUBATAC d.o.o. PAZIN Trg slobode 2, 52000 Pazin</derivirana_varijabla>
  </DomainObject.Predmet.ProtustrankaWithAdress>
  <DomainObject.Predmet.ProtustrankaWithAdressOIB>
    <izvorni_sadrzaj>ZUBATAC d.o.o. PAZIN, OIB 38248002723, Trg slobode 2, 52000 Pazin</izvorni_sadrzaj>
    <derivirana_varijabla naziv="DomainObject.Predmet.ProtustrankaWithAdressOIB_1">ZUBATAC d.o.o. PAZIN, OIB 38248002723, Trg slobode 2, 52000 Pazin</derivirana_varijabla>
  </DomainObject.Predmet.ProtustrankaWithAdressOIB>
  <DomainObject.Predmet.ProtustrankaNazivFormated>
    <izvorni_sadrzaj>ZUBATAC d.o.o. PAZIN</izvorni_sadrzaj>
    <derivirana_varijabla naziv="DomainObject.Predmet.ProtustrankaNazivFormated_1">ZUBATAC d.o.o. PAZIN</derivirana_varijabla>
  </DomainObject.Predmet.ProtustrankaNazivFormated>
  <DomainObject.Predmet.ProtustrankaNazivFormatedOIB>
    <izvorni_sadrzaj>ZUBATAC d.o.o. PAZIN, OIB 38248002723</izvorni_sadrzaj>
    <derivirana_varijabla naziv="DomainObject.Predmet.ProtustrankaNazivFormatedOIB_1">ZUBATAC d.o.o. PAZIN, OIB 38248002723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60672.23</izvorni_sadrzaj>
    <derivirana_varijabla naziv="DomainObject.Predmet.TrenutnaVrijednost_1">60672.23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ZUBATAC d.o.o. PAZIN zastupanog po punomoćniku Odvj. Bojan Zustović</item>
    </izvorni_sadrzaj>
    <derivirana_varijabla naziv="DomainObject.Predmet.ProtuStrankaListFormated_1">
      <item>ZUBATAC d.o.o. PAZIN zastupanog po punomoćniku Odvj. Bojan Zustović</item>
    </derivirana_varijabla>
  </DomainObject.Predmet.ProtuStrankaListFormated>
  <DomainObject.Predmet.ProtuStrankaListFormatedOIB>
    <izvorni_sadrzaj>
      <item>ZUBATAC d.o.o. PAZIN, OIB 38248002723 zastupanog po punomoćniku Odvj. Bojan Zustović</item>
    </izvorni_sadrzaj>
    <derivirana_varijabla naziv="DomainObject.Predmet.ProtuStrankaListFormatedOIB_1">
      <item>ZUBATAC d.o.o. PAZIN, OIB 38248002723 zastupanog po punomoćniku Odvj. Bojan Zustović</item>
    </derivirana_varijabla>
  </DomainObject.Predmet.ProtuStrankaListFormatedOIB>
  <DomainObject.Predmet.ProtuStrankaListFormatedWithAdress>
    <izvorni_sadrzaj>
      <item>ZUBATAC d.o.o. PAZIN, Trg slobode 2, 52000 Pazin zastupanog po punomoćniku Odvj. Bojan Zustović</item>
    </izvorni_sadrzaj>
    <derivirana_varijabla naziv="DomainObject.Predmet.ProtuStrankaListFormatedWithAdress_1">
      <item>ZUBATAC d.o.o. PAZIN, Trg slobode 2, 52000 Pazin zastupanog po punomoćniku Odvj. Bojan Zustović</item>
    </derivirana_varijabla>
  </DomainObject.Predmet.ProtuStrankaListFormatedWithAdress>
  <DomainObject.Predmet.ProtuStrankaListFormatedWithAdressOIB>
    <izvorni_sadrzaj>
      <item>ZUBATAC d.o.o. PAZIN, OIB 38248002723, Trg slobode 2, 52000 Pazin zastupanog po punomoćniku Odvj. Bojan Zustović</item>
    </izvorni_sadrzaj>
    <derivirana_varijabla naziv="DomainObject.Predmet.ProtuStrankaListFormatedWithAdressOIB_1">
      <item>ZUBATAC d.o.o. PAZIN, OIB 38248002723, Trg slobode 2, 52000 Pazin zastupanog po punomoćniku Odvj. Bojan Zustović</item>
    </derivirana_varijabla>
  </DomainObject.Predmet.ProtuStrankaListFormatedWithAdressOIB>
  <DomainObject.Predmet.ProtuStrankaListNazivFormated>
    <izvorni_sadrzaj>
      <item>ZUBATAC d.o.o. PAZIN</item>
    </izvorni_sadrzaj>
    <derivirana_varijabla naziv="DomainObject.Predmet.ProtuStrankaListNazivFormated_1">
      <item>ZUBATAC d.o.o. PAZIN</item>
    </derivirana_varijabla>
  </DomainObject.Predmet.ProtuStrankaListNazivFormated>
  <DomainObject.Predmet.ProtuStrankaListNazivFormatedOIB>
    <izvorni_sadrzaj>
      <item>ZUBATAC d.o.o. PAZIN, OIB 38248002723</item>
    </izvorni_sadrzaj>
    <derivirana_varijabla naziv="DomainObject.Predmet.ProtuStrankaListNazivFormatedOIB_1">
      <item>ZUBATAC d.o.o. PAZIN, OIB 38248002723</item>
    </derivirana_varijabla>
  </DomainObject.Predmet.ProtuStrankaListNazivFormatedOIB>
  <DomainObject.Predmet.OstaliListFormated>
    <izvorni_sadrzaj>
      <item>Odvj. Bojan Zustović punomoćnik sudionika u postupku ZUBATAC d.o.o. PAZIN</item>
    </izvorni_sadrzaj>
    <derivirana_varijabla naziv="DomainObject.Predmet.OstaliListFormated_1">
      <item>Odvj. Bojan Zustović punomoćnik sudionika u postupku ZUBATAC d.o.o. PAZIN</item>
    </derivirana_varijabla>
  </DomainObject.Predmet.OstaliListFormated>
  <DomainObject.Predmet.OstaliListFormatedOIB>
    <izvorni_sadrzaj>
      <item>Odvj. Bojan Zustović punomoćnik sudionika u postupku ZUBATAC d.o.o. PAZIN</item>
    </izvorni_sadrzaj>
    <derivirana_varijabla naziv="DomainObject.Predmet.OstaliListFormatedOIB_1">
      <item>Odvj. Bojan Zustović punomoćnik sudionika u postupku ZUBATAC d.o.o. PAZIN</item>
    </derivirana_varijabla>
  </DomainObject.Predmet.OstaliListFormatedOIB>
  <DomainObject.Predmet.OstaliListFormatedWithAdress>
    <izvorni_sadrzaj>
      <item>Odvj. Bojan Zustović, Trg slobode 2, 52000 Pazin punomoćnik sudionika u postupku ZUBATAC d.o.o. PAZIN</item>
    </izvorni_sadrzaj>
    <derivirana_varijabla naziv="DomainObject.Predmet.OstaliListFormatedWithAdress_1">
      <item>Odvj. Bojan Zustović, Trg slobode 2, 52000 Pazin punomoćnik sudionika u postupku ZUBATAC d.o.o. PAZIN</item>
    </derivirana_varijabla>
  </DomainObject.Predmet.OstaliListFormatedWithAdress>
  <DomainObject.Predmet.OstaliListFormatedWithAdressOIB>
    <izvorni_sadrzaj>
      <item>Odvj. Bojan Zustović, Trg slobode 2, 52000 Pazin punomoćnik sudionika u postupku ZUBATAC d.o.o. PAZIN</item>
    </izvorni_sadrzaj>
    <derivirana_varijabla naziv="DomainObject.Predmet.OstaliListFormatedWithAdressOIB_1">
      <item>Odvj. Bojan Zustović, Trg slobode 2, 52000 Pazin punomoćnik sudionika u postupku ZUBATAC d.o.o. PAZIN</item>
    </derivirana_varijabla>
  </DomainObject.Predmet.OstaliListFormatedWithAdressOIB>
  <DomainObject.Predmet.OstaliListNazivFormated>
    <izvorni_sadrzaj>
      <item>Odvj. Bojan Zustović</item>
    </izvorni_sadrzaj>
    <derivirana_varijabla naziv="DomainObject.Predmet.OstaliListNazivFormated_1">
      <item>Odvj. Bojan Zustović</item>
    </derivirana_varijabla>
  </DomainObject.Predmet.OstaliListNazivFormated>
  <DomainObject.Predmet.OstaliListNazivFormatedOIB>
    <izvorni_sadrzaj>
      <item>Odvj. Bojan Zustović</item>
    </izvorni_sadrzaj>
    <derivirana_varijabla naziv="DomainObject.Predmet.OstaliListNazivFormatedOIB_1">
      <item>Odvj. Bojan Zustović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ZUBATAC d.o.o. PAZIN</izvorni_sadrzaj>
    <derivirana_varijabla naziv="DomainObject.Predmet.ProtustrankaIDrugi_1">ZUBATAC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ZUBATAC d.o.o. PAZIN, OIB 38248002723, Trg slobode 2, 52000 Pazin</izvorni_sadrzaj>
    <derivirana_varijabla naziv="DomainObject.Predmet.ProtustrankaIDrugiAdressOIB_1">ZUBATAC d.o.o. PAZIN, OIB 38248002723, Trg slobode 2,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ZUBATAC d.o.o. PAZIN</item>
      <item>Odvj. Bojan Zustović</item>
    </izvorni_sadrzaj>
    <derivirana_varijabla naziv="DomainObject.Predmet.SudioniciListNaziv_1">
      <item>FINANCIJSKA AGENCIJA, RC RIJEKA, PODRUŽNICA PULA, PULA</item>
      <item>ZUBATAC d.o.o. PAZIN</item>
      <item>Odvj. Bojan Zustović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ZUBATAC d.o.o. PAZIN, OIB 38248002723, Trg slobode 2,52000 Pazin</item>
      <item>Odvj. Bojan Zustović, Trg slobode 2,52000 Pazin</item>
    </izvorni_sadrzaj>
    <derivirana_varijabla naziv="DomainObject.Predmet.SudioniciListAdressOIB_1">
      <item>FINANCIJSKA AGENCIJA, RC RIJEKA, PODRUŽNICA PULA, PULA, OIB 85821130368, Giardini 5,52100 Pula</item>
      <item>ZUBATAC d.o.o. PAZIN, OIB 38248002723, Trg slobode 2,52000 Pazin</item>
      <item>Odvj. Bojan Zustović, Trg slobode 2,52000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38248002723</item>
      <item>, OIB null</item>
    </izvorni_sadrzaj>
    <derivirana_varijabla naziv="DomainObject.Predmet.SudioniciListNazivOIB_1">
      <item>, OIB 85821130368</item>
      <item>, OIB 38248002723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2424</properties:Characters>
  <properties:Lines>96</properties:Lines>
  <properties:Paragraphs>20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2016-02-03T09:59:00Z</dcterms:created>
  <dc:creator>Mihaela Kaligari</dc:creator>
  <dc:description/>
  <cp:keywords/>
  <cp:lastModifiedBy>Sanja Prodan</cp:lastModifiedBy>
  <cp:lastPrinted>2016-02-03T11:18:00Z</cp:lastPrinted>
  <dcterms:modified xmlns:xsi="http://www.w3.org/2001/XMLSchema-instance" xsi:type="dcterms:W3CDTF">2016-02-03T11:45:00Z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