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be67" w14:paraId="609be67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932D3">
        <w:rPr>
          <w:sz w:val="24"/>
          <w:szCs w:val="24"/>
        </w:rPr>
        <w:t>9</w:t>
      </w:r>
      <w:r w:rsidR="000C6B73">
        <w:rPr>
          <w:sz w:val="24"/>
          <w:szCs w:val="24"/>
        </w:rPr>
        <w:t>3</w:t>
      </w:r>
      <w:r w:rsidR="00DA51DA">
        <w:rPr>
          <w:sz w:val="24"/>
          <w:szCs w:val="24"/>
        </w:rPr>
        <w:t>41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DA51DA" w:rsidRPr="00DA51DA">
        <w:rPr>
          <w:sz w:val="24"/>
          <w:szCs w:val="24"/>
        </w:rPr>
        <w:t>LIFT MATIĆ društvo s organičenom odgovornošću za instaliranje dizala, trgovinu na veliko i malo, OIB: 95722188644, MBS: 080249419, iz Velike Ostrne, Zagrebačka 95</w:t>
      </w:r>
      <w:r w:rsidR="00006D75">
        <w:rPr>
          <w:sz w:val="24"/>
          <w:szCs w:val="24"/>
        </w:rPr>
        <w:t xml:space="preserve">, </w:t>
      </w:r>
      <w:r w:rsidR="00F74229">
        <w:rPr>
          <w:sz w:val="24"/>
          <w:szCs w:val="24"/>
        </w:rPr>
        <w:t>10</w:t>
      </w:r>
      <w:r w:rsidR="0027706F" w:rsidRPr="0027706F">
        <w:rPr>
          <w:sz w:val="24"/>
          <w:szCs w:val="24"/>
        </w:rPr>
        <w:t>. siječnja 2017.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</w:t>
      </w:r>
      <w:r w:rsidR="0091638B">
        <w:rPr>
          <w:sz w:val="24"/>
          <w:szCs w:val="24"/>
        </w:rPr>
        <w:t xml:space="preserve"> </w:t>
      </w:r>
      <w:r w:rsidR="0091638B" w:rsidRPr="0091638B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 xml:space="preserve"> </w:t>
      </w:r>
      <w:r w:rsidR="00DA51DA" w:rsidRPr="00DA51DA">
        <w:rPr>
          <w:sz w:val="24"/>
          <w:szCs w:val="24"/>
        </w:rPr>
        <w:t>LIFT MATIĆ društvo s organičenom odgovornošću za instaliranje dizala, trgovinu na veliko i malo, OIB: 95722188644, MBS: 080249419, iz Velike Ostrne, Zagrebačka 95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F74229">
        <w:rPr>
          <w:b/>
          <w:sz w:val="24"/>
          <w:szCs w:val="24"/>
        </w:rPr>
        <w:t>10</w:t>
      </w:r>
      <w:r w:rsidR="0027706F" w:rsidRPr="0027706F">
        <w:rPr>
          <w:b/>
          <w:sz w:val="24"/>
          <w:szCs w:val="24"/>
        </w:rPr>
        <w:t>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27706F">
        <w:t xml:space="preserve"> </w:t>
      </w:r>
      <w:r w:rsidR="0027706F" w:rsidRPr="0027706F">
        <w:rPr>
          <w:sz w:val="24"/>
          <w:szCs w:val="24"/>
        </w:rPr>
        <w:t>ZRINKA AKRAP, Zagreb, Gajeva 45, OIB:02957172025</w:t>
      </w:r>
      <w:r w:rsidR="0027706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9F2227">
        <w:rPr>
          <w:sz w:val="24"/>
          <w:szCs w:val="24"/>
        </w:rPr>
        <w:t>13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7A0310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 xml:space="preserve">U slučaju iz stavka 1. ovoga članka sud će po službenoj dužnosti donijeti rješenje o </w:t>
      </w:r>
      <w:r w:rsidRPr="00902179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F74229">
        <w:rPr>
          <w:sz w:val="24"/>
          <w:szCs w:val="24"/>
        </w:rPr>
        <w:t>10</w:t>
      </w:r>
      <w:r w:rsidR="0027706F" w:rsidRPr="0027706F">
        <w:rPr>
          <w:sz w:val="24"/>
          <w:szCs w:val="24"/>
        </w:rPr>
        <w:t>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3222C2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3222C2" w:rsidP="007A1486" w:rsidR="003222C2" w:rsidRPr="003222C2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3222C2">
        <w:rPr>
          <w:sz w:val="24"/>
          <w:szCs w:val="24"/>
        </w:rPr>
        <w:t>Za točnost otpravka - ovlašteni službenik</w:t>
      </w:r>
    </w:p>
    <w:p w:rsidRDefault="003222C2" w:rsidP="007A1486" w:rsidR="003222C2" w:rsidRPr="003222C2">
      <w:pPr>
        <w:ind w:left="720"/>
        <w:rPr>
          <w:sz w:val="24"/>
          <w:szCs w:val="24"/>
        </w:rPr>
      </w:pPr>
      <w:r w:rsidRPr="003222C2">
        <w:rPr>
          <w:sz w:val="24"/>
          <w:szCs w:val="24"/>
        </w:rPr>
        <w:tab/>
      </w:r>
      <w:r w:rsidRPr="003222C2">
        <w:rPr>
          <w:sz w:val="24"/>
          <w:szCs w:val="24"/>
        </w:rPr>
        <w:tab/>
      </w:r>
      <w:r w:rsidRPr="003222C2">
        <w:rPr>
          <w:sz w:val="24"/>
          <w:szCs w:val="24"/>
        </w:rPr>
        <w:tab/>
      </w:r>
      <w:r w:rsidRPr="003222C2">
        <w:rPr>
          <w:sz w:val="24"/>
          <w:szCs w:val="24"/>
        </w:rPr>
        <w:tab/>
      </w:r>
      <w:r w:rsidRPr="003222C2">
        <w:rPr>
          <w:sz w:val="24"/>
          <w:szCs w:val="24"/>
        </w:rPr>
        <w:tab/>
      </w:r>
      <w:r w:rsidRPr="003222C2">
        <w:rPr>
          <w:sz w:val="24"/>
          <w:szCs w:val="24"/>
        </w:rPr>
        <w:tab/>
        <w:t xml:space="preserve">        Ivana Stampf</w:t>
      </w:r>
    </w:p>
    <w:p w:rsidRDefault="003222C2" w:rsidP="007A1486" w:rsidR="003222C2" w:rsidRPr="003222C2">
      <w:pPr>
        <w:ind w:left="720"/>
        <w:rPr>
          <w:sz w:val="24"/>
          <w:szCs w:val="24"/>
        </w:rPr>
      </w:pPr>
    </w:p>
    <w:p w:rsidRDefault="003222C2" w:rsidR="003222C2" w:rsidRPr="00E32513">
      <w:pPr>
        <w:rPr>
          <w:sz w:val="24"/>
          <w:szCs w:val="24"/>
        </w:rPr>
      </w:pPr>
    </w:p>
    <w:sectPr w:rsidSect="0099237A" w:rsidR="003222C2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22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</w:t>
    </w:r>
    <w:r w:rsidR="000C6B73">
      <w:rPr>
        <w:sz w:val="24"/>
        <w:szCs w:val="24"/>
      </w:rPr>
      <w:t>3</w:t>
    </w:r>
    <w:r w:rsidR="00DA51DA">
      <w:rPr>
        <w:sz w:val="24"/>
        <w:szCs w:val="24"/>
      </w:rPr>
      <w:t>41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C6B73"/>
    <w:rsid w:val="000D4C0E"/>
    <w:rsid w:val="00132A1A"/>
    <w:rsid w:val="0013798A"/>
    <w:rsid w:val="00142251"/>
    <w:rsid w:val="0015574D"/>
    <w:rsid w:val="001577E6"/>
    <w:rsid w:val="00166158"/>
    <w:rsid w:val="00187881"/>
    <w:rsid w:val="001A5EF6"/>
    <w:rsid w:val="001B4A05"/>
    <w:rsid w:val="001C1D4D"/>
    <w:rsid w:val="001D7F35"/>
    <w:rsid w:val="001E0FED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7706F"/>
    <w:rsid w:val="00280D69"/>
    <w:rsid w:val="002B222F"/>
    <w:rsid w:val="002B5DEF"/>
    <w:rsid w:val="002D2325"/>
    <w:rsid w:val="002E117D"/>
    <w:rsid w:val="002E3BD0"/>
    <w:rsid w:val="002F5DE0"/>
    <w:rsid w:val="00313CAD"/>
    <w:rsid w:val="00315B2E"/>
    <w:rsid w:val="003222C2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0310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B031B"/>
    <w:rsid w:val="008D10D3"/>
    <w:rsid w:val="008D681A"/>
    <w:rsid w:val="00902179"/>
    <w:rsid w:val="00910BFF"/>
    <w:rsid w:val="0091638B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4686D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A51DA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1569C"/>
    <w:rsid w:val="00F20CEA"/>
    <w:rsid w:val="00F268C7"/>
    <w:rsid w:val="00F33E6F"/>
    <w:rsid w:val="00F3659C"/>
    <w:rsid w:val="00F74229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22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2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2C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2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2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22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2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2C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2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2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9341</izvorni_sadrzaj>
    <derivirana_varijabla naziv="DomainObject.Predmet.Broj_1">9341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St-9341/2015</izvorni_sadrzaj>
    <derivirana_varijabla naziv="DomainObject.Predmet.OznakaBroj_1">St-9341/2015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LIFT MATIĆ d.o.o.</izvorni_sadrzaj>
    <derivirana_varijabla naziv="DomainObject.Predmet.ProtustrankaFormated_1">  LIFT MATIĆ d.o.o.</derivirana_varijabla>
  </DomainObject.Predmet.ProtustrankaFormated>
  <DomainObject.Predmet.ProtustrankaFormatedOIB>
    <izvorni_sadrzaj>  LIFT MATIĆ d.o.o., OIB 95722188644</izvorni_sadrzaj>
    <derivirana_varijabla naziv="DomainObject.Predmet.ProtustrankaFormatedOIB_1">  LIFT MATIĆ d.o.o., OIB 95722188644</derivirana_varijabla>
  </DomainObject.Predmet.ProtustrankaFormatedOIB>
  <DomainObject.Predmet.ProtustrankaFormatedWithAdress>
    <izvorni_sadrzaj> LIFT MATIĆ d.o.o., Zagrebačka 95, 10370 Velika Ostrna</izvorni_sadrzaj>
    <derivirana_varijabla naziv="DomainObject.Predmet.ProtustrankaFormatedWithAdress_1"> LIFT MATIĆ d.o.o., Zagrebačka 95, 10370 Velika Ostrna</derivirana_varijabla>
  </DomainObject.Predmet.ProtustrankaFormatedWithAdress>
  <DomainObject.Predmet.ProtustrankaFormatedWithAdressOIB>
    <izvorni_sadrzaj> LIFT MATIĆ d.o.o., OIB 95722188644, Zagrebačka 95, 10370 Velika Ostrna</izvorni_sadrzaj>
    <derivirana_varijabla naziv="DomainObject.Predmet.ProtustrankaFormatedWithAdressOIB_1"> LIFT MATIĆ d.o.o., OIB 95722188644, Zagrebačka 95, 10370 Velika Ostrna</derivirana_varijabla>
  </DomainObject.Predmet.ProtustrankaFormatedWithAdressOIB>
  <DomainObject.Predmet.ProtustrankaWithAdress>
    <izvorni_sadrzaj>LIFT MATIĆ d.o.o. Zagrebačka 95, 10370 Velika Ostrna</izvorni_sadrzaj>
    <derivirana_varijabla naziv="DomainObject.Predmet.ProtustrankaWithAdress_1">LIFT MATIĆ d.o.o. Zagrebačka 95, 10370 Velika Ostrna</derivirana_varijabla>
  </DomainObject.Predmet.ProtustrankaWithAdress>
  <DomainObject.Predmet.ProtustrankaWithAdressOIB>
    <izvorni_sadrzaj>LIFT MATIĆ d.o.o., OIB 95722188644, Zagrebačka 95, 10370 Velika Ostrna</izvorni_sadrzaj>
    <derivirana_varijabla naziv="DomainObject.Predmet.ProtustrankaWithAdressOIB_1">LIFT MATIĆ d.o.o., OIB 95722188644, Zagrebačka 95, 10370 Velika Ostrna</derivirana_varijabla>
  </DomainObject.Predmet.ProtustrankaWithAdressOIB>
  <DomainObject.Predmet.ProtustrankaNazivFormated>
    <izvorni_sadrzaj>LIFT MATIĆ d.o.o.</izvorni_sadrzaj>
    <derivirana_varijabla naziv="DomainObject.Predmet.ProtustrankaNazivFormated_1">LIFT MATIĆ d.o.o.</derivirana_varijabla>
  </DomainObject.Predmet.ProtustrankaNazivFormated>
  <DomainObject.Predmet.ProtustrankaNazivFormatedOIB>
    <izvorni_sadrzaj>LIFT MATIĆ d.o.o., OIB 95722188644</izvorni_sadrzaj>
    <derivirana_varijabla naziv="DomainObject.Predmet.ProtustrankaNazivFormatedOIB_1">LIFT MATIĆ d.o.o., OIB 95722188644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LIFT MATIĆ d.o.o.</item>
    </izvorni_sadrzaj>
    <derivirana_varijabla naziv="DomainObject.Predmet.ProtuStrankaListFormated_1">
      <item>LIFT MATIĆ d.o.o.</item>
    </derivirana_varijabla>
  </DomainObject.Predmet.ProtuStrankaListFormated>
  <DomainObject.Predmet.ProtuStrankaListFormatedOIB>
    <izvorni_sadrzaj>
      <item>LIFT MATIĆ d.o.o., OIB 95722188644</item>
    </izvorni_sadrzaj>
    <derivirana_varijabla naziv="DomainObject.Predmet.ProtuStrankaListFormatedOIB_1">
      <item>LIFT MATIĆ d.o.o., OIB 95722188644</item>
    </derivirana_varijabla>
  </DomainObject.Predmet.ProtuStrankaListFormatedOIB>
  <DomainObject.Predmet.ProtuStrankaListFormatedWithAdress>
    <izvorni_sadrzaj>
      <item>LIFT MATIĆ d.o.o., Zagrebačka 95, 10370 Velika Ostrna</item>
    </izvorni_sadrzaj>
    <derivirana_varijabla naziv="DomainObject.Predmet.ProtuStrankaListFormatedWithAdress_1">
      <item>LIFT MATIĆ d.o.o., Zagrebačka 95, 10370 Velika Ostrna</item>
    </derivirana_varijabla>
  </DomainObject.Predmet.ProtuStrankaListFormatedWithAdress>
  <DomainObject.Predmet.ProtuStrankaListFormatedWithAdressOIB>
    <izvorni_sadrzaj>
      <item>LIFT MATIĆ d.o.o., OIB 95722188644, Zagrebačka 95, 10370 Velika Ostrna</item>
    </izvorni_sadrzaj>
    <derivirana_varijabla naziv="DomainObject.Predmet.ProtuStrankaListFormatedWithAdressOIB_1">
      <item>LIFT MATIĆ d.o.o., OIB 95722188644, Zagrebačka 95, 10370 Velika Ostrna</item>
    </derivirana_varijabla>
  </DomainObject.Predmet.ProtuStrankaListFormatedWithAdressOIB>
  <DomainObject.Predmet.ProtuStrankaListNazivFormated>
    <izvorni_sadrzaj>
      <item>LIFT MATIĆ d.o.o.</item>
    </izvorni_sadrzaj>
    <derivirana_varijabla naziv="DomainObject.Predmet.ProtuStrankaListNazivFormated_1">
      <item>LIFT MATIĆ d.o.o.</item>
    </derivirana_varijabla>
  </DomainObject.Predmet.ProtuStrankaListNazivFormated>
  <DomainObject.Predmet.ProtuStrankaListNazivFormatedOIB>
    <izvorni_sadrzaj>
      <item>LIFT MATIĆ d.o.o., OIB 95722188644</item>
    </izvorni_sadrzaj>
    <derivirana_varijabla naziv="DomainObject.Predmet.ProtuStrankaListNazivFormatedOIB_1">
      <item>LIFT MATIĆ d.o.o., OIB 95722188644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LIFT MATIĆ d.o.o.</izvorni_sadrzaj>
    <derivirana_varijabla naziv="DomainObject.Predmet.ProtustrankaIDrugi_1">LIFT MATIĆ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LIFT MATIĆ d.o.o., OIB 95722188644, Zagrebačka 95, 10370 Velika Ostrna</izvorni_sadrzaj>
    <derivirana_varijabla naziv="DomainObject.Predmet.ProtustrankaIDrugiAdressOIB_1">LIFT MATIĆ d.o.o., OIB 95722188644, Zagrebačka 95, 10370 Velika Ostrna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LIFT MATIĆ d.o.o.</item>
    </izvorni_sadrzaj>
    <derivirana_varijabla naziv="DomainObject.Predmet.SudioniciListNaziv_1">
      <item>FINA Regionalni centar Zagreb</item>
      <item>LIFT MATIĆ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LIFT MATIĆ d.o.o., OIB 95722188644, Zagrebačka 95,10370 Velika Ostrna</item>
    </izvorni_sadrzaj>
    <derivirana_varijabla naziv="DomainObject.Predmet.SudioniciListAdressOIB_1">
      <item>FINA Regionalni centar Zagreb, OIB 85821130368, Trg svibanjskih žrtava 1995. br. 1,10000 Zagreb</item>
      <item>LIFT MATIĆ d.o.o., OIB 95722188644, Zagrebačka 95,10370 Velika Ostrna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95722188644</item>
    </izvorni_sadrzaj>
    <derivirana_varijabla naziv="DomainObject.Predmet.SudioniciListNazivOIB_1">
      <item>, OIB 85821130368</item>
      <item>, OIB 95722188644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2145</properties:Characters>
  <properties:Lines>64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2016-04-20T11:36:00Z</dcterms:created>
  <dc:creator>nmarkovic</dc:creator>
  <cp:lastModifiedBy>Ivana Stampf</cp:lastModifiedBy>
  <cp:lastPrinted>2013-05-27T09:10:00Z</cp:lastPrinted>
  <dcterms:modified xmlns:xsi="http://www.w3.org/2001/XMLSchema-instance" xsi:type="dcterms:W3CDTF">2017-01-10T12:17:00Z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