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4b11" w14:paraId="51e4b11" w:rsidRDefault="00CB7C8F" w:rsidP="009148AC" w:rsidR="00CB7C8F" w:rsidRPr="001C4095">
      <w:pPr>
        <w:tabs>
          <w:tab w:pos="1276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1C4095">
      <w:pPr>
        <w:tabs>
          <w:tab w:pos="1276" w:val="left"/>
        </w:tabs>
        <w:ind w:left="1276"/>
        <w:rPr>
          <w:sz w:val="22"/>
          <w:szCs w:val="22"/>
        </w:rPr>
      </w:pPr>
      <w:r w:rsidRPr="001C409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1C4095">
      <w:pPr>
        <w:jc w:val="right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Posl. br. 7 St-</w:t>
      </w:r>
      <w:r w:rsidR="00E242EE">
        <w:rPr>
          <w:b/>
          <w:sz w:val="22"/>
          <w:szCs w:val="22"/>
        </w:rPr>
        <w:t>1896</w:t>
      </w:r>
      <w:r w:rsidR="00507D82" w:rsidRPr="001C4095">
        <w:rPr>
          <w:b/>
          <w:sz w:val="22"/>
          <w:szCs w:val="22"/>
        </w:rPr>
        <w:t>/16</w:t>
      </w:r>
    </w:p>
    <w:p w:rsidRDefault="00281CBB" w:rsidP="00DA764D" w:rsidR="00281CBB" w:rsidRPr="001C4095">
      <w:pPr>
        <w:jc w:val="right"/>
        <w:rPr>
          <w:b/>
          <w:sz w:val="22"/>
          <w:szCs w:val="22"/>
        </w:rPr>
      </w:pPr>
    </w:p>
    <w:p w:rsidRDefault="005E08ED" w:rsidP="00DA764D" w:rsidR="005E08ED" w:rsidRPr="001C4095">
      <w:pPr>
        <w:jc w:val="right"/>
        <w:rPr>
          <w:b/>
          <w:sz w:val="22"/>
          <w:szCs w:val="22"/>
        </w:rPr>
      </w:pPr>
    </w:p>
    <w:p w:rsidRDefault="00BC7CE9" w:rsidP="00DA764D" w:rsidR="00BC7CE9" w:rsidRPr="001C4095">
      <w:pPr>
        <w:jc w:val="right"/>
        <w:rPr>
          <w:b/>
          <w:sz w:val="22"/>
          <w:szCs w:val="22"/>
        </w:rPr>
      </w:pP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E PU B L I K A   H R V A T S K A</w:t>
      </w: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J E Š E N J E</w:t>
      </w:r>
    </w:p>
    <w:p w:rsidRDefault="00DC1683" w:rsidP="00DA764D" w:rsidR="00DC1683" w:rsidRPr="001C4095">
      <w:pPr>
        <w:jc w:val="center"/>
        <w:rPr>
          <w:b/>
          <w:sz w:val="22"/>
          <w:szCs w:val="22"/>
        </w:rPr>
      </w:pPr>
    </w:p>
    <w:p w:rsidRDefault="00DA764D" w:rsidP="00DA764D" w:rsidR="00DA764D" w:rsidRPr="001C4095">
      <w:pPr>
        <w:jc w:val="center"/>
        <w:rPr>
          <w:b/>
          <w:sz w:val="22"/>
          <w:szCs w:val="22"/>
        </w:rPr>
      </w:pPr>
    </w:p>
    <w:p w:rsidRDefault="00DA764D" w:rsidP="008220B7" w:rsidR="009148AC" w:rsidRPr="001C4095">
      <w:pPr>
        <w:ind w:firstLine="720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Trgovački sud u Splitu, stalna služba u Dubrovniku, po stečajnom sucu tog suda </w:t>
      </w:r>
      <w:r w:rsidR="0081240E" w:rsidRPr="001C4095">
        <w:rPr>
          <w:sz w:val="22"/>
          <w:szCs w:val="22"/>
        </w:rPr>
        <w:t>Diani Butigan</w:t>
      </w:r>
      <w:r w:rsidR="00BC7CE9" w:rsidRPr="001C4095">
        <w:rPr>
          <w:sz w:val="22"/>
          <w:szCs w:val="22"/>
        </w:rPr>
        <w:t xml:space="preserve"> </w:t>
      </w:r>
      <w:r w:rsidR="005E08ED" w:rsidRPr="001C4095">
        <w:rPr>
          <w:sz w:val="22"/>
          <w:szCs w:val="22"/>
        </w:rPr>
        <w:t xml:space="preserve">Granić, </w:t>
      </w:r>
      <w:r w:rsidRPr="001C4095">
        <w:rPr>
          <w:sz w:val="22"/>
          <w:szCs w:val="22"/>
        </w:rPr>
        <w:t xml:space="preserve">kao sucu pojedincu, odlučujući o prijedlogu </w:t>
      </w:r>
      <w:r w:rsidR="0081240E" w:rsidRPr="001C4095">
        <w:rPr>
          <w:sz w:val="22"/>
          <w:szCs w:val="22"/>
        </w:rPr>
        <w:t xml:space="preserve">FINANCIJSKA AGENCIJA, RC SPLIT, </w:t>
      </w:r>
      <w:r w:rsidR="0080694F" w:rsidRPr="001C4095">
        <w:rPr>
          <w:sz w:val="22"/>
          <w:szCs w:val="22"/>
        </w:rPr>
        <w:t>Podružnica Dubrovnik</w:t>
      </w:r>
      <w:r w:rsidR="009F79F7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za otvaranje stečajnog postupka nad dužnikom</w:t>
      </w:r>
      <w:r w:rsidR="008220B7" w:rsidRPr="001C4095">
        <w:rPr>
          <w:sz w:val="22"/>
          <w:szCs w:val="22"/>
        </w:rPr>
        <w:t xml:space="preserve"> </w:t>
      </w:r>
      <w:r w:rsidR="002143C1">
        <w:rPr>
          <w:sz w:val="22"/>
          <w:szCs w:val="22"/>
        </w:rPr>
        <w:t>MOREŠKA d.o.o.,  20267 Kućište, Viganj 191, OIB: 07461925733</w:t>
      </w:r>
      <w:r w:rsidR="008220B7" w:rsidRPr="001C4095">
        <w:rPr>
          <w:sz w:val="22"/>
          <w:szCs w:val="22"/>
        </w:rPr>
        <w:t xml:space="preserve">, </w:t>
      </w:r>
      <w:r w:rsidR="009148AC" w:rsidRPr="001C4095">
        <w:rPr>
          <w:sz w:val="22"/>
          <w:szCs w:val="22"/>
        </w:rPr>
        <w:t xml:space="preserve">dana </w:t>
      </w:r>
      <w:r w:rsidR="002143C1">
        <w:rPr>
          <w:sz w:val="22"/>
          <w:szCs w:val="22"/>
        </w:rPr>
        <w:t xml:space="preserve">08. veljače </w:t>
      </w:r>
      <w:r w:rsidR="008220B7" w:rsidRPr="001C4095">
        <w:rPr>
          <w:sz w:val="22"/>
          <w:szCs w:val="22"/>
        </w:rPr>
        <w:t>2017.g.</w:t>
      </w:r>
    </w:p>
    <w:p w:rsidRDefault="009148AC" w:rsidP="00BC7CE9" w:rsidR="009148AC" w:rsidRPr="001C4095">
      <w:pPr>
        <w:ind w:firstLine="720"/>
        <w:jc w:val="both"/>
        <w:rPr>
          <w:sz w:val="22"/>
          <w:szCs w:val="22"/>
        </w:rPr>
      </w:pPr>
    </w:p>
    <w:p w:rsidRDefault="00DC497F" w:rsidP="0081240E" w:rsidR="00DC497F" w:rsidRPr="001C4095">
      <w:pPr>
        <w:pStyle w:val="Tijeloteksta"/>
        <w:rPr>
          <w:sz w:val="22"/>
          <w:szCs w:val="22"/>
        </w:rPr>
      </w:pPr>
    </w:p>
    <w:p w:rsidRDefault="00DC497F" w:rsidP="00DC497F" w:rsidR="00DC497F" w:rsidRPr="001C4095">
      <w:pPr>
        <w:pStyle w:val="Tijeloteksta"/>
        <w:rPr>
          <w:sz w:val="22"/>
          <w:szCs w:val="22"/>
        </w:rPr>
      </w:pPr>
    </w:p>
    <w:p w:rsidRDefault="00DC497F" w:rsidP="00DC497F" w:rsidR="00DC497F" w:rsidRPr="001C4095">
      <w:pPr>
        <w:pStyle w:val="Tijeloteksta"/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i j e š i o    j e</w:t>
      </w:r>
    </w:p>
    <w:p w:rsidRDefault="00B62EE5" w:rsidP="00B62EE5" w:rsidR="00B62EE5" w:rsidRPr="001C4095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I.</w:t>
      </w:r>
      <w:r w:rsidRPr="001C4095">
        <w:rPr>
          <w:sz w:val="22"/>
          <w:szCs w:val="22"/>
        </w:rPr>
        <w:tab/>
        <w:t>Otvara se stečajni postupak nad stečajnim dužnikom</w:t>
      </w:r>
      <w:r w:rsidR="009148AC" w:rsidRPr="001C4095">
        <w:rPr>
          <w:sz w:val="22"/>
          <w:szCs w:val="22"/>
        </w:rPr>
        <w:t xml:space="preserve"> </w:t>
      </w:r>
      <w:r w:rsidR="002143C1">
        <w:rPr>
          <w:sz w:val="22"/>
          <w:szCs w:val="22"/>
        </w:rPr>
        <w:t>MOREŠKA d.o.o.,  20267 Kućište, Viganj 191, OIB: 07461925733</w:t>
      </w:r>
      <w:r w:rsidR="0081240E" w:rsidRPr="001C4095">
        <w:rPr>
          <w:sz w:val="22"/>
          <w:szCs w:val="22"/>
        </w:rPr>
        <w:t xml:space="preserve">. </w:t>
      </w: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II.</w:t>
      </w:r>
      <w:r w:rsidRPr="001C4095">
        <w:rPr>
          <w:sz w:val="22"/>
          <w:szCs w:val="22"/>
        </w:rPr>
        <w:tab/>
        <w:t>Stečajnim upraviteljem imenuje se</w:t>
      </w:r>
      <w:r w:rsidR="005E08ED" w:rsidRPr="001C4095">
        <w:rPr>
          <w:sz w:val="22"/>
          <w:szCs w:val="22"/>
        </w:rPr>
        <w:t xml:space="preserve"> </w:t>
      </w:r>
      <w:r w:rsidR="00E242EE">
        <w:rPr>
          <w:sz w:val="22"/>
          <w:szCs w:val="22"/>
        </w:rPr>
        <w:t>Dražen Vidman, Ivanec, V. Nazora 77., OIB: 42883746819</w:t>
      </w:r>
    </w:p>
    <w:p w:rsidRDefault="00B62EE5" w:rsidP="00B62EE5" w:rsidR="00B62EE5" w:rsidRPr="001C4095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 xml:space="preserve">Pozivaju se vjerovnici stečajnog dužnika u roku </w:t>
      </w:r>
      <w:r w:rsidR="006A2B1B" w:rsidRPr="001C4095">
        <w:rPr>
          <w:sz w:val="22"/>
          <w:szCs w:val="22"/>
        </w:rPr>
        <w:t>60</w:t>
      </w:r>
      <w:r w:rsidRPr="001C4095">
        <w:rPr>
          <w:sz w:val="22"/>
          <w:szCs w:val="22"/>
        </w:rPr>
        <w:t xml:space="preserve"> dana od dana objave </w:t>
      </w:r>
      <w:r w:rsidR="006A2B1B" w:rsidRPr="001C4095">
        <w:rPr>
          <w:sz w:val="22"/>
          <w:szCs w:val="22"/>
        </w:rPr>
        <w:t>ovog rješenja,</w:t>
      </w:r>
      <w:r w:rsidRPr="001C4095">
        <w:rPr>
          <w:sz w:val="22"/>
          <w:szCs w:val="22"/>
        </w:rPr>
        <w:t xml:space="preserve"> </w:t>
      </w:r>
      <w:r w:rsidR="003F55C8" w:rsidRPr="001C4095">
        <w:rPr>
          <w:sz w:val="22"/>
          <w:szCs w:val="22"/>
        </w:rPr>
        <w:t xml:space="preserve">sukladno čl. 257. Stečajnog zakona na propisanom obrascu stečajnom upravitelju u dva primjeraka </w:t>
      </w:r>
      <w:r w:rsidRPr="001C4095">
        <w:rPr>
          <w:sz w:val="22"/>
          <w:szCs w:val="22"/>
        </w:rPr>
        <w:t>u skladu sa pravilima Stečajnog za</w:t>
      </w:r>
      <w:r w:rsidR="003F55C8" w:rsidRPr="001C4095">
        <w:rPr>
          <w:sz w:val="22"/>
          <w:szCs w:val="22"/>
        </w:rPr>
        <w:t>kona o prijavi tražbina, prijave sv</w:t>
      </w:r>
      <w:r w:rsidRPr="001C4095">
        <w:rPr>
          <w:sz w:val="22"/>
          <w:szCs w:val="22"/>
        </w:rPr>
        <w:t>oje tražbine</w:t>
      </w:r>
      <w:r w:rsidR="00771DA5" w:rsidRPr="001C4095">
        <w:rPr>
          <w:sz w:val="22"/>
          <w:szCs w:val="22"/>
        </w:rPr>
        <w:t xml:space="preserve"> koja prijava sadržava: podatke o osobnom </w:t>
      </w:r>
      <w:r w:rsidR="00BE6D3E" w:rsidRPr="001C4095">
        <w:rPr>
          <w:sz w:val="22"/>
          <w:szCs w:val="22"/>
        </w:rPr>
        <w:t>za i</w:t>
      </w:r>
      <w:r w:rsidR="00771DA5" w:rsidRPr="001C4095">
        <w:rPr>
          <w:sz w:val="22"/>
          <w:szCs w:val="22"/>
        </w:rPr>
        <w:t>dentifikacij</w:t>
      </w:r>
      <w:r w:rsidR="00BE6D3E" w:rsidRPr="001C4095">
        <w:rPr>
          <w:sz w:val="22"/>
          <w:szCs w:val="22"/>
        </w:rPr>
        <w:t xml:space="preserve">u </w:t>
      </w:r>
      <w:r w:rsidR="00771DA5" w:rsidRPr="001C4095">
        <w:rPr>
          <w:sz w:val="22"/>
          <w:szCs w:val="22"/>
        </w:rPr>
        <w:t>vjerovnika</w:t>
      </w:r>
      <w:r w:rsidR="00BE6D3E" w:rsidRPr="001C4095">
        <w:rPr>
          <w:sz w:val="22"/>
          <w:szCs w:val="22"/>
        </w:rPr>
        <w:t xml:space="preserve"> (tvrtka i sjedište, odnosno ime i adresu vjerovnika, zakonskog zastupnik</w:t>
      </w:r>
      <w:r w:rsidR="007F385E" w:rsidRPr="001C4095">
        <w:rPr>
          <w:sz w:val="22"/>
          <w:szCs w:val="22"/>
        </w:rPr>
        <w:t>a</w:t>
      </w:r>
      <w:r w:rsidR="00BE6D3E" w:rsidRPr="001C4095">
        <w:rPr>
          <w:sz w:val="22"/>
          <w:szCs w:val="22"/>
        </w:rPr>
        <w:t xml:space="preserve"> ili punomoćnika kao ih imaju, osobni identifikacijski broj, </w:t>
      </w:r>
      <w:r w:rsidR="007F385E" w:rsidRPr="001C4095">
        <w:rPr>
          <w:sz w:val="22"/>
          <w:szCs w:val="22"/>
        </w:rPr>
        <w:t>broj žiro računa)</w:t>
      </w:r>
      <w:r w:rsidR="00771DA5" w:rsidRPr="001C4095">
        <w:rPr>
          <w:sz w:val="22"/>
          <w:szCs w:val="22"/>
        </w:rPr>
        <w:t xml:space="preserve">, podatke za identifikaciju dužnika, </w:t>
      </w:r>
      <w:r w:rsidR="00510C51" w:rsidRPr="001C4095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C4095">
        <w:rPr>
          <w:sz w:val="22"/>
          <w:szCs w:val="22"/>
        </w:rPr>
        <w:t xml:space="preserve"> (sud pred kojim se vodi postupak s naznakom broja spisa)</w:t>
      </w:r>
      <w:r w:rsidR="00510C51" w:rsidRPr="001C4095">
        <w:rPr>
          <w:sz w:val="22"/>
          <w:szCs w:val="22"/>
        </w:rPr>
        <w:t xml:space="preserve">, te u prijepisu priložiti </w:t>
      </w:r>
      <w:r w:rsidRPr="001C4095">
        <w:rPr>
          <w:sz w:val="22"/>
          <w:szCs w:val="22"/>
        </w:rPr>
        <w:t>isprav</w:t>
      </w:r>
      <w:r w:rsidR="00510C51" w:rsidRPr="001C4095">
        <w:rPr>
          <w:sz w:val="22"/>
          <w:szCs w:val="22"/>
        </w:rPr>
        <w:t>e</w:t>
      </w:r>
      <w:r w:rsidRPr="001C4095">
        <w:rPr>
          <w:sz w:val="22"/>
          <w:szCs w:val="22"/>
        </w:rPr>
        <w:t xml:space="preserve"> iz kojih tražbina proizlazi odnosno kojima se dokazuje, </w:t>
      </w:r>
      <w:r w:rsidR="007878BB" w:rsidRPr="001C4095">
        <w:rPr>
          <w:sz w:val="22"/>
          <w:szCs w:val="22"/>
        </w:rPr>
        <w:t>uz dokaz o plaćenoj pristojbi.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AA7986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IV.</w:t>
      </w:r>
      <w:r w:rsidRPr="001C4095">
        <w:rPr>
          <w:sz w:val="22"/>
          <w:szCs w:val="22"/>
        </w:rPr>
        <w:tab/>
        <w:t xml:space="preserve">Pozivaju se </w:t>
      </w:r>
      <w:r w:rsidR="00F4190E" w:rsidRPr="001C4095">
        <w:rPr>
          <w:sz w:val="22"/>
          <w:szCs w:val="22"/>
        </w:rPr>
        <w:t xml:space="preserve">izlučni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F4190E" w:rsidRPr="001C4095">
        <w:rPr>
          <w:sz w:val="22"/>
          <w:szCs w:val="22"/>
        </w:rPr>
        <w:t xml:space="preserve">obavijestiti stečajnog upravitelja o svom </w:t>
      </w:r>
      <w:r w:rsidR="00AA7986" w:rsidRPr="001C4095">
        <w:rPr>
          <w:sz w:val="22"/>
          <w:szCs w:val="22"/>
        </w:rPr>
        <w:t>izlučnom pravu, pravnoj osno</w:t>
      </w:r>
      <w:r w:rsidR="0040759F" w:rsidRPr="001C4095">
        <w:rPr>
          <w:sz w:val="22"/>
          <w:szCs w:val="22"/>
        </w:rPr>
        <w:t>vi i</w:t>
      </w:r>
      <w:r w:rsidR="00AA7986" w:rsidRPr="001C4095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1C4095">
        <w:rPr>
          <w:sz w:val="22"/>
          <w:szCs w:val="22"/>
        </w:rPr>
        <w:t>S</w:t>
      </w:r>
      <w:r w:rsidR="00AA7986" w:rsidRPr="001C4095">
        <w:rPr>
          <w:sz w:val="22"/>
          <w:szCs w:val="22"/>
        </w:rPr>
        <w:t>tečajnog zakona.</w:t>
      </w:r>
    </w:p>
    <w:p w:rsidRDefault="00AA7986" w:rsidP="00AA7986" w:rsidR="00BB70A3" w:rsidRPr="001C4095">
      <w:pPr>
        <w:ind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Pozivaju se </w:t>
      </w:r>
      <w:r w:rsidR="00B62EE5" w:rsidRPr="001C4095">
        <w:rPr>
          <w:sz w:val="22"/>
          <w:szCs w:val="22"/>
        </w:rPr>
        <w:t xml:space="preserve">razlučni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B62EE5" w:rsidRPr="001C4095">
        <w:rPr>
          <w:sz w:val="22"/>
          <w:szCs w:val="22"/>
        </w:rPr>
        <w:t>obavijestiti stečajnog upravitelja o svo</w:t>
      </w:r>
      <w:r w:rsidR="0040759F" w:rsidRPr="001C4095">
        <w:rPr>
          <w:sz w:val="22"/>
          <w:szCs w:val="22"/>
        </w:rPr>
        <w:t>m razlučnom pravu</w:t>
      </w:r>
      <w:r w:rsidR="00B62EE5" w:rsidRPr="001C4095">
        <w:rPr>
          <w:sz w:val="22"/>
          <w:szCs w:val="22"/>
        </w:rPr>
        <w:t xml:space="preserve">, </w:t>
      </w:r>
      <w:r w:rsidR="00BB70A3" w:rsidRPr="001C4095">
        <w:rPr>
          <w:sz w:val="22"/>
          <w:szCs w:val="22"/>
        </w:rPr>
        <w:t xml:space="preserve">pravnoj osnovi razlučnog prava i naznačiti dio imovine na koji se njihovo razlučno pravo odnosi, a ako prijavljuju tražbinu i kao stečajni vjerovnici u prijavi su dužni naznačiti dio imovine na koji se </w:t>
      </w:r>
      <w:r w:rsidR="00BB70A3" w:rsidRPr="001C4095">
        <w:rPr>
          <w:sz w:val="22"/>
          <w:szCs w:val="22"/>
        </w:rPr>
        <w:lastRenderedPageBreak/>
        <w:t>odnosi njihovo razlučno pravo i iznos do kojega njihova tražbina predvidivo neće biti namirena tim razlučnim pravom.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V.</w:t>
      </w:r>
      <w:r w:rsidRPr="001C4095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 </w:t>
      </w:r>
    </w:p>
    <w:p w:rsidRDefault="00B62EE5" w:rsidP="00A24DAD" w:rsidR="00B62EE5" w:rsidRPr="001C4095">
      <w:pPr>
        <w:ind w:hanging="705" w:left="705"/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VI.</w:t>
      </w:r>
      <w:r w:rsidRPr="001C4095">
        <w:rPr>
          <w:sz w:val="22"/>
          <w:szCs w:val="22"/>
        </w:rPr>
        <w:tab/>
        <w:t xml:space="preserve">Ročište za ispitivanje prijavljenih potraživanja vjerovnika zakazuje se za dan </w:t>
      </w:r>
      <w:r w:rsidR="006A2B53">
        <w:rPr>
          <w:b/>
          <w:sz w:val="22"/>
          <w:szCs w:val="22"/>
        </w:rPr>
        <w:t>26</w:t>
      </w:r>
      <w:r w:rsidR="00915138" w:rsidRPr="001C4095">
        <w:rPr>
          <w:b/>
          <w:sz w:val="22"/>
          <w:szCs w:val="22"/>
        </w:rPr>
        <w:t>.</w:t>
      </w:r>
      <w:r w:rsidR="006B5A0E" w:rsidRPr="001C4095">
        <w:rPr>
          <w:b/>
          <w:sz w:val="22"/>
          <w:szCs w:val="22"/>
        </w:rPr>
        <w:t xml:space="preserve"> </w:t>
      </w:r>
      <w:r w:rsidR="0031129A" w:rsidRPr="001C4095">
        <w:rPr>
          <w:b/>
          <w:sz w:val="22"/>
          <w:szCs w:val="22"/>
        </w:rPr>
        <w:t>travnja</w:t>
      </w:r>
      <w:r w:rsidRPr="001C4095">
        <w:rPr>
          <w:b/>
          <w:sz w:val="22"/>
          <w:szCs w:val="22"/>
        </w:rPr>
        <w:t xml:space="preserve"> 201</w:t>
      </w:r>
      <w:r w:rsidR="00BC7CE9" w:rsidRPr="001C4095">
        <w:rPr>
          <w:b/>
          <w:sz w:val="22"/>
          <w:szCs w:val="22"/>
        </w:rPr>
        <w:t>7</w:t>
      </w:r>
      <w:r w:rsidRPr="001C4095">
        <w:rPr>
          <w:b/>
          <w:sz w:val="22"/>
          <w:szCs w:val="22"/>
        </w:rPr>
        <w:t xml:space="preserve">. godine u </w:t>
      </w:r>
      <w:r w:rsidR="00CB7C8F" w:rsidRPr="001C4095">
        <w:rPr>
          <w:b/>
          <w:sz w:val="22"/>
          <w:szCs w:val="22"/>
        </w:rPr>
        <w:t>1</w:t>
      </w:r>
      <w:r w:rsidR="00915138" w:rsidRPr="001C4095">
        <w:rPr>
          <w:b/>
          <w:sz w:val="22"/>
          <w:szCs w:val="22"/>
        </w:rPr>
        <w:t>0</w:t>
      </w:r>
      <w:r w:rsidR="00A24DAD" w:rsidRPr="001C4095">
        <w:rPr>
          <w:b/>
          <w:sz w:val="22"/>
          <w:szCs w:val="22"/>
        </w:rPr>
        <w:t>,</w:t>
      </w:r>
      <w:r w:rsidR="00EC3DD5" w:rsidRPr="001C4095">
        <w:rPr>
          <w:b/>
          <w:sz w:val="22"/>
          <w:szCs w:val="22"/>
        </w:rPr>
        <w:t>00</w:t>
      </w:r>
      <w:r w:rsidRPr="001C4095">
        <w:rPr>
          <w:b/>
          <w:sz w:val="22"/>
          <w:szCs w:val="22"/>
        </w:rPr>
        <w:t xml:space="preserve"> sati</w:t>
      </w:r>
      <w:r w:rsidRPr="001C4095">
        <w:rPr>
          <w:sz w:val="22"/>
          <w:szCs w:val="22"/>
        </w:rPr>
        <w:t xml:space="preserve">, sve u zgradi ovog suda u Dubrovniku, Dr. A. Starčevića 23, sudnica </w:t>
      </w:r>
      <w:r w:rsidR="00622F04" w:rsidRPr="001C4095">
        <w:rPr>
          <w:sz w:val="22"/>
          <w:szCs w:val="22"/>
        </w:rPr>
        <w:t>2</w:t>
      </w:r>
      <w:r w:rsidRPr="001C4095">
        <w:rPr>
          <w:sz w:val="22"/>
          <w:szCs w:val="22"/>
        </w:rPr>
        <w:t>.</w:t>
      </w:r>
      <w:r w:rsidR="00A77D18" w:rsidRPr="001C4095">
        <w:rPr>
          <w:sz w:val="22"/>
          <w:szCs w:val="22"/>
        </w:rPr>
        <w:t xml:space="preserve"> Nakon ispitnog ročišta održat će se izvještajno ročište.</w:t>
      </w:r>
      <w:r w:rsidRPr="001C409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1C4095">
      <w:pPr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VII.</w:t>
      </w:r>
      <w:r w:rsidRPr="001C4095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915138" w:rsidRPr="001C4095">
        <w:rPr>
          <w:sz w:val="22"/>
          <w:szCs w:val="22"/>
        </w:rPr>
        <w:t>Dubrovniku</w:t>
      </w:r>
      <w:r w:rsidR="00B807F5" w:rsidRPr="001C4095">
        <w:rPr>
          <w:sz w:val="22"/>
          <w:szCs w:val="22"/>
        </w:rPr>
        <w:t>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81240E" w:rsidR="004A43E7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Stečajni postupak nad stečajnim dužnikom</w:t>
      </w:r>
      <w:r w:rsidR="002143C1" w:rsidRPr="002143C1">
        <w:rPr>
          <w:sz w:val="22"/>
          <w:szCs w:val="22"/>
        </w:rPr>
        <w:t xml:space="preserve"> </w:t>
      </w:r>
      <w:r w:rsidR="002143C1">
        <w:rPr>
          <w:sz w:val="22"/>
          <w:szCs w:val="22"/>
        </w:rPr>
        <w:t xml:space="preserve">MOREŠKA d.o.o.,  20267 Kućište, Viganj 191, OIB: 07461925733, </w:t>
      </w:r>
      <w:r w:rsidR="0064644B" w:rsidRPr="001C4095">
        <w:rPr>
          <w:sz w:val="22"/>
          <w:szCs w:val="22"/>
        </w:rPr>
        <w:t xml:space="preserve"> </w:t>
      </w:r>
      <w:r w:rsidRPr="001C4095">
        <w:rPr>
          <w:sz w:val="22"/>
          <w:szCs w:val="22"/>
        </w:rPr>
        <w:t xml:space="preserve">otvara se </w:t>
      </w:r>
      <w:r w:rsidR="002143C1">
        <w:rPr>
          <w:sz w:val="22"/>
          <w:szCs w:val="22"/>
        </w:rPr>
        <w:t xml:space="preserve">08. veljače </w:t>
      </w:r>
      <w:r w:rsidR="008220B7" w:rsidRPr="001C4095">
        <w:rPr>
          <w:sz w:val="22"/>
          <w:szCs w:val="22"/>
        </w:rPr>
        <w:t xml:space="preserve"> 2017.g.</w:t>
      </w:r>
      <w:r w:rsidR="009F79F7" w:rsidRPr="001C4095">
        <w:rPr>
          <w:sz w:val="22"/>
          <w:szCs w:val="22"/>
        </w:rPr>
        <w:t xml:space="preserve"> u </w:t>
      </w:r>
      <w:r w:rsidR="008220B7" w:rsidRPr="001C4095">
        <w:rPr>
          <w:sz w:val="22"/>
          <w:szCs w:val="22"/>
        </w:rPr>
        <w:t>14,</w:t>
      </w:r>
      <w:r w:rsidR="002143C1">
        <w:rPr>
          <w:sz w:val="22"/>
          <w:szCs w:val="22"/>
        </w:rPr>
        <w:t>45</w:t>
      </w:r>
      <w:r w:rsidRPr="001C4095">
        <w:rPr>
          <w:sz w:val="22"/>
          <w:szCs w:val="22"/>
        </w:rPr>
        <w:t xml:space="preserve"> sati i istog trenutka rješenje o otvaranju stečajnog postupka objavit će se na oglasnoj ploči suda.</w:t>
      </w:r>
      <w:r w:rsidRPr="001C4095">
        <w:rPr>
          <w:b/>
          <w:sz w:val="22"/>
          <w:szCs w:val="22"/>
        </w:rPr>
        <w:tab/>
      </w:r>
    </w:p>
    <w:p w:rsidRDefault="004A43E7" w:rsidP="00B62EE5" w:rsidR="004A43E7" w:rsidRPr="001C4095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1C4095">
      <w:pPr>
        <w:pStyle w:val="Tijeloteksta"/>
        <w:ind w:hanging="705" w:left="705"/>
        <w:rPr>
          <w:sz w:val="22"/>
          <w:szCs w:val="22"/>
        </w:rPr>
      </w:pPr>
      <w:r w:rsidRPr="001C4095">
        <w:rPr>
          <w:b/>
          <w:sz w:val="22"/>
          <w:szCs w:val="22"/>
        </w:rPr>
        <w:t>IX.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1C4095">
        <w:rPr>
          <w:b/>
          <w:sz w:val="22"/>
          <w:szCs w:val="22"/>
        </w:rPr>
        <w:t xml:space="preserve"> </w:t>
      </w:r>
      <w:r w:rsidRPr="001C4095">
        <w:rPr>
          <w:sz w:val="22"/>
          <w:szCs w:val="22"/>
        </w:rPr>
        <w:t xml:space="preserve">troškova stečajnog postupka </w:t>
      </w:r>
      <w:r w:rsidR="00C6310E" w:rsidRPr="001C4095">
        <w:rPr>
          <w:sz w:val="22"/>
          <w:szCs w:val="22"/>
        </w:rPr>
        <w:t xml:space="preserve">prenijeti u korist </w:t>
      </w:r>
      <w:r w:rsidR="003F2856" w:rsidRPr="001C4095">
        <w:rPr>
          <w:sz w:val="22"/>
          <w:szCs w:val="22"/>
        </w:rPr>
        <w:t xml:space="preserve">žiro </w:t>
      </w:r>
      <w:r w:rsidR="00C6310E" w:rsidRPr="001C4095">
        <w:rPr>
          <w:sz w:val="22"/>
          <w:szCs w:val="22"/>
        </w:rPr>
        <w:t>računa ovog suda kod Hrvatske poštanske banke broj: HR1623900011300000664, model 10-</w:t>
      </w:r>
      <w:r w:rsidR="002143C1">
        <w:rPr>
          <w:sz w:val="22"/>
          <w:szCs w:val="22"/>
        </w:rPr>
        <w:t>1896</w:t>
      </w:r>
      <w:r w:rsidR="004E4A20" w:rsidRPr="001C4095">
        <w:rPr>
          <w:sz w:val="22"/>
          <w:szCs w:val="22"/>
        </w:rPr>
        <w:t>-2016</w:t>
      </w:r>
      <w:r w:rsidR="00C6310E" w:rsidRPr="001C4095">
        <w:rPr>
          <w:sz w:val="22"/>
          <w:szCs w:val="22"/>
        </w:rPr>
        <w:t>, te dokaz o iz</w:t>
      </w:r>
      <w:r w:rsidR="003F2856" w:rsidRPr="001C4095">
        <w:rPr>
          <w:sz w:val="22"/>
          <w:szCs w:val="22"/>
        </w:rPr>
        <w:t xml:space="preserve">vršenoj uplati dostaviti u spis, </w:t>
      </w:r>
      <w:r w:rsidR="009C2741" w:rsidRPr="001C4095">
        <w:rPr>
          <w:sz w:val="22"/>
          <w:szCs w:val="22"/>
        </w:rPr>
        <w:t xml:space="preserve">a </w:t>
      </w:r>
      <w:r w:rsidR="003F2856" w:rsidRPr="001C4095">
        <w:rPr>
          <w:sz w:val="22"/>
          <w:szCs w:val="22"/>
        </w:rPr>
        <w:t>obustavu dalje pljenidbe ako iznos predujma nije zaplijenjen u cijelosti</w:t>
      </w:r>
      <w:r w:rsidR="00F2173C" w:rsidRPr="001C4095">
        <w:rPr>
          <w:sz w:val="22"/>
          <w:szCs w:val="22"/>
        </w:rPr>
        <w:t>.</w:t>
      </w:r>
      <w:r w:rsidR="003F2856" w:rsidRPr="001C4095">
        <w:rPr>
          <w:sz w:val="22"/>
          <w:szCs w:val="22"/>
        </w:rPr>
        <w:t xml:space="preserve"> </w:t>
      </w:r>
    </w:p>
    <w:p w:rsidRDefault="00C6310E" w:rsidP="00C6310E" w:rsidR="00C6310E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Obrazloženje</w:t>
      </w: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3C74B0" w:rsidP="00BC7CE9" w:rsidR="00BC7CE9" w:rsidRPr="001C4095">
      <w:pPr>
        <w:ind w:firstLine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Rješenj</w:t>
      </w:r>
      <w:r w:rsidR="00507D82" w:rsidRPr="001C4095">
        <w:rPr>
          <w:sz w:val="22"/>
          <w:szCs w:val="22"/>
        </w:rPr>
        <w:t>em</w:t>
      </w:r>
      <w:r w:rsidRPr="001C4095">
        <w:rPr>
          <w:sz w:val="22"/>
          <w:szCs w:val="22"/>
        </w:rPr>
        <w:t xml:space="preserve"> ovog suda gornji poslovni broj od </w:t>
      </w:r>
      <w:r w:rsidR="006A2B53">
        <w:rPr>
          <w:sz w:val="22"/>
          <w:szCs w:val="22"/>
        </w:rPr>
        <w:t>21</w:t>
      </w:r>
      <w:r w:rsidRPr="001C4095">
        <w:rPr>
          <w:sz w:val="22"/>
          <w:szCs w:val="22"/>
        </w:rPr>
        <w:t>.</w:t>
      </w:r>
      <w:r w:rsidR="00E866DE" w:rsidRPr="001C4095">
        <w:rPr>
          <w:sz w:val="22"/>
          <w:szCs w:val="22"/>
        </w:rPr>
        <w:t xml:space="preserve"> </w:t>
      </w:r>
      <w:r w:rsidR="002143C1">
        <w:rPr>
          <w:sz w:val="22"/>
          <w:szCs w:val="22"/>
        </w:rPr>
        <w:t xml:space="preserve">studenog </w:t>
      </w:r>
      <w:r w:rsidR="00915138" w:rsidRPr="001C4095">
        <w:rPr>
          <w:sz w:val="22"/>
          <w:szCs w:val="22"/>
        </w:rPr>
        <w:t xml:space="preserve">2016. </w:t>
      </w:r>
      <w:r w:rsidRPr="001C4095">
        <w:rPr>
          <w:sz w:val="22"/>
          <w:szCs w:val="22"/>
        </w:rPr>
        <w:t xml:space="preserve">godine </w:t>
      </w:r>
      <w:r w:rsidR="00BC7CE9" w:rsidRPr="001C4095">
        <w:rPr>
          <w:sz w:val="22"/>
          <w:szCs w:val="22"/>
        </w:rPr>
        <w:t xml:space="preserve">pokrenut je postupak </w:t>
      </w:r>
      <w:r w:rsidR="00CE10BC" w:rsidRPr="001C4095">
        <w:rPr>
          <w:sz w:val="22"/>
          <w:szCs w:val="22"/>
        </w:rPr>
        <w:t>radi utvrđivanja</w:t>
      </w:r>
      <w:r w:rsidRPr="001C4095">
        <w:rPr>
          <w:sz w:val="22"/>
          <w:szCs w:val="22"/>
        </w:rPr>
        <w:t xml:space="preserve"> </w:t>
      </w:r>
      <w:r w:rsidR="00CE10BC" w:rsidRPr="001C4095">
        <w:rPr>
          <w:sz w:val="22"/>
          <w:szCs w:val="22"/>
        </w:rPr>
        <w:t>pretpostavki</w:t>
      </w:r>
      <w:r w:rsidRPr="001C4095">
        <w:rPr>
          <w:sz w:val="22"/>
          <w:szCs w:val="22"/>
        </w:rPr>
        <w:t xml:space="preserve"> za otvaranje stečajnog postupka </w:t>
      </w:r>
      <w:r w:rsidR="001A4DB2" w:rsidRPr="001C4095">
        <w:rPr>
          <w:sz w:val="22"/>
          <w:szCs w:val="22"/>
        </w:rPr>
        <w:t>nad d</w:t>
      </w:r>
      <w:r w:rsidR="00A97EB0" w:rsidRPr="001C4095">
        <w:rPr>
          <w:sz w:val="22"/>
          <w:szCs w:val="22"/>
        </w:rPr>
        <w:t>užnik</w:t>
      </w:r>
      <w:r w:rsidR="001A4DB2" w:rsidRPr="001C4095">
        <w:rPr>
          <w:sz w:val="22"/>
          <w:szCs w:val="22"/>
        </w:rPr>
        <w:t>om</w:t>
      </w:r>
      <w:r w:rsidR="00EE19B9" w:rsidRPr="001C4095">
        <w:rPr>
          <w:sz w:val="22"/>
          <w:szCs w:val="22"/>
        </w:rPr>
        <w:t xml:space="preserve"> </w:t>
      </w:r>
      <w:r w:rsidR="002143C1">
        <w:rPr>
          <w:sz w:val="22"/>
          <w:szCs w:val="22"/>
        </w:rPr>
        <w:t>MOREŠKA d.o.o.,  20267 Kućište, Viganj 191, OIB: 07461925733.</w:t>
      </w:r>
    </w:p>
    <w:p w:rsidRDefault="00B47506" w:rsidP="00BC7CE9" w:rsidR="00B47506" w:rsidRPr="001C4095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U smislu čl. </w:t>
      </w:r>
      <w:r w:rsidR="00DD5B8F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 Stečajnog zakona (NN </w:t>
      </w:r>
      <w:r w:rsidR="00DD5B8F" w:rsidRPr="001C4095">
        <w:rPr>
          <w:sz w:val="22"/>
          <w:szCs w:val="22"/>
        </w:rPr>
        <w:t>71</w:t>
      </w:r>
      <w:r w:rsidRPr="001C4095">
        <w:rPr>
          <w:sz w:val="22"/>
          <w:szCs w:val="22"/>
        </w:rPr>
        <w:t>/</w:t>
      </w:r>
      <w:r w:rsidR="00DD5B8F" w:rsidRPr="001C4095">
        <w:rPr>
          <w:sz w:val="22"/>
          <w:szCs w:val="22"/>
        </w:rPr>
        <w:t>15</w:t>
      </w:r>
      <w:r w:rsidRPr="001C4095">
        <w:rPr>
          <w:sz w:val="22"/>
          <w:szCs w:val="22"/>
        </w:rPr>
        <w:t>, dalje u tekstu: SZ), stečaj se može otvoriti ako s</w:t>
      </w:r>
      <w:r w:rsidR="00DD5B8F" w:rsidRPr="001C4095">
        <w:rPr>
          <w:sz w:val="22"/>
          <w:szCs w:val="22"/>
        </w:rPr>
        <w:t>ud</w:t>
      </w:r>
      <w:r w:rsidRPr="001C4095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1C4095">
        <w:rPr>
          <w:sz w:val="22"/>
          <w:szCs w:val="22"/>
        </w:rPr>
        <w:t>dospjele novčane obveze. Smatra</w:t>
      </w:r>
      <w:r w:rsidRPr="001C4095">
        <w:rPr>
          <w:sz w:val="22"/>
          <w:szCs w:val="22"/>
        </w:rPr>
        <w:t xml:space="preserve"> se da je dužnik nesposoban za plaćanje ako </w:t>
      </w:r>
      <w:r w:rsidR="00D63FED" w:rsidRPr="001C4095">
        <w:rPr>
          <w:sz w:val="22"/>
          <w:szCs w:val="22"/>
        </w:rPr>
        <w:t xml:space="preserve">u Očevidniku redoslijeda osnova za plaćanje koje vodi financijska agencija </w:t>
      </w:r>
      <w:r w:rsidRPr="001C4095">
        <w:rPr>
          <w:sz w:val="22"/>
          <w:szCs w:val="22"/>
        </w:rPr>
        <w:t xml:space="preserve">ima </w:t>
      </w:r>
      <w:r w:rsidR="00D63FED" w:rsidRPr="001C4095">
        <w:rPr>
          <w:sz w:val="22"/>
          <w:szCs w:val="22"/>
        </w:rPr>
        <w:t xml:space="preserve">jednu ili više </w:t>
      </w:r>
      <w:r w:rsidRPr="001C4095">
        <w:rPr>
          <w:sz w:val="22"/>
          <w:szCs w:val="22"/>
        </w:rPr>
        <w:t>evidentiran</w:t>
      </w:r>
      <w:r w:rsidR="00D63FED" w:rsidRPr="001C4095">
        <w:rPr>
          <w:sz w:val="22"/>
          <w:szCs w:val="22"/>
        </w:rPr>
        <w:t>ih</w:t>
      </w:r>
      <w:r w:rsidRPr="001C4095">
        <w:rPr>
          <w:sz w:val="22"/>
          <w:szCs w:val="22"/>
        </w:rPr>
        <w:t xml:space="preserve"> ne</w:t>
      </w:r>
      <w:r w:rsidR="00BF0BFF" w:rsidRPr="001C4095">
        <w:rPr>
          <w:sz w:val="22"/>
          <w:szCs w:val="22"/>
        </w:rPr>
        <w:t xml:space="preserve">izvršenih osnova za plaćanje u razdoblju duljem od 60 dana </w:t>
      </w:r>
      <w:r w:rsidRPr="001C4095">
        <w:rPr>
          <w:sz w:val="22"/>
          <w:szCs w:val="22"/>
        </w:rPr>
        <w:t xml:space="preserve">koje je trebalo na temelju valjanih osnova za </w:t>
      </w:r>
      <w:r w:rsidR="00BF0BFF" w:rsidRPr="001C4095">
        <w:rPr>
          <w:sz w:val="22"/>
          <w:szCs w:val="22"/>
        </w:rPr>
        <w:t>plaćanje</w:t>
      </w:r>
      <w:r w:rsidRPr="001C4095">
        <w:rPr>
          <w:sz w:val="22"/>
          <w:szCs w:val="22"/>
        </w:rPr>
        <w:t>, bez daljeg pristanka dužnika naplatiti s bilo kojeg od njegovih računa</w:t>
      </w:r>
      <w:r w:rsidR="00D7509F" w:rsidRPr="001C4095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1C4095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1C4095">
        <w:rPr>
          <w:sz w:val="22"/>
          <w:szCs w:val="22"/>
        </w:rPr>
        <w:t>.</w:t>
      </w:r>
    </w:p>
    <w:p w:rsidRDefault="00C45BEA" w:rsidP="00C45BEA" w:rsidR="00C45BEA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ab/>
      </w:r>
    </w:p>
    <w:p w:rsidRDefault="00A40B7D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Iz P</w:t>
      </w:r>
      <w:r w:rsidR="00C45BEA" w:rsidRPr="001C4095">
        <w:rPr>
          <w:sz w:val="22"/>
          <w:szCs w:val="22"/>
        </w:rPr>
        <w:t>otvrde F</w:t>
      </w:r>
      <w:r w:rsidR="00105657" w:rsidRPr="001C4095">
        <w:rPr>
          <w:sz w:val="22"/>
          <w:szCs w:val="22"/>
        </w:rPr>
        <w:t>inancijske agencije</w:t>
      </w:r>
      <w:r w:rsidR="00C45BEA" w:rsidRPr="001C4095">
        <w:rPr>
          <w:sz w:val="22"/>
          <w:szCs w:val="22"/>
        </w:rPr>
        <w:t xml:space="preserve"> </w:t>
      </w:r>
      <w:r w:rsidR="00520C9D" w:rsidRPr="001C4095">
        <w:rPr>
          <w:sz w:val="22"/>
          <w:szCs w:val="22"/>
        </w:rPr>
        <w:t xml:space="preserve">o neizvršenim osnovama za plaćanje </w:t>
      </w:r>
      <w:r w:rsidR="00C45BEA" w:rsidRPr="001C4095">
        <w:rPr>
          <w:sz w:val="22"/>
          <w:szCs w:val="22"/>
        </w:rPr>
        <w:t>od</w:t>
      </w:r>
      <w:r w:rsidR="00EC3DD5" w:rsidRPr="001C4095">
        <w:rPr>
          <w:sz w:val="22"/>
          <w:szCs w:val="22"/>
        </w:rPr>
        <w:t xml:space="preserve"> </w:t>
      </w:r>
      <w:r w:rsidR="006A2B53">
        <w:rPr>
          <w:sz w:val="22"/>
          <w:szCs w:val="22"/>
        </w:rPr>
        <w:t>21</w:t>
      </w:r>
      <w:r w:rsidR="00520C9D" w:rsidRPr="001C4095">
        <w:rPr>
          <w:sz w:val="22"/>
          <w:szCs w:val="22"/>
        </w:rPr>
        <w:t xml:space="preserve">. </w:t>
      </w:r>
      <w:r w:rsidR="006A2B53">
        <w:rPr>
          <w:sz w:val="22"/>
          <w:szCs w:val="22"/>
        </w:rPr>
        <w:t>prosinca</w:t>
      </w:r>
      <w:r w:rsidR="009344F9" w:rsidRPr="001C4095">
        <w:rPr>
          <w:sz w:val="22"/>
          <w:szCs w:val="22"/>
        </w:rPr>
        <w:t xml:space="preserve"> 2017</w:t>
      </w:r>
      <w:r w:rsidR="00C45BEA" w:rsidRPr="001C4095">
        <w:rPr>
          <w:sz w:val="22"/>
          <w:szCs w:val="22"/>
        </w:rPr>
        <w:t xml:space="preserve">. godine </w:t>
      </w:r>
      <w:r w:rsidR="00520C9D" w:rsidRPr="001C4095">
        <w:rPr>
          <w:sz w:val="22"/>
          <w:szCs w:val="22"/>
        </w:rPr>
        <w:t xml:space="preserve"> </w:t>
      </w:r>
      <w:r w:rsidR="00C45BEA" w:rsidRPr="001C4095">
        <w:rPr>
          <w:sz w:val="22"/>
          <w:szCs w:val="22"/>
        </w:rPr>
        <w:t xml:space="preserve">proizlazi da </w:t>
      </w:r>
      <w:r w:rsidR="003C2CB9" w:rsidRPr="001C4095">
        <w:rPr>
          <w:sz w:val="22"/>
          <w:szCs w:val="22"/>
        </w:rPr>
        <w:t>na dan izdavanje potvrde dužnik u Očevidniku redoslijeda osnova za plaćan</w:t>
      </w:r>
      <w:r w:rsidR="00C45BEA" w:rsidRPr="001C4095">
        <w:rPr>
          <w:sz w:val="22"/>
          <w:szCs w:val="22"/>
        </w:rPr>
        <w:t xml:space="preserve">je </w:t>
      </w:r>
      <w:r w:rsidR="003C2CB9" w:rsidRPr="001C4095">
        <w:rPr>
          <w:sz w:val="22"/>
          <w:szCs w:val="22"/>
        </w:rPr>
        <w:t>ima evidentirane neizvršene osnove za plaćanje</w:t>
      </w:r>
      <w:r w:rsidR="003010AF" w:rsidRPr="001C4095">
        <w:rPr>
          <w:sz w:val="22"/>
          <w:szCs w:val="22"/>
        </w:rPr>
        <w:t xml:space="preserve"> u</w:t>
      </w:r>
      <w:r w:rsidR="003C2CB9" w:rsidRPr="001C4095">
        <w:rPr>
          <w:sz w:val="22"/>
          <w:szCs w:val="22"/>
        </w:rPr>
        <w:t xml:space="preserve"> </w:t>
      </w:r>
      <w:r w:rsidR="003010AF" w:rsidRPr="001C4095">
        <w:rPr>
          <w:sz w:val="22"/>
          <w:szCs w:val="22"/>
        </w:rPr>
        <w:t>neprekinutom razdoblju od</w:t>
      </w:r>
      <w:r w:rsidR="006D6884" w:rsidRPr="001C4095">
        <w:rPr>
          <w:sz w:val="22"/>
          <w:szCs w:val="22"/>
        </w:rPr>
        <w:t xml:space="preserve"> </w:t>
      </w:r>
      <w:r w:rsidR="006A2B53">
        <w:rPr>
          <w:sz w:val="22"/>
          <w:szCs w:val="22"/>
        </w:rPr>
        <w:t>180</w:t>
      </w:r>
      <w:r w:rsidR="00E866DE" w:rsidRPr="001C4095">
        <w:rPr>
          <w:sz w:val="22"/>
          <w:szCs w:val="22"/>
        </w:rPr>
        <w:t xml:space="preserve"> dan</w:t>
      </w:r>
      <w:r w:rsidR="006A2B53">
        <w:rPr>
          <w:sz w:val="22"/>
          <w:szCs w:val="22"/>
        </w:rPr>
        <w:t>a</w:t>
      </w:r>
      <w:r w:rsidR="00C45BEA" w:rsidRPr="001C4095">
        <w:rPr>
          <w:sz w:val="22"/>
          <w:szCs w:val="22"/>
        </w:rPr>
        <w:t>.</w:t>
      </w:r>
    </w:p>
    <w:p w:rsidRDefault="004A759F" w:rsidP="00C45BEA" w:rsidR="004A759F" w:rsidRPr="001C4095">
      <w:pPr>
        <w:ind w:firstLine="708"/>
        <w:jc w:val="both"/>
        <w:rPr>
          <w:sz w:val="22"/>
          <w:szCs w:val="22"/>
        </w:rPr>
      </w:pPr>
    </w:p>
    <w:p w:rsidRDefault="00B223EC" w:rsidP="00C45BEA" w:rsidR="009A402A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Dužnik </w:t>
      </w:r>
      <w:r w:rsidR="00CE10BC" w:rsidRPr="001C4095">
        <w:rPr>
          <w:sz w:val="22"/>
          <w:szCs w:val="22"/>
        </w:rPr>
        <w:t xml:space="preserve">se nije protivio prijedlogu </w:t>
      </w:r>
      <w:r w:rsidR="00E90730">
        <w:rPr>
          <w:sz w:val="22"/>
          <w:szCs w:val="22"/>
        </w:rPr>
        <w:t>za otvaranje stečajnog postupka, ali je istaknu da oprema stara i neunovčiva, a da je vozilo prodano i to suprugu zakonske zastupnice.</w:t>
      </w:r>
      <w:r w:rsidR="009A402A">
        <w:rPr>
          <w:sz w:val="22"/>
          <w:szCs w:val="22"/>
        </w:rPr>
        <w:t xml:space="preserve"> S obzirom</w:t>
      </w:r>
    </w:p>
    <w:p w:rsidRDefault="009A402A" w:rsidP="009A402A" w:rsidR="00C45BEA" w:rsidRPr="001C4095">
      <w:pPr>
        <w:jc w:val="both"/>
        <w:rPr>
          <w:sz w:val="22"/>
          <w:szCs w:val="22"/>
        </w:rPr>
      </w:pPr>
      <w:r>
        <w:rPr>
          <w:sz w:val="22"/>
          <w:szCs w:val="22"/>
        </w:rPr>
        <w:t>da iz bilance za poduzetnike koju je dužnik dostavio u spis proizlazi da dužnik ima imovine koja bi bila dostatna za namirenje troškova stečajnog postupka.</w:t>
      </w:r>
    </w:p>
    <w:p w:rsidRDefault="009344F9" w:rsidP="00EC429B" w:rsidR="009344F9" w:rsidRPr="001C4095">
      <w:pPr>
        <w:ind w:firstLine="708"/>
        <w:jc w:val="both"/>
        <w:rPr>
          <w:sz w:val="22"/>
          <w:szCs w:val="22"/>
        </w:rPr>
      </w:pPr>
    </w:p>
    <w:p w:rsidRDefault="00022EC0" w:rsidP="00C45BEA" w:rsidR="00022EC0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1C4095">
        <w:rPr>
          <w:sz w:val="22"/>
          <w:szCs w:val="22"/>
        </w:rPr>
        <w:t>I. izreke ovog rješenja.</w:t>
      </w:r>
    </w:p>
    <w:p w:rsidRDefault="00123462" w:rsidP="00C45BEA" w:rsidR="00123462" w:rsidRPr="001C4095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Temeljem čl. 85. SZ sud imenuje stečajnog upravitelja rješenjem o otvaranju stečajnog postupka</w:t>
      </w:r>
      <w:r w:rsidR="002A57A0" w:rsidRPr="001C4095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1C4095">
        <w:rPr>
          <w:sz w:val="22"/>
          <w:szCs w:val="22"/>
        </w:rPr>
        <w:t xml:space="preserve"> </w:t>
      </w:r>
      <w:r w:rsidR="00E242EE">
        <w:rPr>
          <w:sz w:val="22"/>
          <w:szCs w:val="22"/>
        </w:rPr>
        <w:t>Dražen Vidman</w:t>
      </w:r>
      <w:r w:rsidR="00015ADC" w:rsidRPr="001C4095">
        <w:rPr>
          <w:sz w:val="22"/>
          <w:szCs w:val="22"/>
        </w:rPr>
        <w:t xml:space="preserve">, </w:t>
      </w:r>
      <w:r w:rsidR="00307AEC" w:rsidRPr="001C4095">
        <w:rPr>
          <w:sz w:val="22"/>
          <w:szCs w:val="22"/>
        </w:rPr>
        <w:t>sud je ovim rješenjem</w:t>
      </w:r>
      <w:r w:rsidR="002A57A0" w:rsidRPr="001C4095">
        <w:rPr>
          <w:sz w:val="22"/>
          <w:szCs w:val="22"/>
        </w:rPr>
        <w:t xml:space="preserve"> </w:t>
      </w:r>
      <w:r w:rsidR="00307AEC" w:rsidRPr="001C4095">
        <w:rPr>
          <w:sz w:val="22"/>
          <w:szCs w:val="22"/>
        </w:rPr>
        <w:t>imenovao istog stečajnog upravitelja.</w:t>
      </w:r>
    </w:p>
    <w:p w:rsidRDefault="00307AEC" w:rsidP="00C45BEA" w:rsidR="00307AEC" w:rsidRPr="001C4095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Slijedom iznesenog, na temelju čl. </w:t>
      </w:r>
      <w:r w:rsidR="00D21B96" w:rsidRPr="001C4095">
        <w:rPr>
          <w:sz w:val="22"/>
          <w:szCs w:val="22"/>
        </w:rPr>
        <w:t>128</w:t>
      </w:r>
      <w:r w:rsidRPr="001C4095">
        <w:rPr>
          <w:sz w:val="22"/>
          <w:szCs w:val="22"/>
        </w:rPr>
        <w:t xml:space="preserve">. u svezi čl. </w:t>
      </w:r>
      <w:r w:rsidR="00D21B96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., </w:t>
      </w:r>
      <w:r w:rsidR="00D21B96" w:rsidRPr="001C4095">
        <w:rPr>
          <w:sz w:val="22"/>
          <w:szCs w:val="22"/>
        </w:rPr>
        <w:t>129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</w:t>
      </w:r>
      <w:r w:rsidR="00D21B96" w:rsidRPr="001C4095">
        <w:rPr>
          <w:sz w:val="22"/>
          <w:szCs w:val="22"/>
        </w:rPr>
        <w:t>130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 112. st. 6.</w:t>
      </w:r>
      <w:r w:rsidRPr="001C4095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1C4095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U Dubrovniku, dana</w:t>
      </w:r>
      <w:r w:rsidR="00BF3089" w:rsidRPr="001C4095">
        <w:rPr>
          <w:b/>
          <w:sz w:val="22"/>
          <w:szCs w:val="22"/>
        </w:rPr>
        <w:t xml:space="preserve"> </w:t>
      </w:r>
      <w:r w:rsidR="002143C1">
        <w:rPr>
          <w:b/>
          <w:sz w:val="22"/>
          <w:szCs w:val="22"/>
        </w:rPr>
        <w:t>08. veljače</w:t>
      </w:r>
      <w:r w:rsidR="008220B7" w:rsidRPr="001C4095">
        <w:rPr>
          <w:b/>
          <w:sz w:val="22"/>
          <w:szCs w:val="22"/>
        </w:rPr>
        <w:t xml:space="preserve"> 2017</w:t>
      </w:r>
      <w:r w:rsidRPr="001C4095">
        <w:rPr>
          <w:b/>
          <w:sz w:val="22"/>
          <w:szCs w:val="22"/>
        </w:rPr>
        <w:t>. godine</w:t>
      </w:r>
    </w:p>
    <w:p w:rsidRDefault="005E08ED" w:rsidP="00B62EE5" w:rsidR="005E08ED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b/>
          <w:sz w:val="22"/>
          <w:szCs w:val="22"/>
        </w:rPr>
        <w:t>Stečajni sudac: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507D82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="005E08ED" w:rsidRPr="001C4095">
        <w:rPr>
          <w:b/>
          <w:sz w:val="22"/>
          <w:szCs w:val="22"/>
        </w:rPr>
        <w:t>Diana Butigan Granić</w:t>
      </w:r>
    </w:p>
    <w:p w:rsidRDefault="00A06282" w:rsidP="00B62EE5" w:rsidR="00A06282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F3089" w:rsidP="00B62EE5" w:rsidR="00BF3089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POUKA O PRAVNOM LIJEKU</w:t>
      </w:r>
    </w:p>
    <w:p w:rsidRDefault="00585463" w:rsidP="00585463" w:rsidR="00585463" w:rsidRPr="001C4095">
      <w:pPr>
        <w:rPr>
          <w:sz w:val="22"/>
          <w:szCs w:val="22"/>
        </w:rPr>
      </w:pPr>
      <w:r w:rsidRPr="001C409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11. st</w:t>
        </w:r>
      </w:smartTag>
      <w:r w:rsidRPr="001C409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4. OZ</w:t>
        </w:r>
      </w:smartTag>
      <w:r w:rsidRPr="001C4095">
        <w:rPr>
          <w:sz w:val="22"/>
          <w:szCs w:val="22"/>
        </w:rPr>
        <w:t>).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DN-a:</w:t>
      </w:r>
    </w:p>
    <w:p w:rsidRDefault="0025057C" w:rsidP="00B62EE5" w:rsidR="0025057C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dužniku </w:t>
      </w:r>
    </w:p>
    <w:p w:rsidRDefault="0025057C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stečajnom upravitelju</w:t>
      </w:r>
    </w:p>
    <w:p w:rsidRDefault="0025057C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FINA Dubrovnik </w:t>
      </w:r>
    </w:p>
    <w:p w:rsidRDefault="00AD3402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Por</w:t>
      </w:r>
      <w:r w:rsidR="009660DF" w:rsidRPr="001C4095">
        <w:rPr>
          <w:sz w:val="22"/>
          <w:szCs w:val="22"/>
        </w:rPr>
        <w:t xml:space="preserve">ezna uprava Dubrovnik </w:t>
      </w:r>
    </w:p>
    <w:p w:rsidRDefault="00C80F96" w:rsidP="00DA764D" w:rsidR="00C80F96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ŽDO Dubrovnik, Građansko-upravni odjel</w:t>
      </w:r>
      <w:r w:rsidR="00D11C67" w:rsidRPr="001C4095">
        <w:rPr>
          <w:sz w:val="22"/>
          <w:szCs w:val="22"/>
        </w:rPr>
        <w:t xml:space="preserve"> </w:t>
      </w:r>
    </w:p>
    <w:p w:rsidRDefault="00DA764D" w:rsidP="00DA764D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Općinskom sudu u</w:t>
      </w:r>
      <w:r w:rsidR="007C72BB" w:rsidRPr="001C4095">
        <w:rPr>
          <w:sz w:val="22"/>
          <w:szCs w:val="22"/>
        </w:rPr>
        <w:t xml:space="preserve"> </w:t>
      </w:r>
      <w:r w:rsidR="00584F61" w:rsidRPr="001C4095">
        <w:rPr>
          <w:sz w:val="22"/>
          <w:szCs w:val="22"/>
        </w:rPr>
        <w:t>Dubrovniku</w:t>
      </w:r>
      <w:r w:rsidR="009660DF" w:rsidRPr="001C4095">
        <w:rPr>
          <w:sz w:val="22"/>
          <w:szCs w:val="22"/>
        </w:rPr>
        <w:t xml:space="preserve">, </w:t>
      </w:r>
      <w:r w:rsidR="00E242EE">
        <w:rPr>
          <w:sz w:val="22"/>
          <w:szCs w:val="22"/>
        </w:rPr>
        <w:t xml:space="preserve">SS Korčula, </w:t>
      </w:r>
      <w:r w:rsidR="009C0C03" w:rsidRPr="001C4095">
        <w:rPr>
          <w:sz w:val="22"/>
          <w:szCs w:val="22"/>
        </w:rPr>
        <w:t>ZK o</w:t>
      </w:r>
      <w:r w:rsidR="0025057C" w:rsidRPr="001C4095">
        <w:rPr>
          <w:sz w:val="22"/>
          <w:szCs w:val="22"/>
        </w:rPr>
        <w:t>djelu</w:t>
      </w:r>
    </w:p>
    <w:p w:rsidRDefault="002C054C" w:rsidP="000F45B9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mrežna stranica e-Oglasna ploča sudova</w:t>
      </w:r>
    </w:p>
    <w:p w:rsidRDefault="007204ED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registru ovog suda.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EF4316" w:rsidP="00B62EE5" w:rsidR="00EF4316" w:rsidRPr="001C4095">
      <w:pPr>
        <w:ind w:hanging="705" w:left="705"/>
        <w:jc w:val="both"/>
        <w:rPr>
          <w:sz w:val="22"/>
          <w:szCs w:val="22"/>
        </w:rPr>
      </w:pPr>
    </w:p>
    <w:p w:rsidRDefault="001C4095" w:rsidR="001C4095" w:rsidRPr="001C4095">
      <w:pPr>
        <w:ind w:hanging="705" w:left="705"/>
        <w:jc w:val="both"/>
        <w:rPr>
          <w:sz w:val="22"/>
          <w:szCs w:val="22"/>
        </w:rPr>
      </w:pPr>
    </w:p>
    <w:sectPr w:rsidSect="00DC1683" w:rsidR="001C4095" w:rsidRPr="001C4095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21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E242EE">
      <w:rPr>
        <w:b/>
        <w:sz w:val="22"/>
        <w:szCs w:val="22"/>
      </w:rPr>
      <w:t>1896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5725E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C4095"/>
    <w:rsid w:val="001E6600"/>
    <w:rsid w:val="001E6DAF"/>
    <w:rsid w:val="001F40C6"/>
    <w:rsid w:val="002143C1"/>
    <w:rsid w:val="0024101A"/>
    <w:rsid w:val="0025057C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1129A"/>
    <w:rsid w:val="0032317C"/>
    <w:rsid w:val="0034176C"/>
    <w:rsid w:val="00350685"/>
    <w:rsid w:val="00351251"/>
    <w:rsid w:val="00364067"/>
    <w:rsid w:val="00384AA2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6380A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24F67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A2B1B"/>
    <w:rsid w:val="006A2B53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47D51"/>
    <w:rsid w:val="00756A32"/>
    <w:rsid w:val="00761EDD"/>
    <w:rsid w:val="00765268"/>
    <w:rsid w:val="00771DA5"/>
    <w:rsid w:val="00780A89"/>
    <w:rsid w:val="00786AFE"/>
    <w:rsid w:val="00786D7D"/>
    <w:rsid w:val="007878BB"/>
    <w:rsid w:val="007936CC"/>
    <w:rsid w:val="007C72BB"/>
    <w:rsid w:val="007D185A"/>
    <w:rsid w:val="007E206B"/>
    <w:rsid w:val="007F21B5"/>
    <w:rsid w:val="007F385E"/>
    <w:rsid w:val="0080694F"/>
    <w:rsid w:val="0081240E"/>
    <w:rsid w:val="00814E7D"/>
    <w:rsid w:val="00816FCA"/>
    <w:rsid w:val="008220B7"/>
    <w:rsid w:val="00834E7D"/>
    <w:rsid w:val="00846D61"/>
    <w:rsid w:val="00855789"/>
    <w:rsid w:val="008738CD"/>
    <w:rsid w:val="00896C97"/>
    <w:rsid w:val="00896C9E"/>
    <w:rsid w:val="008A4FB2"/>
    <w:rsid w:val="008E035F"/>
    <w:rsid w:val="008E2A42"/>
    <w:rsid w:val="009078F6"/>
    <w:rsid w:val="009148AC"/>
    <w:rsid w:val="00915138"/>
    <w:rsid w:val="00924442"/>
    <w:rsid w:val="009344F9"/>
    <w:rsid w:val="00940F86"/>
    <w:rsid w:val="009438AE"/>
    <w:rsid w:val="009660DF"/>
    <w:rsid w:val="00972210"/>
    <w:rsid w:val="00982F35"/>
    <w:rsid w:val="009A402A"/>
    <w:rsid w:val="009C0C03"/>
    <w:rsid w:val="009C2741"/>
    <w:rsid w:val="009D495D"/>
    <w:rsid w:val="009D4A3A"/>
    <w:rsid w:val="009D6705"/>
    <w:rsid w:val="009F79F7"/>
    <w:rsid w:val="009F7F29"/>
    <w:rsid w:val="00A06282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5B7E"/>
    <w:rsid w:val="00B36B2C"/>
    <w:rsid w:val="00B43DCE"/>
    <w:rsid w:val="00B47506"/>
    <w:rsid w:val="00B51B7B"/>
    <w:rsid w:val="00B53B25"/>
    <w:rsid w:val="00B616EE"/>
    <w:rsid w:val="00B62EE5"/>
    <w:rsid w:val="00B74F0D"/>
    <w:rsid w:val="00B759B2"/>
    <w:rsid w:val="00B769DB"/>
    <w:rsid w:val="00B807F5"/>
    <w:rsid w:val="00B939A5"/>
    <w:rsid w:val="00B9683F"/>
    <w:rsid w:val="00BA2892"/>
    <w:rsid w:val="00BB68B9"/>
    <w:rsid w:val="00BB70A3"/>
    <w:rsid w:val="00BC7CE9"/>
    <w:rsid w:val="00BE0B80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43ABD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242EE"/>
    <w:rsid w:val="00E31C1D"/>
    <w:rsid w:val="00E409B5"/>
    <w:rsid w:val="00E40A67"/>
    <w:rsid w:val="00E50B58"/>
    <w:rsid w:val="00E64200"/>
    <w:rsid w:val="00E866DE"/>
    <w:rsid w:val="00E90730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6E13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St-1896/2016</izvorni_sadrzaj>
    <derivirana_varijabla naziv="DomainObject.Predmet.OznakaBroj_1">St-1896/2016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MOREŠKA d.o.o. za trgovinu i ekološke usluge</izvorni_sadrzaj>
    <derivirana_varijabla naziv="DomainObject.Predmet.ProtustrankaFormated_1">  MOREŠKA d.o.o. za trgovinu i ekološke usluge</derivirana_varijabla>
  </DomainObject.Predmet.ProtustrankaFormated>
  <DomainObject.Predmet.ProtustrankaFormatedOIB>
    <izvorni_sadrzaj>  MOREŠKA d.o.o. za trgovinu i ekološke usluge, OIB 07461925733</izvorni_sadrzaj>
    <derivirana_varijabla naziv="DomainObject.Predmet.ProtustrankaFormatedOIB_1">  MOREŠKA d.o.o. za trgovinu i ekološke usluge, OIB 07461925733</derivirana_varijabla>
  </DomainObject.Predmet.ProtustrankaFormatedOIB>
  <DomainObject.Predmet.ProtustrankaFormatedWithAdress>
    <izvorni_sadrzaj> MOREŠKA d.o.o. za trgovinu i ekološke usluge, Viganj 191/1, 20267 Kučište</izvorni_sadrzaj>
    <derivirana_varijabla naziv="DomainObject.Predmet.ProtustrankaFormatedWithAdress_1"> MOREŠKA d.o.o. za trgovinu i ekološke usluge, Viganj 191/1, 20267 Kučište</derivirana_varijabla>
  </DomainObject.Predmet.ProtustrankaFormatedWithAdress>
  <DomainObject.Predmet.ProtustrankaFormatedWithAdressOIB>
    <izvorni_sadrzaj> MOREŠKA d.o.o. za trgovinu i ekološke usluge, OIB 07461925733, Viganj 191/1, 20267 Kučište</izvorni_sadrzaj>
    <derivirana_varijabla naziv="DomainObject.Predmet.ProtustrankaFormatedWithAdressOIB_1"> MOREŠKA d.o.o. za trgovinu i ekološke usluge, OIB 07461925733, Viganj 191/1, 20267 Kučište</derivirana_varijabla>
  </DomainObject.Predmet.ProtustrankaFormatedWithAdressOIB>
  <DomainObject.Predmet.ProtustrankaWithAdress>
    <izvorni_sadrzaj>MOREŠKA d.o.o. za trgovinu i ekološke usluge Viganj 191/1, 20267 Kučište</izvorni_sadrzaj>
    <derivirana_varijabla naziv="DomainObject.Predmet.ProtustrankaWithAdress_1">MOREŠKA d.o.o. za trgovinu i ekološke usluge Viganj 191/1, 20267 Kučište</derivirana_varijabla>
  </DomainObject.Predmet.ProtustrankaWithAdress>
  <DomainObject.Predmet.ProtustrankaWithAdressOIB>
    <izvorni_sadrzaj>MOREŠKA d.o.o. za trgovinu i ekološke usluge, OIB 07461925733, Viganj 191/1, 20267 Kučište</izvorni_sadrzaj>
    <derivirana_varijabla naziv="DomainObject.Predmet.ProtustrankaWithAdressOIB_1">MOREŠKA d.o.o. za trgovinu i ekološke usluge, OIB 07461925733, Viganj 191/1, 20267 Kučište</derivirana_varijabla>
  </DomainObject.Predmet.ProtustrankaWithAdressOIB>
  <DomainObject.Predmet.ProtustrankaNazivFormated>
    <izvorni_sadrzaj>MOREŠKA d.o.o. za trgovinu i ekološke usluge</izvorni_sadrzaj>
    <derivirana_varijabla naziv="DomainObject.Predmet.ProtustrankaNazivFormated_1">MOREŠKA d.o.o. za trgovinu i ekološke usluge</derivirana_varijabla>
  </DomainObject.Predmet.ProtustrankaNazivFormated>
  <DomainObject.Predmet.ProtustrankaNazivFormatedOIB>
    <izvorni_sadrzaj>MOREŠKA d.o.o. za trgovinu i ekološke usluge, OIB 07461925733</izvorni_sadrzaj>
    <derivirana_varijabla naziv="DomainObject.Predmet.ProtustrankaNazivFormatedOIB_1">MOREŠKA d.o.o. za trgovinu i ekološke usluge, OIB 07461925733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80172.26</izvorni_sadrzaj>
    <derivirana_varijabla naziv="DomainObject.Predmet.TrenutnaVrijednost_1">80172.26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MOREŠKA d.o.o. za trgovinu i ekološke usluge</item>
    </izvorni_sadrzaj>
    <derivirana_varijabla naziv="DomainObject.Predmet.ProtuStrankaListFormated_1">
      <item>MOREŠKA d.o.o. za trgovinu i ekološke usluge</item>
    </derivirana_varijabla>
  </DomainObject.Predmet.ProtuStrankaListFormated>
  <DomainObject.Predmet.ProtuStrankaListFormatedOIB>
    <izvorni_sadrzaj>
      <item>MOREŠKA d.o.o. za trgovinu i ekološke usluge, OIB 07461925733</item>
    </izvorni_sadrzaj>
    <derivirana_varijabla naziv="DomainObject.Predmet.ProtuStrankaListFormatedOIB_1">
      <item>MOREŠKA d.o.o. za trgovinu i ekološke usluge, OIB 07461925733</item>
    </derivirana_varijabla>
  </DomainObject.Predmet.ProtuStrankaListFormatedOIB>
  <DomainObject.Predmet.ProtuStrankaListFormatedWithAdress>
    <izvorni_sadrzaj>
      <item>MOREŠKA d.o.o. za trgovinu i ekološke usluge, Viganj 191/1, 20267 Kučište</item>
    </izvorni_sadrzaj>
    <derivirana_varijabla naziv="DomainObject.Predmet.ProtuStrankaListFormatedWithAdress_1">
      <item>MOREŠKA d.o.o. za trgovinu i ekološke usluge, Viganj 191/1, 20267 Kučište</item>
    </derivirana_varijabla>
  </DomainObject.Predmet.ProtuStrankaListFormatedWithAdress>
  <DomainObject.Predmet.ProtuStrankaListFormatedWithAdressOIB>
    <izvorni_sadrzaj>
      <item>MOREŠKA d.o.o. za trgovinu i ekološke usluge, OIB 07461925733, Viganj 191/1, 20267 Kučište</item>
    </izvorni_sadrzaj>
    <derivirana_varijabla naziv="DomainObject.Predmet.ProtuStrankaListFormatedWithAdressOIB_1">
      <item>MOREŠKA d.o.o. za trgovinu i ekološke usluge, OIB 07461925733, Viganj 191/1, 20267 Kučište</item>
    </derivirana_varijabla>
  </DomainObject.Predmet.ProtuStrankaListFormatedWithAdressOIB>
  <DomainObject.Predmet.ProtuStrankaListNazivFormated>
    <izvorni_sadrzaj>
      <item>MOREŠKA d.o.o. za trgovinu i ekološke usluge</item>
    </izvorni_sadrzaj>
    <derivirana_varijabla naziv="DomainObject.Predmet.ProtuStrankaListNazivFormated_1">
      <item>MOREŠKA d.o.o. za trgovinu i ekološke usluge</item>
    </derivirana_varijabla>
  </DomainObject.Predmet.ProtuStrankaListNazivFormated>
  <DomainObject.Predmet.ProtuStrankaListNazivFormatedOIB>
    <izvorni_sadrzaj>
      <item>MOREŠKA d.o.o. za trgovinu i ekološke usluge, OIB 07461925733</item>
    </izvorni_sadrzaj>
    <derivirana_varijabla naziv="DomainObject.Predmet.ProtuStrankaListNazivFormatedOIB_1">
      <item>MOREŠKA d.o.o. za trgovinu i ekološke usluge, OIB 07461925733</item>
    </derivirana_varijabla>
  </DomainObject.Predmet.ProtuStrankaListNazivFormatedOIB>
  <DomainObject.Predmet.OstaliListFormated>
    <izvorni_sadrzaj>
      <item>Slaven Šoša</item>
      <item>Senka Opačak</item>
    </izvorni_sadrzaj>
    <derivirana_varijabla naziv="DomainObject.Predmet.OstaliListFormated_1">
      <item>Slaven Šoša</item>
      <item>Senka Opačak</item>
    </derivirana_varijabla>
  </DomainObject.Predmet.OstaliListFormated>
  <DomainObject.Predmet.OstaliListFormatedOIB>
    <izvorni_sadrzaj>
      <item>Slaven Šoša</item>
      <item>Senka Opačak</item>
    </izvorni_sadrzaj>
    <derivirana_varijabla naziv="DomainObject.Predmet.OstaliListFormatedOIB_1">
      <item>Slaven Šoša</item>
      <item>Senka Opačak</item>
    </derivirana_varijabla>
  </DomainObject.Predmet.OstaliListFormatedOIB>
  <DomainObject.Predmet.OstaliListFormatedWithAdress>
    <izvorni_sadrzaj>
      <item>Slaven Šoša</item>
      <item>Senka Opačak</item>
    </izvorni_sadrzaj>
    <derivirana_varijabla naziv="DomainObject.Predmet.OstaliListFormatedWithAdress_1">
      <item>Slaven Šoša</item>
      <item>Senka Opačak</item>
    </derivirana_varijabla>
  </DomainObject.Predmet.OstaliListFormatedWithAdress>
  <DomainObject.Predmet.OstaliListFormatedWithAdressOIB>
    <izvorni_sadrzaj>
      <item>Slaven Šoša</item>
      <item>Senka Opačak</item>
    </izvorni_sadrzaj>
    <derivirana_varijabla naziv="DomainObject.Predmet.OstaliListFormatedWithAdressOIB_1">
      <item>Slaven Šoša</item>
      <item>Senka Opačak</item>
    </derivirana_varijabla>
  </DomainObject.Predmet.OstaliListFormatedWithAdressOIB>
  <DomainObject.Predmet.OstaliListNazivFormated>
    <izvorni_sadrzaj>
      <item>Slaven Šoša</item>
      <item>Senka Opačak</item>
    </izvorni_sadrzaj>
    <derivirana_varijabla naziv="DomainObject.Predmet.OstaliListNazivFormated_1">
      <item>Slaven Šoša</item>
      <item>Senka Opačak</item>
    </derivirana_varijabla>
  </DomainObject.Predmet.OstaliListNazivFormated>
  <DomainObject.Predmet.OstaliListNazivFormatedOIB>
    <izvorni_sadrzaj>
      <item>Slaven Šoša</item>
      <item>Senka Opačak</item>
    </izvorni_sadrzaj>
    <derivirana_varijabla naziv="DomainObject.Predmet.OstaliListNazivFormatedOIB_1">
      <item>Slaven Šoša</item>
      <item>Senka Opačak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MOREŠKA d.o.o. za trgovinu i ekološke usluge</izvorni_sadrzaj>
    <derivirana_varijabla naziv="DomainObject.Predmet.ProtustrankaIDrugi_1">MOREŠKA d.o.o. za trgovinu i ekološke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MOREŠKA d.o.o. za trgovinu i ekološke usluge, OIB 07461925733, Viganj 191/1, 20267 Kučište</izvorni_sadrzaj>
    <derivirana_varijabla naziv="DomainObject.Predmet.ProtustrankaIDrugiAdressOIB_1">MOREŠKA d.o.o. za trgovinu i ekološke usluge, OIB 07461925733, Viganj 191/1, 20267 Kučište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MOREŠKA d.o.o. za trgovinu i ekološke usluge</item>
      <item>Slaven Šoša</item>
      <item>Senka Opačak</item>
    </izvorni_sadrzaj>
    <derivirana_varijabla naziv="DomainObject.Predmet.SudioniciListNaziv_1">
      <item>FINA, RC Split, Podružnica Dubrovnik</item>
      <item>MOREŠKA d.o.o. za trgovinu i ekološke usluge</item>
      <item>Slaven Šoša</item>
      <item>Senka Opačak</item>
    </derivirana_varijabla>
  </DomainObject.Predmet.SudioniciListNaziv>
  <DomainObject.Predmet.SudioniciListAdressOIB>
    <izvorni_sadrzaj>
      <item>FINA, RC Split, Podružnica Dubrovnik, OIB 85821130368, Vukovarska 2,20000 Dubrovnik</item>
      <item>MOREŠKA d.o.o. za trgovinu i ekološke usluge, OIB 07461925733, Viganj 191/1,20267 Kučište</item>
      <item>Slaven Šoša</item>
      <item>Senka Opačak</item>
    </izvorni_sadrzaj>
    <derivirana_varijabla naziv="DomainObject.Predmet.SudioniciListAdressOIB_1">
      <item>FINA, RC Split, Podružnica Dubrovnik, OIB 85821130368, Vukovarska 2,20000 Dubrovnik</item>
      <item>MOREŠKA d.o.o. za trgovinu i ekološke usluge, OIB 07461925733, Viganj 191/1,20267 Kučište</item>
      <item>Slaven Šoša</item>
      <item>Senka Opačak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07461925733</item>
      <item>, OIB null</item>
      <item>, OIB null</item>
    </izvorni_sadrzaj>
    <derivirana_varijabla naziv="DomainObject.Predmet.SudioniciListNazivOIB_1">
      <item>, OIB 85821130368</item>
      <item>, OIB 07461925733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E5521-7997-402C-9EE8-062E1DFA56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1009</properties:Words>
  <properties:Characters>5569</properties:Characters>
  <properties:Lines>140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2017-02-08T12:23:00Z</dcterms:created>
  <dc:creator>Ante Kačić</dc:creator>
  <cp:lastModifiedBy>Mara Marčinko</cp:lastModifiedBy>
  <cp:lastPrinted>2017-01-25T13:31:00Z</cp:lastPrinted>
  <dcterms:modified xmlns:xsi="http://www.w3.org/2001/XMLSchema-instance" xsi:type="dcterms:W3CDTF">2017-02-08T13:36:00Z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