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7d9b" w14:paraId="d417d9b" w:rsidRDefault="000C5C65" w:rsidP="00597F65" w:rsidR="00597F65">
      <w:pPr>
        <w:jc w:val="right"/>
        <w15:collapsed w:val="false"/>
      </w:pPr>
      <w:bookmarkStart w:name="_GoBack" w:id="0"/>
      <w:bookmarkEnd w:id="0"/>
      <w:r>
        <w:t xml:space="preserve">6 </w:t>
      </w:r>
      <w:r w:rsidR="002D77B4">
        <w:t>St-</w:t>
      </w:r>
      <w:r w:rsidR="00A30ADF">
        <w:t>497</w:t>
      </w:r>
      <w:r w:rsidR="00B207A3">
        <w:t>/</w:t>
      </w:r>
      <w:r w:rsidR="005C2BFC">
        <w:t>17</w:t>
      </w:r>
      <w:r w:rsidR="00B207A3">
        <w:t>-</w:t>
      </w:r>
      <w:r w:rsidR="00A30ADF">
        <w:t>8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A30ADF">
        <w:t>ISOLIERUNG-CRO j.d.o.o. za termoizolaciju i ostale građevinske usluge, OSIJEK, Zeleno polje 27, OIB: 32673619087, MBS: 030162963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A30ADF">
        <w:t>4</w:t>
      </w:r>
      <w:r w:rsidR="00615950">
        <w:t xml:space="preserve">. </w:t>
      </w:r>
      <w:r w:rsidR="00A30ADF">
        <w:t>rujna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A30ADF">
        <w:t>ISOLIERUNG-CRO j.d.o.o. za termoizolaciju i ostale građevinske usluge, OSIJEK, Zeleno polje 27, OIB: 32673619087, MBS: 030162963</w:t>
      </w:r>
      <w:r>
        <w:rPr>
          <w:b/>
        </w:rPr>
        <w:t xml:space="preserve">.  </w:t>
      </w:r>
      <w:r w:rsidR="00564A5D">
        <w:rPr>
          <w:b/>
        </w:rPr>
        <w:t xml:space="preserve"> 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A30ADF">
        <w:t>5</w:t>
      </w:r>
      <w:r w:rsidRPr="00006672">
        <w:t xml:space="preserve">. </w:t>
      </w:r>
      <w:r w:rsidR="00A30ADF">
        <w:t>listopada</w:t>
      </w:r>
      <w:r w:rsidRPr="00006672">
        <w:t xml:space="preserve"> 2017. u </w:t>
      </w:r>
      <w:r w:rsidR="00A30ADF">
        <w:t>10</w:t>
      </w:r>
      <w:r>
        <w:t>,</w:t>
      </w:r>
      <w:r w:rsidR="00A30ADF">
        <w:t>15</w:t>
      </w:r>
      <w:r w:rsidRPr="00006672">
        <w:t xml:space="preserve"> sati</w:t>
      </w:r>
      <w:r>
        <w:t xml:space="preserve"> u zgradi ovog suda u Osijeku, Zagrebačka br. 2, soba br. </w:t>
      </w:r>
      <w:r w:rsidR="00750AB8">
        <w:t>36</w:t>
      </w:r>
      <w:r>
        <w:t>/II, na koje se pozivaju sve zainteresirane stranke dostavom ovog rješenja.</w:t>
      </w:r>
    </w:p>
    <w:p w:rsidRDefault="005C2BFC" w:rsidP="00A30ADF" w:rsidR="005C2BFC" w:rsidRPr="006B0D72">
      <w:pPr>
        <w:pStyle w:val="Tijeloteksta"/>
        <w:numPr>
          <w:ilvl w:val="0"/>
          <w:numId w:val="1"/>
        </w:numPr>
        <w:rPr>
          <w:b/>
        </w:rPr>
      </w:pPr>
      <w:r>
        <w:t xml:space="preserve">U ovom postupku imenuje se privremeni stečajni upravitelj u osobi </w:t>
      </w:r>
      <w:r w:rsidR="00A30ADF" w:rsidRPr="00A30ADF">
        <w:t xml:space="preserve">Ivan Mikić, Nova Gradiška, </w:t>
      </w:r>
      <w:proofErr w:type="spellStart"/>
      <w:r w:rsidR="00A30ADF" w:rsidRPr="00A30ADF">
        <w:t>Gundulićeva</w:t>
      </w:r>
      <w:proofErr w:type="spellEnd"/>
      <w:r w:rsidR="00A30ADF" w:rsidRPr="00A30ADF">
        <w:t xml:space="preserve"> </w:t>
      </w:r>
      <w:proofErr w:type="spellStart"/>
      <w:r w:rsidR="00A30ADF" w:rsidRPr="00A30ADF">
        <w:t>bb</w:t>
      </w:r>
      <w:proofErr w:type="spellEnd"/>
      <w:r w:rsidR="00A30ADF" w:rsidRPr="00A30ADF">
        <w:t>, OIB: 72220905423</w:t>
      </w:r>
      <w:r w:rsidRPr="006B0D72">
        <w:rPr>
          <w:b/>
        </w:rPr>
        <w:t>.</w:t>
      </w:r>
      <w:r>
        <w:rPr>
          <w:b/>
        </w:rPr>
        <w:t xml:space="preserve"> 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5C2BFC" w:rsidP="005C2BFC" w:rsidR="005C2BFC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A30ADF" w:rsidP="000C5C65" w:rsidR="000C5C65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0C5C65" w:rsidP="000C5C65" w:rsidR="000C5C65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  <w:r>
        <w:rPr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</w:pPr>
      <w:r>
        <w:tab/>
        <w:t xml:space="preserve">Predlagatelj FINA RC Osijek, Podružnica Osijek, podnio je dana </w:t>
      </w:r>
      <w:r w:rsidR="00A30ADF">
        <w:t>19</w:t>
      </w:r>
      <w:r>
        <w:t xml:space="preserve">. </w:t>
      </w:r>
      <w:r w:rsidR="00A30ADF">
        <w:t>travnja</w:t>
      </w:r>
      <w:r>
        <w:t xml:space="preserve"> 201</w:t>
      </w:r>
      <w:r w:rsidR="00750AB8">
        <w:t>7</w:t>
      </w:r>
      <w:r>
        <w:t xml:space="preserve">. g. prijedlog za otvaranje  stečajnog postupka nad dužnikom </w:t>
      </w:r>
      <w:r w:rsidR="00A30ADF">
        <w:t>ISOLIERUNG-CRO j.d.o.o. za termoizolaciju i ostale građevinske usluge, OSIJEK, Zeleno polje 27, OIB: 32673619087, MBS: 030162963</w:t>
      </w:r>
      <w:r>
        <w:rPr>
          <w:color w:val="000000"/>
        </w:rPr>
        <w:t>.</w:t>
      </w:r>
      <w:r>
        <w:tab/>
      </w:r>
    </w:p>
    <w:p w:rsidRDefault="000C5C65" w:rsidP="000C5C65" w:rsidR="000C5C65">
      <w:pPr>
        <w:pStyle w:val="Tijeloteksta"/>
      </w:pPr>
      <w:r>
        <w:t xml:space="preserve"> </w:t>
      </w:r>
    </w:p>
    <w:p w:rsidRDefault="00564A5D" w:rsidP="000C5C65" w:rsidR="00564A5D">
      <w:pPr>
        <w:pStyle w:val="Tijeloteksta"/>
        <w:ind w:firstLine="708"/>
      </w:pPr>
    </w:p>
    <w:p w:rsidRDefault="00564A5D" w:rsidP="00564A5D" w:rsidR="00564A5D">
      <w:pPr>
        <w:jc w:val="right"/>
      </w:pPr>
      <w:r>
        <w:lastRenderedPageBreak/>
        <w:t>6 St-</w:t>
      </w:r>
      <w:r w:rsidR="00A30ADF">
        <w:t>497</w:t>
      </w:r>
      <w:r>
        <w:t>/17-</w:t>
      </w:r>
      <w:r w:rsidR="00A30ADF">
        <w:t>8</w:t>
      </w:r>
    </w:p>
    <w:p w:rsidRDefault="00564A5D" w:rsidP="00564A5D" w:rsidR="00564A5D">
      <w:pPr>
        <w:pStyle w:val="Tijeloteksta"/>
        <w:tabs>
          <w:tab w:pos="1695" w:val="left"/>
        </w:tabs>
        <w:ind w:firstLine="708"/>
      </w:pPr>
    </w:p>
    <w:p w:rsidRDefault="00564A5D" w:rsidP="000C5C65" w:rsidR="00564A5D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U prijedlogu navodi da dužnik na dan </w:t>
      </w:r>
      <w:r w:rsidR="00A30ADF">
        <w:t>17</w:t>
      </w:r>
      <w:r>
        <w:t xml:space="preserve">. </w:t>
      </w:r>
      <w:r w:rsidR="00A30ADF">
        <w:t>4</w:t>
      </w:r>
      <w:r>
        <w:t xml:space="preserve"> 201</w:t>
      </w:r>
      <w:r w:rsidR="005C2BFC">
        <w:t>7</w:t>
      </w:r>
      <w:r>
        <w:t xml:space="preserve">. g. u očevidniku redoslijeda osnova za plaćanje ima evidentirane neizvršene osnove za plaćanje u neprekinutom razdoblju </w:t>
      </w:r>
      <w:r w:rsidR="005C2BFC">
        <w:t xml:space="preserve">od 120 </w:t>
      </w:r>
    </w:p>
    <w:p w:rsidRDefault="000C5C65" w:rsidP="00564A5D" w:rsidR="000C5C65">
      <w:pPr>
        <w:pStyle w:val="Tijeloteksta"/>
      </w:pPr>
      <w:r>
        <w:t xml:space="preserve">dana u ukupnom iznosu od </w:t>
      </w:r>
      <w:r w:rsidR="00A30ADF">
        <w:t>23.266,08</w:t>
      </w:r>
      <w:r>
        <w:t xml:space="preserve"> kn u koji iznos je uračunata kamata i naknada FINE za provedbu ovrhe na novčanim sredstvima te da dužnik ima </w:t>
      </w:r>
      <w:r w:rsidR="00564A5D">
        <w:t>1</w:t>
      </w:r>
      <w:r>
        <w:t xml:space="preserve"> zaposlen</w:t>
      </w:r>
      <w:r w:rsidR="00564A5D">
        <w:t>og</w:t>
      </w:r>
      <w:r>
        <w:t>.</w:t>
      </w:r>
    </w:p>
    <w:p w:rsidRDefault="000C5C65" w:rsidP="000C5C65" w:rsidR="000C5C65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Slijedom navedenog predlagatelj predlaže da se nad dužnikom otvori stečajni postupak. </w:t>
      </w:r>
    </w:p>
    <w:p w:rsidRDefault="000C5C65" w:rsidP="000C5C65" w:rsidR="000C5C65">
      <w:pPr>
        <w:pStyle w:val="Tijeloteksta"/>
      </w:pPr>
    </w:p>
    <w:p w:rsidRDefault="000C5C65" w:rsidP="000C5C65" w:rsidR="000C5C6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>
      <w:pPr>
        <w:jc w:val="both"/>
      </w:pPr>
      <w:r>
        <w:t xml:space="preserve"> </w:t>
      </w:r>
    </w:p>
    <w:p w:rsidRDefault="000C5C65" w:rsidP="000C5C65" w:rsidR="000C5C65">
      <w:pPr>
        <w:jc w:val="both"/>
      </w:pPr>
      <w:r>
        <w:t xml:space="preserve">  </w:t>
      </w:r>
      <w:r>
        <w:tab/>
        <w:t xml:space="preserve">Također, temeljem čl. 115. st. 2. citiranog zakona imenovan je privremeni stečajni upravitelj u osobi </w:t>
      </w:r>
      <w:r w:rsidR="00A30ADF" w:rsidRPr="00A30ADF">
        <w:t xml:space="preserve">Ivan Mikić, Nova Gradiška, </w:t>
      </w:r>
      <w:proofErr w:type="spellStart"/>
      <w:r w:rsidR="00A30ADF" w:rsidRPr="00A30ADF">
        <w:t>Gundulićeva</w:t>
      </w:r>
      <w:proofErr w:type="spellEnd"/>
      <w:r w:rsidR="00A30ADF" w:rsidRPr="00A30ADF">
        <w:t xml:space="preserve"> </w:t>
      </w:r>
      <w:proofErr w:type="spellStart"/>
      <w:r w:rsidR="00A30ADF" w:rsidRPr="00A30ADF">
        <w:t>bb</w:t>
      </w:r>
      <w:proofErr w:type="spellEnd"/>
      <w:r w:rsidR="00A30ADF" w:rsidRPr="00A30ADF">
        <w:t>, OIB: 72220905423</w:t>
      </w:r>
      <w:r w:rsidR="00ED290E">
        <w:t>,</w:t>
      </w:r>
      <w:r>
        <w:t xml:space="preserve"> (automatski odabir), radi utvrđivanja stanja imovine dužnika, nakon čega stečajni sudac može donijeti odluku u ovom postupku.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jc w:val="center"/>
        <w:rPr>
          <w:b/>
          <w:bCs/>
        </w:rPr>
      </w:pPr>
    </w:p>
    <w:p w:rsidRDefault="000C5C65" w:rsidP="000C5C65" w:rsidR="000C5C65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A30ADF">
        <w:t>4</w:t>
      </w:r>
      <w:r>
        <w:t xml:space="preserve">. </w:t>
      </w:r>
      <w:r w:rsidR="00A30ADF">
        <w:t>rujna</w:t>
      </w:r>
      <w:r>
        <w:t xml:space="preserve"> 2017. g.</w:t>
      </w: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C5C65" w:rsidP="000C5C65" w:rsidR="000C5C65">
      <w:pPr>
        <w:pStyle w:val="Tijeloteksta"/>
        <w:jc w:val="left"/>
      </w:pPr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5C65" w:rsidP="000C5C65" w:rsidR="000C5C65">
      <w:pPr>
        <w:pStyle w:val="Tijeloteksta"/>
        <w:ind w:firstLine="708"/>
        <w:jc w:val="left"/>
      </w:pPr>
    </w:p>
    <w:p w:rsidRDefault="000C5C65" w:rsidP="000C5C65" w:rsidR="000C5C65">
      <w:pPr>
        <w:pStyle w:val="Tijeloteksta"/>
        <w:jc w:val="left"/>
      </w:pPr>
      <w:r>
        <w:t>POUKA O PRAVNOM LIJEKU:</w:t>
      </w:r>
    </w:p>
    <w:p w:rsidRDefault="000C5C65" w:rsidP="000C5C65" w:rsidR="000C5C65">
      <w:pPr>
        <w:pStyle w:val="Tijeloteksta"/>
        <w:jc w:val="left"/>
      </w:pPr>
      <w:r>
        <w:t>Protiv ovog rješenja nije dopuštena posebna žalba (čl. 42. st. 1. Stečajnog zakona).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>DNA</w:t>
      </w:r>
    </w:p>
    <w:p w:rsidRDefault="000C5C65" w:rsidP="000C5C65" w:rsidR="000C5C65" w:rsidRPr="00D259A4">
      <w:pPr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upravitelj </w:t>
      </w:r>
    </w:p>
    <w:p w:rsidRDefault="000C5C65" w:rsidP="000C5C65" w:rsidR="000C5C65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C5C65" w:rsidP="000C5C65" w:rsidR="000C5C65" w:rsidRPr="00C34E97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uz prijedlog FINE </w:t>
      </w:r>
    </w:p>
    <w:p w:rsidRDefault="005C2BFC" w:rsidP="000C5C65" w:rsidR="000C5C65">
      <w:pPr>
        <w:pStyle w:val="Tijeloteksta"/>
        <w:numPr>
          <w:ilvl w:val="0"/>
          <w:numId w:val="3"/>
        </w:numPr>
        <w:jc w:val="left"/>
      </w:pPr>
      <w:r>
        <w:t xml:space="preserve">R </w:t>
      </w:r>
      <w:r w:rsidR="00A30ADF">
        <w:t>5/10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892" w:rsidR="005B7892">
      <w:r>
        <w:separator/>
      </w:r>
    </w:p>
  </w:endnote>
  <w:endnote w:id="0" w:type="continuationSeparator">
    <w:p w:rsidRDefault="005B7892" w:rsidR="005B7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892" w:rsidR="005B7892">
      <w:r>
        <w:separator/>
      </w:r>
    </w:p>
  </w:footnote>
  <w:footnote w:id="0" w:type="continuationSeparator">
    <w:p w:rsidRDefault="005B7892" w:rsidR="005B7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74A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D16"/>
    <w:rsid w:val="000242C5"/>
    <w:rsid w:val="00036EE7"/>
    <w:rsid w:val="0005396D"/>
    <w:rsid w:val="00053B81"/>
    <w:rsid w:val="00070D0F"/>
    <w:rsid w:val="00072F6E"/>
    <w:rsid w:val="00094230"/>
    <w:rsid w:val="00096377"/>
    <w:rsid w:val="000C20F1"/>
    <w:rsid w:val="000C5C65"/>
    <w:rsid w:val="000E414B"/>
    <w:rsid w:val="000F2CEE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90B77"/>
    <w:rsid w:val="00291B9C"/>
    <w:rsid w:val="002D20FA"/>
    <w:rsid w:val="002D5985"/>
    <w:rsid w:val="002D77B4"/>
    <w:rsid w:val="002E194B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D70E6"/>
    <w:rsid w:val="004E5065"/>
    <w:rsid w:val="004E7CD5"/>
    <w:rsid w:val="004F25AD"/>
    <w:rsid w:val="00500BBD"/>
    <w:rsid w:val="00524CC6"/>
    <w:rsid w:val="00555D95"/>
    <w:rsid w:val="0055624C"/>
    <w:rsid w:val="00564A5D"/>
    <w:rsid w:val="00576EA0"/>
    <w:rsid w:val="00586437"/>
    <w:rsid w:val="00597F65"/>
    <w:rsid w:val="005A1D35"/>
    <w:rsid w:val="005A3E5A"/>
    <w:rsid w:val="005A7923"/>
    <w:rsid w:val="005B403D"/>
    <w:rsid w:val="005B7892"/>
    <w:rsid w:val="005C2BFC"/>
    <w:rsid w:val="005D4764"/>
    <w:rsid w:val="005E5805"/>
    <w:rsid w:val="005E7BED"/>
    <w:rsid w:val="00607E75"/>
    <w:rsid w:val="00615950"/>
    <w:rsid w:val="00615FE6"/>
    <w:rsid w:val="006235FB"/>
    <w:rsid w:val="006274A0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0AB8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30ADF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97F39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274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74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4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4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4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274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74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4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4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4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115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St-497/2017</izvorni_sadrzaj>
    <derivirana_varijabla naziv="DomainObject.Predmet.OznakaBroj_1">St-497/2017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ISOLIERUNG-CRO j.d.o.o. za termoizolaciju i ostale građevinske usluge</izvorni_sadrzaj>
    <derivirana_varijabla naziv="DomainObject.Predmet.ProtustrankaFormated_1">  ISOLIERUNG-CRO j.d.o.o. za termoizolaciju i ostale građevinske usluge</derivirana_varijabla>
  </DomainObject.Predmet.ProtustrankaFormated>
  <DomainObject.Predmet.ProtustrankaFormatedOIB>
    <izvorni_sadrzaj>  ISOLIERUNG-CRO j.d.o.o. za termoizolaciju i ostale građevinske usluge, OIB 32673619087</izvorni_sadrzaj>
    <derivirana_varijabla naziv="DomainObject.Predmet.ProtustrankaFormatedOIB_1">  ISOLIERUNG-CRO j.d.o.o. za termoizolaciju i ostale građevinske usluge, OIB 32673619087</derivirana_varijabla>
  </DomainObject.Predmet.ProtustrankaFormatedOIB>
  <DomainObject.Predmet.ProtustrankaFormatedWithAdress>
    <izvorni_sadrzaj> ISOLIERUNG-CRO j.d.o.o. za termoizolaciju i ostale građevinske usluge, Zeleno polje 27, 31000 Osijek</izvorni_sadrzaj>
    <derivirana_varijabla naziv="DomainObject.Predmet.ProtustrankaFormatedWithAdress_1"> ISOLIERUNG-CRO j.d.o.o. za termoizolaciju i ostale građevinske usluge, Zeleno polje 27, 31000 Osijek</derivirana_varijabla>
  </DomainObject.Predmet.ProtustrankaFormatedWithAdress>
  <DomainObject.Predmet.ProtustrankaFormatedWithAdressOIB>
    <izvorni_sadrzaj> ISOLIERUNG-CRO j.d.o.o. za termoizolaciju i ostale građevinske usluge, OIB 32673619087, Zeleno polje 27, 31000 Osijek</izvorni_sadrzaj>
    <derivirana_varijabla naziv="DomainObject.Predmet.ProtustrankaFormatedWithAdressOIB_1"> ISOLIERUNG-CRO j.d.o.o. za termoizolaciju i ostale građevinske usluge, OIB 32673619087, Zeleno polje 27, 31000 Osijek</derivirana_varijabla>
  </DomainObject.Predmet.ProtustrankaFormatedWithAdressOIB>
  <DomainObject.Predmet.ProtustrankaWithAdress>
    <izvorni_sadrzaj>ISOLIERUNG-CRO j.d.o.o. za termoizolaciju i ostale građevinske usluge Zeleno polje 27, 31000 Osijek</izvorni_sadrzaj>
    <derivirana_varijabla naziv="DomainObject.Predmet.ProtustrankaWithAdress_1">ISOLIERUNG-CRO j.d.o.o. za termoizolaciju i ostale građevinske usluge Zeleno polje 27, 31000 Osijek</derivirana_varijabla>
  </DomainObject.Predmet.ProtustrankaWithAdress>
  <DomainObject.Predmet.ProtustrankaWithAdressOIB>
    <izvorni_sadrzaj>ISOLIERUNG-CRO j.d.o.o. za termoizolaciju i ostale građevinske usluge, OIB 32673619087, Zeleno polje 27, 31000 Osijek</izvorni_sadrzaj>
    <derivirana_varijabla naziv="DomainObject.Predmet.ProtustrankaWithAdressOIB_1">ISOLIERUNG-CRO j.d.o.o. za termoizolaciju i ostale građevinske usluge, OIB 32673619087, Zeleno polje 27, 31000 Osijek</derivirana_varijabla>
  </DomainObject.Predmet.ProtustrankaWithAdressOIB>
  <DomainObject.Predmet.ProtustrankaNazivFormated>
    <izvorni_sadrzaj>ISOLIERUNG-CRO j.d.o.o. za termoizolaciju i ostale građevinske usluge</izvorni_sadrzaj>
    <derivirana_varijabla naziv="DomainObject.Predmet.ProtustrankaNazivFormated_1">ISOLIERUNG-CRO j.d.o.o. za termoizolaciju i ostale građevinske usluge</derivirana_varijabla>
  </DomainObject.Predmet.ProtustrankaNazivFormated>
  <DomainObject.Predmet.ProtustrankaNazivFormatedOIB>
    <izvorni_sadrzaj>ISOLIERUNG-CRO j.d.o.o. za termoizolaciju i ostale građevinske usluge, OIB 32673619087</izvorni_sadrzaj>
    <derivirana_varijabla naziv="DomainObject.Predmet.ProtustrankaNazivFormatedOIB_1">ISOLIERUNG-CRO j.d.o.o. za termoizolaciju i ostale građevinske usluge, OIB 32673619087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ISOLIERUNG-CRO j.d.o.o. za termoizolaciju i ostale građevinske usluge</item>
    </izvorni_sadrzaj>
    <derivirana_varijabla naziv="DomainObject.Predmet.ProtuStrankaListFormated_1">
      <item>ISOLIERUNG-CRO j.d.o.o. za termoizolaciju i ostale građevinske usluge</item>
    </derivirana_varijabla>
  </DomainObject.Predmet.ProtuStrankaListFormated>
  <DomainObject.Predmet.ProtuStrankaListFormatedOIB>
    <izvorni_sadrzaj>
      <item>ISOLIERUNG-CRO j.d.o.o. za termoizolaciju i ostale građevinske usluge, OIB 32673619087</item>
    </izvorni_sadrzaj>
    <derivirana_varijabla naziv="DomainObject.Predmet.ProtuStrankaListFormatedOIB_1">
      <item>ISOLIERUNG-CRO j.d.o.o. za termoizolaciju i ostale građevinske usluge, OIB 32673619087</item>
    </derivirana_varijabla>
  </DomainObject.Predmet.ProtuStrankaListFormatedOIB>
  <DomainObject.Predmet.ProtuStrankaListFormatedWithAdress>
    <izvorni_sadrzaj>
      <item>ISOLIERUNG-CRO j.d.o.o. za termoizolaciju i ostale građevinske usluge, Zeleno polje 27, 31000 Osijek</item>
    </izvorni_sadrzaj>
    <derivirana_varijabla naziv="DomainObject.Predmet.ProtuStrankaListFormatedWithAdress_1">
      <item>ISOLIERUNG-CRO j.d.o.o. za termoizolaciju i ostale građevinske usluge, Zeleno polje 27, 31000 Osijek</item>
    </derivirana_varijabla>
  </DomainObject.Predmet.ProtuStrankaListFormatedWithAdress>
  <DomainObject.Predmet.ProtuStrankaListFormatedWithAdressOIB>
    <izvorni_sadrzaj>
      <item>ISOLIERUNG-CRO j.d.o.o. za termoizolaciju i ostale građevinske usluge, OIB 32673619087, Zeleno polje 27, 31000 Osijek</item>
    </izvorni_sadrzaj>
    <derivirana_varijabla naziv="DomainObject.Predmet.ProtuStrankaListFormatedWithAdressOIB_1">
      <item>ISOLIERUNG-CRO j.d.o.o. za termoizolaciju i ostale građevinske usluge, OIB 32673619087, Zeleno polje 27, 31000 Osijek</item>
    </derivirana_varijabla>
  </DomainObject.Predmet.ProtuStrankaListFormatedWithAdressOIB>
  <DomainObject.Predmet.ProtuStrankaListNazivFormated>
    <izvorni_sadrzaj>
      <item>ISOLIERUNG-CRO j.d.o.o. za termoizolaciju i ostale građevinske usluge</item>
    </izvorni_sadrzaj>
    <derivirana_varijabla naziv="DomainObject.Predmet.ProtuStrankaListNazivFormated_1">
      <item>ISOLIERUNG-CRO j.d.o.o. za termoizolaciju i ostale građevinske usluge</item>
    </derivirana_varijabla>
  </DomainObject.Predmet.ProtuStrankaListNazivFormated>
  <DomainObject.Predmet.ProtuStrankaListNazivFormatedOIB>
    <izvorni_sadrzaj>
      <item>ISOLIERUNG-CRO j.d.o.o. za termoizolaciju i ostale građevinske usluge, OIB 32673619087</item>
    </izvorni_sadrzaj>
    <derivirana_varijabla naziv="DomainObject.Predmet.ProtuStrankaListNazivFormatedOIB_1">
      <item>ISOLIERUNG-CRO j.d.o.o. za termoizolaciju i ostale građevinske usluge, OIB 32673619087</item>
    </derivirana_varijabla>
  </DomainObject.Predmet.ProtuStrankaListNazivFormatedOIB>
  <DomainObject.Predmet.OstaliListFormated>
    <izvorni_sadrzaj>
      <item>Adrijana Kereši</item>
    </izvorni_sadrzaj>
    <derivirana_varijabla naziv="DomainObject.Predmet.OstaliListFormated_1">
      <item>Adrijana Kereši</item>
    </derivirana_varijabla>
  </DomainObject.Predmet.OstaliListFormated>
  <DomainObject.Predmet.OstaliListFormatedOIB>
    <izvorni_sadrzaj>
      <item>Adrijana Kereši, OIB 31284681064</item>
    </izvorni_sadrzaj>
    <derivirana_varijabla naziv="DomainObject.Predmet.OstaliListFormatedOIB_1">
      <item>Adrijana Kereši, OIB 31284681064</item>
    </derivirana_varijabla>
  </DomainObject.Predmet.OstaliListFormatedOIB>
  <DomainObject.Predmet.OstaliListFormatedWithAdress>
    <izvorni_sadrzaj>
      <item>Adrijana Kereši, Sarajevska 7, 31000 Osijek</item>
    </izvorni_sadrzaj>
    <derivirana_varijabla naziv="DomainObject.Predmet.OstaliListFormatedWithAdress_1">
      <item>Adrijana Kereši, Sarajevska 7, 31000 Osijek</item>
    </derivirana_varijabla>
  </DomainObject.Predmet.OstaliListFormatedWithAdress>
  <DomainObject.Predmet.OstaliListFormatedWithAdressOIB>
    <izvorni_sadrzaj>
      <item>Adrijana Kereši, OIB 31284681064, Sarajevska 7, 31000 Osijek</item>
    </izvorni_sadrzaj>
    <derivirana_varijabla naziv="DomainObject.Predmet.OstaliListFormatedWithAdressOIB_1">
      <item>Adrijana Kereši, OIB 31284681064, Sarajevska 7, 31000 Osijek</item>
    </derivirana_varijabla>
  </DomainObject.Predmet.OstaliListFormatedWithAdressOIB>
  <DomainObject.Predmet.OstaliListNazivFormated>
    <izvorni_sadrzaj>
      <item>Adrijana Kereši</item>
    </izvorni_sadrzaj>
    <derivirana_varijabla naziv="DomainObject.Predmet.OstaliListNazivFormated_1">
      <item>Adrijana Kereši</item>
    </derivirana_varijabla>
  </DomainObject.Predmet.OstaliListNazivFormated>
  <DomainObject.Predmet.OstaliListNazivFormatedOIB>
    <izvorni_sadrzaj>
      <item>Adrijana Kereši, OIB 31284681064</item>
    </izvorni_sadrzaj>
    <derivirana_varijabla naziv="DomainObject.Predmet.OstaliListNazivFormatedOIB_1">
      <item>Adrijana Kereši, OIB 31284681064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ISOLIERUNG-CRO j.d.o.o. za termoizolaciju i ostale građevinske usluge</izvorni_sadrzaj>
    <derivirana_varijabla naziv="DomainObject.Predmet.ProtustrankaIDrugi_1">ISOLIERUNG-CRO j.d.o.o. za termoizolaciju i ostale građevinske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ISOLIERUNG-CRO j.d.o.o. za termoizolaciju i ostale građevinske usluge, OIB 32673619087, Zeleno polje 27, 31000 Osijek</izvorni_sadrzaj>
    <derivirana_varijabla naziv="DomainObject.Predmet.ProtustrankaIDrugiAdressOIB_1">ISOLIERUNG-CRO j.d.o.o. za termoizolaciju i ostale građevinske usluge, OIB 32673619087, Zeleno polje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ISOLIERUNG-CRO j.d.o.o. za termoizolaciju i ostale građevinske usluge</item>
      <item>Adrijana Kereši</item>
    </izvorni_sadrzaj>
    <derivirana_varijabla naziv="DomainObject.Predmet.SudioniciListNaziv_1">
      <item>FINA RC OSIJEK</item>
      <item>ISOLIERUNG-CRO j.d.o.o. za termoizolaciju i ostale građevinske usluge</item>
      <item>Adrijana Kereši</item>
    </derivirana_varijabla>
  </DomainObject.Predmet.SudioniciListNaziv>
  <DomainObject.Predmet.SudioniciListAdressOIB>
    <izvorni_sadrzaj>
      <item>FINA RC OSIJEK, OIB 85821130368</item>
      <item>ISOLIERUNG-CRO j.d.o.o. za termoizolaciju i ostale građevinske usluge, OIB 32673619087, Zeleno polje 27,31000 Osijek</item>
      <item>Adrijana Kereši, OIB 31284681064, Sarajevska 7,31000 Osijek</item>
    </izvorni_sadrzaj>
    <derivirana_varijabla naziv="DomainObject.Predmet.SudioniciListAdressOIB_1">
      <item>FINA RC OSIJEK, OIB 85821130368</item>
      <item>ISOLIERUNG-CRO j.d.o.o. za termoizolaciju i ostale građevinske usluge, OIB 32673619087, Zeleno polje 27,31000 Osijek</item>
      <item>Adrijana Kereši, OIB 31284681064, Sarajevska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32673619087</item>
      <item>, OIB 31284681064</item>
    </izvorni_sadrzaj>
    <derivirana_varijabla naziv="DomainObject.Predmet.SudioniciListNazivOIB_1">
      <item>, OIB 85821130368</item>
      <item>, OIB 32673619087</item>
      <item>, OIB 31284681064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780069-0E12-4B7E-9BB1-8870D11FE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2697</properties:Characters>
  <properties:Lines>90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2017-09-01T12:27:00Z</dcterms:created>
  <dc:creator>hermanj</dc:creator>
  <cp:lastModifiedBy>Snježana Markotić Jurić</cp:lastModifiedBy>
  <cp:lastPrinted>2017-07-07T06:25:00Z</cp:lastPrinted>
  <dcterms:modified xmlns:xsi="http://www.w3.org/2001/XMLSchema-instance" xsi:type="dcterms:W3CDTF">2017-09-04T05:42:00Z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