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17a0" w14:paraId="75517a0" w:rsidRDefault="00B1687B" w:rsidR="00B15477" w:rsidRPr="001510B4">
      <w:pPr>
        <w15:collapsed w:val="false"/>
      </w:pPr>
      <w:bookmarkStart w:name="_GoBack" w:id="0"/>
      <w:bookmarkEnd w:id="0"/>
      <w:r w:rsidRPr="001510B4">
        <w:t xml:space="preserve"> </w:t>
      </w:r>
      <w:r w:rsidR="00205451" w:rsidRPr="001510B4">
        <w:t xml:space="preserve">       </w:t>
      </w:r>
      <w:r w:rsidRPr="001510B4">
        <w:t xml:space="preserve">          </w:t>
      </w:r>
    </w:p>
    <w:p w:rsidRDefault="00405469" w:rsidP="00405469" w:rsidR="00405469" w:rsidRPr="001510B4">
      <w:r w:rsidRPr="001510B4">
        <w:t xml:space="preserve">                  </w:t>
      </w:r>
      <w:r w:rsidRPr="001510B4">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rsidRPr="001510B4">
      <w:pPr>
        <w:jc w:val="both"/>
      </w:pPr>
    </w:p>
    <w:p w:rsidRDefault="00405469" w:rsidP="00405469" w:rsidR="00405469" w:rsidRPr="001510B4">
      <w:pPr>
        <w:jc w:val="both"/>
      </w:pPr>
      <w:r w:rsidRPr="001510B4">
        <w:t xml:space="preserve">      REPUBLIKA HRVATSKA</w:t>
      </w:r>
    </w:p>
    <w:p w:rsidRDefault="00405469" w:rsidP="00405469" w:rsidR="00405469" w:rsidRPr="001510B4">
      <w:pPr>
        <w:jc w:val="both"/>
      </w:pPr>
      <w:r w:rsidRPr="001510B4">
        <w:t>TRGOVAČKI SUD U ZAGREBU                                                          89. St-</w:t>
      </w:r>
      <w:r w:rsidR="00EC7184" w:rsidRPr="001510B4">
        <w:t>4</w:t>
      </w:r>
      <w:r w:rsidR="0079322A" w:rsidRPr="001510B4">
        <w:t>231</w:t>
      </w:r>
      <w:r w:rsidRPr="001510B4">
        <w:t>/1</w:t>
      </w:r>
      <w:r w:rsidR="00AD617D" w:rsidRPr="001510B4">
        <w:t>6-</w:t>
      </w:r>
      <w:r w:rsidR="001510B4" w:rsidRPr="001510B4">
        <w:t>14</w:t>
      </w:r>
    </w:p>
    <w:p w:rsidRDefault="00405469" w:rsidP="00405469" w:rsidR="00405469" w:rsidRPr="001510B4">
      <w:pPr>
        <w:jc w:val="both"/>
      </w:pPr>
      <w:r w:rsidRPr="001510B4">
        <w:t xml:space="preserve">         Zagreb, Amruševa 2/II</w:t>
      </w:r>
    </w:p>
    <w:p w:rsidRDefault="00405469" w:rsidP="00405469" w:rsidR="00405469" w:rsidRPr="001510B4">
      <w:pPr>
        <w:jc w:val="center"/>
      </w:pPr>
    </w:p>
    <w:p w:rsidRDefault="00405469" w:rsidP="00405469" w:rsidR="00405469" w:rsidRPr="001510B4">
      <w:pPr>
        <w:jc w:val="center"/>
      </w:pPr>
    </w:p>
    <w:p w:rsidRDefault="00405469" w:rsidP="00405469" w:rsidR="00405469" w:rsidRPr="001510B4">
      <w:pPr>
        <w:jc w:val="center"/>
      </w:pPr>
      <w:r w:rsidRPr="001510B4">
        <w:t xml:space="preserve">U   I M E   R E P U B L I K E   H R V A T S K E </w:t>
      </w:r>
    </w:p>
    <w:p w:rsidRDefault="00405469" w:rsidP="00405469" w:rsidR="00405469" w:rsidRPr="001510B4">
      <w:pPr>
        <w:jc w:val="center"/>
      </w:pPr>
    </w:p>
    <w:p w:rsidRDefault="00405469" w:rsidP="00405469" w:rsidR="00405469" w:rsidRPr="001510B4">
      <w:pPr>
        <w:jc w:val="center"/>
      </w:pPr>
      <w:r w:rsidRPr="001510B4">
        <w:t>R J E Š E NJ E</w:t>
      </w:r>
    </w:p>
    <w:p w:rsidRDefault="00405469" w:rsidP="00405469" w:rsidR="00405469" w:rsidRPr="001510B4">
      <w:pPr>
        <w:jc w:val="both"/>
      </w:pPr>
    </w:p>
    <w:p w:rsidRDefault="00405469" w:rsidP="00405469" w:rsidR="00405469" w:rsidRPr="001510B4">
      <w:pPr>
        <w:ind w:firstLine="708"/>
        <w:jc w:val="both"/>
      </w:pPr>
      <w:r w:rsidRPr="001510B4">
        <w:t xml:space="preserve">Trgovački sud u Zagrebu, po sucu Nikolini Dorić Hadžisejdić, u </w:t>
      </w:r>
      <w:r w:rsidRPr="001510B4">
        <w:rPr>
          <w:lang w:val="pt-BR"/>
        </w:rPr>
        <w:t xml:space="preserve">u stečajnom postupku u povodu prijedloga predlagatelja FINANCIJSKE AGENCIJE, RC Zagreb, Podružnica Zagreb, Trg svibanjskih žrtava 1995. 1, OIB: </w:t>
      </w:r>
      <w:r w:rsidRPr="001510B4">
        <w:t>85821130368</w:t>
      </w:r>
      <w:r w:rsidRPr="001510B4">
        <w:rPr>
          <w:lang w:val="pt-BR"/>
        </w:rPr>
        <w:t xml:space="preserve">, za otvaranje stečajnog postupka nad dužnikom </w:t>
      </w:r>
      <w:r w:rsidR="0079322A" w:rsidRPr="001510B4">
        <w:rPr>
          <w:lang w:val="pt-BR"/>
        </w:rPr>
        <w:t>HABLJAK j.d.o.o. za usluge i građenje, OIB 40865734568, Lug Orehovečki (Općina Bedekovčina), Lug Orehovečki 12</w:t>
      </w:r>
      <w:r w:rsidRPr="001510B4">
        <w:t xml:space="preserve">, </w:t>
      </w:r>
      <w:r w:rsidR="00E75D57" w:rsidRPr="001510B4">
        <w:t>13</w:t>
      </w:r>
      <w:r w:rsidRPr="001510B4">
        <w:rPr>
          <w:lang w:val="pt-BR"/>
        </w:rPr>
        <w:t xml:space="preserve">. </w:t>
      </w:r>
      <w:r w:rsidR="00E75D57" w:rsidRPr="001510B4">
        <w:rPr>
          <w:lang w:val="pt-BR"/>
        </w:rPr>
        <w:t>lipnja</w:t>
      </w:r>
      <w:r w:rsidRPr="001510B4">
        <w:rPr>
          <w:lang w:val="pt-BR"/>
        </w:rPr>
        <w:t xml:space="preserve"> 201</w:t>
      </w:r>
      <w:r w:rsidR="00AD617D" w:rsidRPr="001510B4">
        <w:rPr>
          <w:lang w:val="pt-BR"/>
        </w:rPr>
        <w:t>7</w:t>
      </w:r>
      <w:r w:rsidRPr="001510B4">
        <w:rPr>
          <w:lang w:val="pt-BR"/>
        </w:rPr>
        <w:t>.</w:t>
      </w:r>
      <w:r w:rsidRPr="001510B4">
        <w:t>,</w:t>
      </w:r>
    </w:p>
    <w:p w:rsidRDefault="00405469" w:rsidP="00405469" w:rsidR="00405469" w:rsidRPr="001510B4">
      <w:pPr>
        <w:jc w:val="both"/>
      </w:pPr>
    </w:p>
    <w:p w:rsidRDefault="00405469" w:rsidP="00405469" w:rsidR="00405469" w:rsidRPr="001510B4">
      <w:pPr>
        <w:jc w:val="center"/>
      </w:pPr>
      <w:r w:rsidRPr="001510B4">
        <w:t>r i j e š i o     j e</w:t>
      </w:r>
    </w:p>
    <w:p w:rsidRDefault="00405469" w:rsidP="00405469" w:rsidR="00405469" w:rsidRPr="001510B4">
      <w:r w:rsidRPr="001510B4">
        <w:t xml:space="preserve"> </w:t>
      </w:r>
    </w:p>
    <w:p w:rsidRDefault="00405469" w:rsidP="00C702B7" w:rsidR="00405469" w:rsidRPr="001510B4">
      <w:pPr>
        <w:ind w:firstLine="708"/>
        <w:jc w:val="both"/>
      </w:pPr>
      <w:r w:rsidRPr="001510B4">
        <w:t xml:space="preserve">I. Otvara se stečajni postupak nad dužnikom </w:t>
      </w:r>
      <w:r w:rsidR="0079322A" w:rsidRPr="001510B4">
        <w:rPr>
          <w:lang w:val="pt-BR"/>
        </w:rPr>
        <w:t>HABLJAK j.d.o.o. za usluge i građenje, OIB 40865734568, Lug Orehovečki (Općina Bedekovčina), Lug Orehovečki 12</w:t>
      </w:r>
      <w:r w:rsidRPr="001510B4">
        <w:t xml:space="preserve">. Rješenje o otvaranju stečajnog postupka nad dužnikom istaknuto je na mrežnoj stranici e-oglasne ploče Trgovačkog suda u Zagrebu </w:t>
      </w:r>
      <w:r w:rsidR="001510B4" w:rsidRPr="001510B4">
        <w:t>13. lipnja 2017</w:t>
      </w:r>
      <w:r w:rsidRPr="001510B4">
        <w:t>. u 1</w:t>
      </w:r>
      <w:r w:rsidR="001510B4" w:rsidRPr="001510B4">
        <w:t>1</w:t>
      </w:r>
      <w:r w:rsidRPr="001510B4">
        <w:t>.</w:t>
      </w:r>
      <w:r w:rsidR="001510B4" w:rsidRPr="001510B4">
        <w:t>3</w:t>
      </w:r>
      <w:r w:rsidRPr="001510B4">
        <w:t>0 sati.</w:t>
      </w:r>
    </w:p>
    <w:p w:rsidRDefault="00405469" w:rsidP="001510B4" w:rsidR="00405469" w:rsidRPr="001510B4">
      <w:pPr>
        <w:ind w:firstLine="708"/>
        <w:jc w:val="both"/>
      </w:pPr>
      <w:r w:rsidRPr="001510B4">
        <w:t xml:space="preserve">II. Za stečajnog upravitelja imenuje se </w:t>
      </w:r>
      <w:r w:rsidR="001510B4" w:rsidRPr="001510B4">
        <w:t>Božidar Brkljač, OIB: 58227850404, Zagreb, Zaharova 3</w:t>
      </w:r>
      <w:r w:rsidRPr="001510B4">
        <w:t>.</w:t>
      </w:r>
    </w:p>
    <w:p w:rsidRDefault="00405469" w:rsidP="00C702B7" w:rsidR="00405469" w:rsidRPr="001510B4">
      <w:pPr>
        <w:ind w:firstLine="708"/>
        <w:jc w:val="both"/>
      </w:pPr>
      <w:r w:rsidRPr="001510B4">
        <w:t xml:space="preserve">III. Zaključuje se stečajni postupak nad dužnikom </w:t>
      </w:r>
      <w:r w:rsidR="0079322A" w:rsidRPr="001510B4">
        <w:rPr>
          <w:lang w:val="pt-BR"/>
        </w:rPr>
        <w:t>HABLJAK j.d.o.o. za usluge i građenje, OIB 40865734568, Lug Orehovečki (Općina Bedekovčina), Lug Orehovečki 12</w:t>
      </w:r>
      <w:r w:rsidRPr="001510B4">
        <w:t>.</w:t>
      </w:r>
    </w:p>
    <w:p w:rsidRDefault="00405469" w:rsidP="00C702B7" w:rsidR="00405469" w:rsidRPr="001510B4">
      <w:pPr>
        <w:ind w:firstLine="708"/>
        <w:jc w:val="both"/>
      </w:pPr>
      <w:r w:rsidRPr="001510B4">
        <w:t>IV. Nastali troškovi podmirit će se iz Fonda za pokriće troškova stečajnog postupka koji se ne mogu namiriti iz imovine dužnika.</w:t>
      </w:r>
    </w:p>
    <w:p w:rsidRDefault="00405469" w:rsidP="00C702B7" w:rsidR="00405469" w:rsidRPr="001510B4">
      <w:pPr>
        <w:ind w:firstLine="708"/>
        <w:jc w:val="both"/>
      </w:pPr>
      <w:r w:rsidRPr="001510B4">
        <w:t>V. Ovo rješenje objavljuje se na mrežnoj stranici e-oglasna ploča Trgovačkog suda u Zagrebu i dostavlja sudskom registru ovog suda radi brisanja dužnika iz registra.</w:t>
      </w:r>
    </w:p>
    <w:p w:rsidRDefault="00405469" w:rsidP="00405469" w:rsidR="00405469" w:rsidRPr="001510B4">
      <w:pPr>
        <w:jc w:val="both"/>
      </w:pPr>
    </w:p>
    <w:p w:rsidRDefault="00405469" w:rsidP="00405469" w:rsidR="00405469" w:rsidRPr="001510B4">
      <w:pPr>
        <w:jc w:val="center"/>
      </w:pPr>
      <w:r w:rsidRPr="001510B4">
        <w:t>Obrazloženje</w:t>
      </w:r>
    </w:p>
    <w:p w:rsidRDefault="00405469" w:rsidP="00405469" w:rsidR="00405469" w:rsidRPr="001510B4"/>
    <w:p w:rsidRDefault="00405469" w:rsidP="00405469" w:rsidR="00405469" w:rsidRPr="001510B4">
      <w:pPr>
        <w:ind w:firstLine="708"/>
        <w:jc w:val="both"/>
        <w:rPr>
          <w:lang w:val="pt-BR"/>
        </w:rPr>
      </w:pPr>
      <w:r w:rsidRPr="001510B4">
        <w:t xml:space="preserve">Financijska agencija, Regionalni centar Zagreb, podnijela je ovom sudu prijedlog za otvaranje stečajnog postupka nad dužnikom </w:t>
      </w:r>
      <w:r w:rsidR="0079322A" w:rsidRPr="001510B4">
        <w:rPr>
          <w:lang w:val="pt-BR"/>
        </w:rPr>
        <w:t>HABLJAK j.d.o.o. za usluge i građenje, OIB 40865734568, Lug Orehovečki (Općina Bedekovčina), Lug Orehovečki 12</w:t>
      </w:r>
      <w:r w:rsidRPr="001510B4">
        <w:rPr>
          <w:lang w:val="pt-BR"/>
        </w:rPr>
        <w:t>.</w:t>
      </w:r>
    </w:p>
    <w:p w:rsidRDefault="00A4782B" w:rsidP="00A4782B" w:rsidR="00A4782B" w:rsidRPr="001510B4">
      <w:pPr>
        <w:ind w:firstLine="709"/>
        <w:jc w:val="both"/>
      </w:pPr>
      <w:r w:rsidRPr="001510B4">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A4782B" w:rsidP="00A4782B" w:rsidR="00A4782B" w:rsidRPr="001510B4">
      <w:pPr>
        <w:pStyle w:val="Tijeloteksta"/>
        <w:ind w:firstLine="708"/>
        <w:rPr>
          <w:lang w:val="en-GB"/>
        </w:rPr>
      </w:pPr>
      <w:r w:rsidRPr="001510B4">
        <w:t xml:space="preserve">Financijska agencija, kao predlagatelj, navela je u prijedlogu za otvaranje stečajnog postupka kako dužnik na dan </w:t>
      </w:r>
      <w:r w:rsidR="0079322A" w:rsidRPr="001510B4">
        <w:t>5</w:t>
      </w:r>
      <w:r w:rsidR="00EC7184" w:rsidRPr="001510B4">
        <w:t>. svibnja</w:t>
      </w:r>
      <w:r w:rsidR="00AD617D" w:rsidRPr="001510B4">
        <w:t xml:space="preserve"> 2016.</w:t>
      </w:r>
      <w:r w:rsidRPr="001510B4">
        <w:t xml:space="preserve"> u Očevidniku redoslijeda osnova za plaćanje ima evidentirane neizvršene osnove za plaćanje u neprekinutom razdoblju od 120 dana, u </w:t>
      </w:r>
      <w:r w:rsidRPr="001510B4">
        <w:lastRenderedPageBreak/>
        <w:t xml:space="preserve">ukupnom iznosu od </w:t>
      </w:r>
      <w:r w:rsidR="0079322A" w:rsidRPr="001510B4">
        <w:t>30.659,63</w:t>
      </w:r>
      <w:r w:rsidRPr="001510B4">
        <w:t xml:space="preserve"> kn, kao i da dužnik ima 1 zaposlenog. </w:t>
      </w:r>
      <w:r w:rsidRPr="001510B4">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405469" w:rsidP="00405469" w:rsidR="00405469" w:rsidRPr="001510B4">
      <w:pPr>
        <w:ind w:firstLine="708"/>
        <w:jc w:val="both"/>
      </w:pPr>
      <w:r w:rsidRPr="001510B4">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05469" w:rsidP="0079322A" w:rsidR="0079322A" w:rsidRPr="001510B4">
      <w:pPr>
        <w:pStyle w:val="Tijeloteksta"/>
        <w:ind w:firstLine="708"/>
      </w:pPr>
      <w:r w:rsidRPr="001510B4">
        <w:t xml:space="preserve">Sud je rješenjem pokrenuo prethodni postupak nad dužnikom, a </w:t>
      </w:r>
      <w:r w:rsidR="00630951" w:rsidRPr="001510B4">
        <w:t>1. prosinca</w:t>
      </w:r>
      <w:r w:rsidRPr="001510B4">
        <w:t xml:space="preserve"> 2016. održano je ročište radi očitovanja o prijedlogu za otvaranje stečajnog postupka</w:t>
      </w:r>
      <w:r w:rsidR="0079322A" w:rsidRPr="001510B4">
        <w:t>,</w:t>
      </w:r>
      <w:r w:rsidRPr="001510B4">
        <w:t xml:space="preserve"> </w:t>
      </w:r>
      <w:r w:rsidR="0079322A" w:rsidRPr="001510B4">
        <w:t>a na koje ročište zastupnik po zakonu dužnika nije pristupio te nije osporio predlagateljeve tvrdnje o postojanju stečajnog razloga nesposobnosti za plaćanje. Spisu prileži podnesak Ministarstva financija, Porezna uprava, Područni ured Središnja Hrvatska, Ispostava Zabok od 9. studenog 2016. (list 14 spisa) kojim obavještava sud da je uvidom u Evidenciju podataka bitnih za oporezivanje, a prema podacima preuzetih od na</w:t>
      </w:r>
      <w:r w:rsidR="00E75D57" w:rsidRPr="001510B4">
        <w:t>dležnih institucija, utvrđeno</w:t>
      </w:r>
      <w:r w:rsidR="0079322A" w:rsidRPr="001510B4">
        <w:t xml:space="preserve"> da porezni obveznik (dužnik) HABLJAK j.d.o.o. za usluge i građenje, OIB 40865734568, Lug Orehovečki (Općina Bedekovčina), Lug Orehovečki 12, ne posjeduje nikakvu imovinu. Uvidom u Informacijski sustav porezne uprave iz podataka Registra računa-prometi po računu, utvrđeno je da isti nije imao ostvarenog prometa po žiro-računu za razdoblje 1.1.2016.-30.9.2016.</w:t>
      </w:r>
    </w:p>
    <w:p w:rsidRDefault="00405469" w:rsidP="00630951" w:rsidR="00405469" w:rsidRPr="001510B4">
      <w:pPr>
        <w:ind w:firstLine="708"/>
        <w:jc w:val="both"/>
      </w:pPr>
      <w:r w:rsidRPr="001510B4">
        <w:t xml:space="preserve">Sud je rješenjem od </w:t>
      </w:r>
      <w:r w:rsidR="00630951" w:rsidRPr="001510B4">
        <w:t>1</w:t>
      </w:r>
      <w:r w:rsidR="00AD617D" w:rsidRPr="001510B4">
        <w:t>. prosinca</w:t>
      </w:r>
      <w:r w:rsidRPr="001510B4">
        <w:t xml:space="preserve"> 2016. pozvao osobe koje imaju pravni interes za provedbom stečajnoga postupaka nad  dužnikom </w:t>
      </w:r>
      <w:r w:rsidRPr="001510B4">
        <w:rPr>
          <w:lang w:val="pt-BR"/>
        </w:rPr>
        <w:t xml:space="preserve">u roku 15 dana predujmiti iznos od </w:t>
      </w:r>
      <w:r w:rsidRPr="001510B4">
        <w:t>2</w:t>
      </w:r>
      <w:r w:rsidR="00C702B7" w:rsidRPr="001510B4">
        <w:t>0</w:t>
      </w:r>
      <w:r w:rsidRPr="001510B4">
        <w:t xml:space="preserve">.000,00 kn za pokriće troškova prethodnog i stečajnog postupka. Navedeno rješenje objavljeno je na mrežnoj stranici e-oglasna ploča Trgovačkog suda u Zagrebu </w:t>
      </w:r>
      <w:r w:rsidR="00AD617D" w:rsidRPr="001510B4">
        <w:t>2. prosinca</w:t>
      </w:r>
      <w:r w:rsidRPr="001510B4">
        <w:t xml:space="preserve"> 2016. Vjerovnici nisu predujmili iznos od 2</w:t>
      </w:r>
      <w:r w:rsidR="00C702B7" w:rsidRPr="001510B4">
        <w:t>0</w:t>
      </w:r>
      <w:r w:rsidRPr="001510B4">
        <w:t xml:space="preserve">.000,00 kn za pokriće troškova prethodnog i stečajnog postupka. </w:t>
      </w:r>
    </w:p>
    <w:p w:rsidRDefault="00405469" w:rsidP="00405469" w:rsidR="00405469" w:rsidRPr="001510B4">
      <w:pPr>
        <w:ind w:firstLine="708"/>
        <w:jc w:val="both"/>
      </w:pPr>
      <w:r w:rsidRPr="001510B4">
        <w:t xml:space="preserve"> 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1510B4">
      <w:pPr>
        <w:ind w:firstLine="708"/>
        <w:jc w:val="both"/>
      </w:pPr>
      <w:r w:rsidRPr="001510B4">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rsidRPr="001510B4">
      <w:pPr>
        <w:ind w:firstLine="708"/>
        <w:jc w:val="both"/>
      </w:pPr>
      <w:r w:rsidRPr="001510B4">
        <w:t xml:space="preserve">Imajući u vidu navode </w:t>
      </w:r>
      <w:r w:rsidR="0079322A" w:rsidRPr="001510B4">
        <w:t>Ministarstva financija, Porezna uprava, Područni ured Središnja Hrvatska, Ispostava Zabok</w:t>
      </w:r>
      <w:r w:rsidRPr="001510B4">
        <w:t xml:space="preserve"> da </w:t>
      </w:r>
      <w:r w:rsidR="00761800" w:rsidRPr="001510B4">
        <w:t xml:space="preserve">dakle </w:t>
      </w:r>
      <w:r w:rsidRPr="001510B4">
        <w:t>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A4782B" w:rsidRPr="001510B4">
        <w:t xml:space="preserve"> </w:t>
      </w:r>
    </w:p>
    <w:p w:rsidRDefault="00316E60" w:rsidP="00316E60" w:rsidR="00316E60" w:rsidRPr="001510B4">
      <w:pPr>
        <w:ind w:firstLine="720"/>
        <w:jc w:val="both"/>
      </w:pPr>
      <w:r w:rsidRPr="001510B4">
        <w:t>Temeljem članka 84. stavak 1. SZ-a stečajni je upravitelj izabran metodom slučajnog odabira sa liste A stečajnih upravitelja (toč.II. rješenja).</w:t>
      </w:r>
    </w:p>
    <w:p w:rsidRDefault="00316E60" w:rsidP="00405469" w:rsidR="00316E60" w:rsidRPr="001510B4">
      <w:pPr>
        <w:ind w:firstLine="708"/>
        <w:jc w:val="both"/>
      </w:pPr>
    </w:p>
    <w:p w:rsidRDefault="00405469" w:rsidP="00405469" w:rsidR="00405469" w:rsidRPr="001510B4">
      <w:pPr>
        <w:jc w:val="center"/>
      </w:pPr>
      <w:r w:rsidRPr="001510B4">
        <w:t xml:space="preserve">U Zagrebu </w:t>
      </w:r>
      <w:r w:rsidR="00E75D57" w:rsidRPr="001510B4">
        <w:t>13. lipnja 2017.</w:t>
      </w:r>
    </w:p>
    <w:p w:rsidRDefault="00405469" w:rsidP="00405469" w:rsidR="00405469" w:rsidRPr="001510B4"/>
    <w:p w:rsidRDefault="00405469" w:rsidP="00405469" w:rsidR="00405469" w:rsidRPr="001510B4">
      <w:pPr>
        <w:jc w:val="right"/>
      </w:pPr>
      <w:r w:rsidRPr="001510B4">
        <w:t>Sudac:</w:t>
      </w:r>
    </w:p>
    <w:p w:rsidRDefault="00AD617D" w:rsidP="00405469" w:rsidR="00405469" w:rsidRPr="001510B4">
      <w:pPr>
        <w:jc w:val="right"/>
      </w:pPr>
      <w:r w:rsidRPr="001510B4">
        <w:t>Nikolina Dorić Hadžisejdić</w:t>
      </w:r>
      <w:r w:rsidR="00FF04B6">
        <w:t>,v.r.</w:t>
      </w:r>
    </w:p>
    <w:p w:rsidRDefault="00405469" w:rsidP="00405469" w:rsidR="00405469" w:rsidRPr="001510B4">
      <w:pPr>
        <w:jc w:val="right"/>
      </w:pPr>
    </w:p>
    <w:p w:rsidRDefault="00405469" w:rsidP="00405469" w:rsidR="00405469" w:rsidRPr="001510B4">
      <w:pPr>
        <w:jc w:val="right"/>
      </w:pPr>
    </w:p>
    <w:p w:rsidRDefault="00405469" w:rsidP="00405469" w:rsidR="00405469" w:rsidRPr="001510B4">
      <w:pPr>
        <w:jc w:val="right"/>
      </w:pPr>
    </w:p>
    <w:p w:rsidRDefault="00405469" w:rsidP="00405469" w:rsidR="00405469" w:rsidRPr="001510B4">
      <w:r w:rsidRPr="001510B4">
        <w:t>Uputa o pravnom lijeku:</w:t>
      </w:r>
    </w:p>
    <w:p w:rsidRDefault="00405469" w:rsidP="00405469" w:rsidR="00405469" w:rsidRPr="001510B4">
      <w:pPr>
        <w:jc w:val="both"/>
      </w:pPr>
      <w:r w:rsidRPr="001510B4">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FF04B6" w:rsidP="00C359B6" w:rsidR="00FF04B6">
      <w:pPr>
        <w:pStyle w:val="Bezproreda"/>
        <w:ind w:left="4956"/>
        <w:jc w:val="right"/>
      </w:pPr>
      <w:r>
        <w:t>Za točnost otpravka - ovlašteni službenik</w:t>
      </w:r>
    </w:p>
    <w:p w:rsidRDefault="00FF04B6" w:rsidP="00C359B6" w:rsidR="00FF04B6">
      <w:pPr>
        <w:pStyle w:val="Bezproreda"/>
        <w:ind w:left="4956"/>
        <w:jc w:val="right"/>
      </w:pPr>
      <w:r>
        <w:t>Karmela Dolenc</w:t>
      </w:r>
    </w:p>
    <w:p w:rsidRDefault="00FF04B6" w:rsidP="00405469" w:rsidR="00FF04B6" w:rsidRPr="001510B4"/>
    <w:sectPr w:rsidSect="00B83F80" w:rsidR="00FF04B6" w:rsidRPr="001510B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FF04B6">
          <w:rPr>
            <w:noProof/>
          </w:rPr>
          <w:t>3</w:t>
        </w:r>
        <w:r>
          <w:fldChar w:fldCharType="end"/>
        </w:r>
        <w:r w:rsidR="00C70ACC">
          <w:tab/>
        </w:r>
        <w:r w:rsidR="009B6435">
          <w:t>89</w:t>
        </w:r>
        <w:r w:rsidR="00C70ACC">
          <w:t>. St-</w:t>
        </w:r>
        <w:r w:rsidR="001D0F79">
          <w:t>4231</w:t>
        </w:r>
        <w:r w:rsidR="00405469">
          <w:t>/1</w:t>
        </w:r>
        <w:r w:rsidR="00AD617D">
          <w:t>6-</w:t>
        </w:r>
        <w:r w:rsidR="001510B4">
          <w:t>14</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510B4"/>
    <w:rsid w:val="001D0B43"/>
    <w:rsid w:val="001D0F79"/>
    <w:rsid w:val="00205451"/>
    <w:rsid w:val="00210903"/>
    <w:rsid w:val="0023149C"/>
    <w:rsid w:val="00290380"/>
    <w:rsid w:val="002B4737"/>
    <w:rsid w:val="002C25CA"/>
    <w:rsid w:val="002E0229"/>
    <w:rsid w:val="00316E60"/>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30951"/>
    <w:rsid w:val="00645B73"/>
    <w:rsid w:val="00693D34"/>
    <w:rsid w:val="006F05DF"/>
    <w:rsid w:val="0070027B"/>
    <w:rsid w:val="00761800"/>
    <w:rsid w:val="007859F3"/>
    <w:rsid w:val="0079322A"/>
    <w:rsid w:val="007A570C"/>
    <w:rsid w:val="007C030D"/>
    <w:rsid w:val="007E349A"/>
    <w:rsid w:val="00830ADC"/>
    <w:rsid w:val="0086652B"/>
    <w:rsid w:val="008E59F9"/>
    <w:rsid w:val="008F6699"/>
    <w:rsid w:val="008F76E8"/>
    <w:rsid w:val="009050DC"/>
    <w:rsid w:val="0093392E"/>
    <w:rsid w:val="00975210"/>
    <w:rsid w:val="009B52EA"/>
    <w:rsid w:val="009B6435"/>
    <w:rsid w:val="009B7AB6"/>
    <w:rsid w:val="009C6B90"/>
    <w:rsid w:val="009D2FBA"/>
    <w:rsid w:val="009E4E4C"/>
    <w:rsid w:val="00A4782B"/>
    <w:rsid w:val="00A93839"/>
    <w:rsid w:val="00AD1CFD"/>
    <w:rsid w:val="00AD617D"/>
    <w:rsid w:val="00AE30AB"/>
    <w:rsid w:val="00B15477"/>
    <w:rsid w:val="00B1687B"/>
    <w:rsid w:val="00B6336F"/>
    <w:rsid w:val="00B6403F"/>
    <w:rsid w:val="00B8024A"/>
    <w:rsid w:val="00B83F80"/>
    <w:rsid w:val="00BD17D3"/>
    <w:rsid w:val="00C12410"/>
    <w:rsid w:val="00C12C33"/>
    <w:rsid w:val="00C47008"/>
    <w:rsid w:val="00C6375B"/>
    <w:rsid w:val="00C702B7"/>
    <w:rsid w:val="00C70ACC"/>
    <w:rsid w:val="00C755A1"/>
    <w:rsid w:val="00CA4E71"/>
    <w:rsid w:val="00CC6A3E"/>
    <w:rsid w:val="00CE7E27"/>
    <w:rsid w:val="00D85CC6"/>
    <w:rsid w:val="00DC268C"/>
    <w:rsid w:val="00DC7C75"/>
    <w:rsid w:val="00E16ECA"/>
    <w:rsid w:val="00E23F79"/>
    <w:rsid w:val="00E46026"/>
    <w:rsid w:val="00E67E76"/>
    <w:rsid w:val="00E75D57"/>
    <w:rsid w:val="00EB51F8"/>
    <w:rsid w:val="00EC7184"/>
    <w:rsid w:val="00F018A0"/>
    <w:rsid w:val="00F24636"/>
    <w:rsid w:val="00F51E11"/>
    <w:rsid w:val="00F61CF3"/>
    <w:rsid w:val="00FE5004"/>
    <w:rsid w:val="00FE65B8"/>
    <w:rsid w:val="00FF04B6"/>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F04B6"/>
    <w:rPr>
      <w:color w:val="808080"/>
      <w:bdr w:space="0" w:sz="0" w:color="auto" w:val="none"/>
      <w:shd w:fill="auto" w:color="auto" w:val="clear"/>
    </w:rPr>
  </w:style>
  <w:style w:customStyle="true" w:styleId="eSPISCCParagraphDefaultFont" w:type="character">
    <w:name w:val="eSPIS_CC_Paragraph Default Font"/>
    <w:basedOn w:val="Zadanifontodlomka"/>
    <w:rsid w:val="00FF04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4B6"/>
    <w:rPr>
      <w:bdr w:space="0" w:sz="0" w:color="auto" w:val="none"/>
      <w:shd w:fill="FFFFCC" w:color="auto" w:val="clear"/>
      <w:lang w:val="hr-HR"/>
    </w:rPr>
  </w:style>
  <w:style w:customStyle="true" w:styleId="PozadinaSvijetloCrvena" w:type="character">
    <w:name w:val="Pozadina_SvijetloCrvena"/>
    <w:basedOn w:val="eSPISCCParagraphDefaultFont"/>
    <w:rsid w:val="00FF04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4B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F04B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F04B6"/>
    <w:rPr>
      <w:color w:val="808080"/>
      <w:bdr w:color="auto" w:space="0" w:sz="0" w:val="none"/>
      <w:shd w:color="auto" w:fill="auto" w:val="clear"/>
    </w:rPr>
  </w:style>
  <w:style w:customStyle="1" w:styleId="eSPISCCParagraphDefaultFont" w:type="character">
    <w:name w:val="eSPIS_CC_Paragraph Default Font"/>
    <w:basedOn w:val="Zadanifontodlomka"/>
    <w:rsid w:val="00FF04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4B6"/>
    <w:rPr>
      <w:bdr w:color="auto" w:space="0" w:sz="0" w:val="none"/>
      <w:shd w:color="auto" w:fill="FFFFCC" w:val="clear"/>
      <w:lang w:val="hr-HR"/>
    </w:rPr>
  </w:style>
  <w:style w:customStyle="1" w:styleId="PozadinaSvijetloCrvena" w:type="character">
    <w:name w:val="Pozadina_SvijetloCrvena"/>
    <w:basedOn w:val="eSPISCCParagraphDefaultFont"/>
    <w:rsid w:val="00FF04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4B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F04B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4231</izvorni_sadrzaj>
    <derivirana_varijabla naziv="DomainObject.Predmet.Broj_1">4231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St-4231/2016</izvorni_sadrzaj>
    <derivirana_varijabla naziv="DomainObject.Predmet.OznakaBroj_1">St-4231/2016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HABLJAK j.d.o.o. zastupanog po punomoćniku Velimir Habljak</izvorni_sadrzaj>
    <derivirana_varijabla naziv="DomainObject.Predmet.ProtustrankaFormated_1">  HABLJAK j.d.o.o. zastupanog po punomoćniku Velimir Habljak</derivirana_varijabla>
  </DomainObject.Predmet.ProtustrankaFormated>
  <DomainObject.Predmet.ProtustrankaFormatedOIB>
    <izvorni_sadrzaj>  HABLJAK j.d.o.o., OIB 40865734568 zastupanog po punomoćniku Velimir Habljak</izvorni_sadrzaj>
    <derivirana_varijabla naziv="DomainObject.Predmet.ProtustrankaFormatedOIB_1">  HABLJAK j.d.o.o., OIB 40865734568 zastupanog po punomoćniku Velimir Habljak</derivirana_varijabla>
  </DomainObject.Predmet.ProtustrankaFormatedOIB>
  <DomainObject.Predmet.ProtustrankaFormatedWithAdress>
    <izvorni_sadrzaj> HABLJAK j.d.o.o., Lug Orehovički 12, 49221 Lug Orehovički zastupanog po punomoćniku Velimir Habljak</izvorni_sadrzaj>
    <derivirana_varijabla naziv="DomainObject.Predmet.ProtustrankaFormatedWithAdress_1"> HABLJAK j.d.o.o., Lug Orehovički 12, 49221 Lug Orehovički zastupanog po punomoćniku Velimir Habljak</derivirana_varijabla>
  </DomainObject.Predmet.ProtustrankaFormatedWithAdress>
  <DomainObject.Predmet.ProtustrankaFormatedWithAdressOIB>
    <izvorni_sadrzaj> HABLJAK j.d.o.o., OIB 40865734568, Lug Orehovički 12, 49221 Lug Orehovički zastupanog po punomoćniku Velimir Habljak</izvorni_sadrzaj>
    <derivirana_varijabla naziv="DomainObject.Predmet.ProtustrankaFormatedWithAdressOIB_1"> HABLJAK j.d.o.o., OIB 40865734568, Lug Orehovički 12, 49221 Lug Orehovički zastupanog po punomoćniku Velimir Habljak</derivirana_varijabla>
  </DomainObject.Predmet.ProtustrankaFormatedWithAdressOIB>
  <DomainObject.Predmet.ProtustrankaWithAdress>
    <izvorni_sadrzaj>HABLJAK j.d.o.o. Lug Orehovički 12, 49221 Lug Orehovički</izvorni_sadrzaj>
    <derivirana_varijabla naziv="DomainObject.Predmet.ProtustrankaWithAdress_1">HABLJAK j.d.o.o. Lug Orehovički 12, 49221 Lug Orehovički</derivirana_varijabla>
  </DomainObject.Predmet.ProtustrankaWithAdress>
  <DomainObject.Predmet.ProtustrankaWithAdressOIB>
    <izvorni_sadrzaj>HABLJAK j.d.o.o., OIB 40865734568, Lug Orehovički 12, 49221 Lug Orehovički</izvorni_sadrzaj>
    <derivirana_varijabla naziv="DomainObject.Predmet.ProtustrankaWithAdressOIB_1">HABLJAK j.d.o.o., OIB 40865734568, Lug Orehovički 12, 49221 Lug Orehovički</derivirana_varijabla>
  </DomainObject.Predmet.ProtustrankaWithAdressOIB>
  <DomainObject.Predmet.ProtustrankaNazivFormated>
    <izvorni_sadrzaj>HABLJAK j.d.o.o.</izvorni_sadrzaj>
    <derivirana_varijabla naziv="DomainObject.Predmet.ProtustrankaNazivFormated_1">HABLJAK j.d.o.o.</derivirana_varijabla>
  </DomainObject.Predmet.ProtustrankaNazivFormated>
  <DomainObject.Predmet.ProtustrankaNazivFormatedOIB>
    <izvorni_sadrzaj>HABLJAK j.d.o.o., OIB 40865734568</izvorni_sadrzaj>
    <derivirana_varijabla naziv="DomainObject.Predmet.ProtustrankaNazivFormatedOIB_1">HABLJAK j.d.o.o., OIB 40865734568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HABLJAK j.d.o.o. zastupanog po punomoćniku Velimir Habljak</item>
    </izvorni_sadrzaj>
    <derivirana_varijabla naziv="DomainObject.Predmet.ProtuStrankaListFormated_1">
      <item>HABLJAK j.d.o.o. zastupanog po punomoćniku Velimir Habljak</item>
    </derivirana_varijabla>
  </DomainObject.Predmet.ProtuStrankaListFormated>
  <DomainObject.Predmet.ProtuStrankaListFormatedOIB>
    <izvorni_sadrzaj>
      <item>HABLJAK j.d.o.o., OIB 40865734568 zastupanog po punomoćniku Velimir Habljak</item>
    </izvorni_sadrzaj>
    <derivirana_varijabla naziv="DomainObject.Predmet.ProtuStrankaListFormatedOIB_1">
      <item>HABLJAK j.d.o.o., OIB 40865734568 zastupanog po punomoćniku Velimir Habljak</item>
    </derivirana_varijabla>
  </DomainObject.Predmet.ProtuStrankaListFormatedOIB>
  <DomainObject.Predmet.ProtuStrankaListFormatedWithAdress>
    <izvorni_sadrzaj>
      <item>HABLJAK j.d.o.o., Lug Orehovički 12, 49221 Lug Orehovički zastupanog po punomoćniku Velimir Habljak</item>
    </izvorni_sadrzaj>
    <derivirana_varijabla naziv="DomainObject.Predmet.ProtuStrankaListFormatedWithAdress_1">
      <item>HABLJAK j.d.o.o., Lug Orehovički 12, 49221 Lug Orehovički zastupanog po punomoćniku Velimir Habljak</item>
    </derivirana_varijabla>
  </DomainObject.Predmet.ProtuStrankaListFormatedWithAdress>
  <DomainObject.Predmet.ProtuStrankaListFormatedWithAdressOIB>
    <izvorni_sadrzaj>
      <item>HABLJAK j.d.o.o., OIB 40865734568, Lug Orehovički 12, 49221 Lug Orehovički zastupanog po punomoćniku Velimir Habljak</item>
    </izvorni_sadrzaj>
    <derivirana_varijabla naziv="DomainObject.Predmet.ProtuStrankaListFormatedWithAdressOIB_1">
      <item>HABLJAK j.d.o.o., OIB 40865734568, Lug Orehovički 12, 49221 Lug Orehovički zastupanog po punomoćniku Velimir Habljak</item>
    </derivirana_varijabla>
  </DomainObject.Predmet.ProtuStrankaListFormatedWithAdressOIB>
  <DomainObject.Predmet.ProtuStrankaListNazivFormated>
    <izvorni_sadrzaj>
      <item>HABLJAK j.d.o.o.</item>
    </izvorni_sadrzaj>
    <derivirana_varijabla naziv="DomainObject.Predmet.ProtuStrankaListNazivFormated_1">
      <item>HABLJAK j.d.o.o.</item>
    </derivirana_varijabla>
  </DomainObject.Predmet.ProtuStrankaListNazivFormated>
  <DomainObject.Predmet.ProtuStrankaListNazivFormatedOIB>
    <izvorni_sadrzaj>
      <item>HABLJAK j.d.o.o., OIB 40865734568</item>
    </izvorni_sadrzaj>
    <derivirana_varijabla naziv="DomainObject.Predmet.ProtuStrankaListNazivFormatedOIB_1">
      <item>HABLJAK j.d.o.o., OIB 40865734568</item>
    </derivirana_varijabla>
  </DomainObject.Predmet.ProtuStrankaListNazivFormatedOIB>
  <DomainObject.Predmet.OstaliListFormated>
    <izvorni_sadrzaj>
      <item>Velimir Habljak punomoćnik sudionika u postupku HABLJAK j.d.o.o.</item>
      <item>PRIVREDNA BANKA ZAGREB - DIONIČKO DRUŠTVO</item>
    </izvorni_sadrzaj>
    <derivirana_varijabla naziv="DomainObject.Predmet.OstaliListFormated_1">
      <item>Velimir Habljak punomoćnik sudionika u postupku HABLJAK j.d.o.o.</item>
      <item>PRIVREDNA BANKA ZAGREB - DIONIČKO DRUŠTVO</item>
    </derivirana_varijabla>
  </DomainObject.Predmet.OstaliListFormated>
  <DomainObject.Predmet.OstaliListFormatedOIB>
    <izvorni_sadrzaj>
      <item>Velimir Habljak, OIB 90526514850 punomoćnik sudionika u postupku HABLJAK j.d.o.o.</item>
      <item>PRIVREDNA BANKA ZAGREB - DIONIČKO DRUŠTVO, OIB 02535697732</item>
    </izvorni_sadrzaj>
    <derivirana_varijabla naziv="DomainObject.Predmet.OstaliListFormatedOIB_1">
      <item>Velimir Habljak, OIB 90526514850 punomoćnik sudionika u postupku HABLJAK j.d.o.o.</item>
      <item>PRIVREDNA BANKA ZAGREB - DIONIČKO DRUŠTVO, OIB 02535697732</item>
    </derivirana_varijabla>
  </DomainObject.Predmet.OstaliListFormatedOIB>
  <DomainObject.Predmet.OstaliListFormatedWithAdress>
    <izvorni_sadrzaj>
      <item>Velimir Habljak, Lug Orehovički 12, 49221 Lug Orehovički punomoćnik sudionika u postupku HABLJAK j.d.o.o.</item>
      <item>PRIVREDNA BANKA ZAGREB - DIONIČKO DRUŠTVO, Radnička cesta 50, 10000 Zagreb</item>
    </izvorni_sadrzaj>
    <derivirana_varijabla naziv="DomainObject.Predmet.OstaliListFormatedWithAdress_1">
      <item>Velimir Habljak, Lug Orehovički 12, 49221 Lug Orehovički punomoćnik sudionika u postupku HABLJAK j.d.o.o.</item>
      <item>PRIVREDNA BANKA ZAGREB - DIONIČKO DRUŠTVO, Radnička cesta 50, 10000 Zagreb</item>
    </derivirana_varijabla>
  </DomainObject.Predmet.OstaliListFormatedWithAdress>
  <DomainObject.Predmet.OstaliListFormatedWithAdressOIB>
    <izvorni_sadrzaj>
      <item>Velimir Habljak, OIB 90526514850, Lug Orehovički 12, 49221 Lug Orehovički punomoćnik sudionika u postupku HABLJAK j.d.o.o.</item>
      <item>PRIVREDNA BANKA ZAGREB - DIONIČKO DRUŠTVO, OIB 02535697732, Radnička cesta 50, 10000 Zagreb</item>
    </izvorni_sadrzaj>
    <derivirana_varijabla naziv="DomainObject.Predmet.OstaliListFormatedWithAdressOIB_1">
      <item>Velimir Habljak, OIB 90526514850, Lug Orehovički 12, 49221 Lug Orehovički punomoćnik sudionika u postupku HABLJAK j.d.o.o.</item>
      <item>PRIVREDNA BANKA ZAGREB - DIONIČKO DRUŠTVO, OIB 02535697732, Radnička cesta 50, 10000 Zagreb</item>
    </derivirana_varijabla>
  </DomainObject.Predmet.OstaliListFormatedWithAdressOIB>
  <DomainObject.Predmet.OstaliListNazivFormated>
    <izvorni_sadrzaj>
      <item>Velimir Habljak</item>
      <item>PRIVREDNA BANKA ZAGREB - DIONIČKO DRUŠTVO</item>
    </izvorni_sadrzaj>
    <derivirana_varijabla naziv="DomainObject.Predmet.OstaliListNazivFormated_1">
      <item>Velimir Habljak</item>
      <item>PRIVREDNA BANKA ZAGREB - DIONIČKO DRUŠTVO</item>
    </derivirana_varijabla>
  </DomainObject.Predmet.OstaliListNazivFormated>
  <DomainObject.Predmet.OstaliListNazivFormatedOIB>
    <izvorni_sadrzaj>
      <item>Velimir Habljak, OIB 90526514850</item>
      <item>PRIVREDNA BANKA ZAGREB - DIONIČKO DRUŠTVO, OIB 02535697732</item>
    </izvorni_sadrzaj>
    <derivirana_varijabla naziv="DomainObject.Predmet.OstaliListNazivFormatedOIB_1">
      <item>Velimir Habljak, OIB 90526514850</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HABLJAK j.d.o.o.</izvorni_sadrzaj>
    <derivirana_varijabla naziv="DomainObject.Predmet.ProtustrankaIDrugi_1">HABLJAK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HABLJAK j.d.o.o., OIB 40865734568, Lug Orehovički 12, 49221 Lug Orehovički</izvorni_sadrzaj>
    <derivirana_varijabla naziv="DomainObject.Predmet.ProtustrankaIDrugiAdressOIB_1">HABLJAK j.d.o.o., OIB 40865734568, Lug Orehovički 12, 49221 Lug Orehovički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HABLJAK j.d.o.o.</item>
      <item>Velimir Habljak</item>
      <item>PRIVREDNA BANKA ZAGREB - DIONIČKO DRUŠTVO</item>
      <item>VJEROVNICI</item>
    </izvorni_sadrzaj>
    <derivirana_varijabla naziv="DomainObject.Predmet.SudioniciListNaziv_1">
      <item>FINA Regionalni centar Zagreb</item>
      <item>HABLJAK j.d.o.o.</item>
      <item>Velimir Habljak</item>
      <item>PRIVREDNA BANKA ZAGREB - DIONIČKO DRUŠTVO</item>
      <item>VJEROVNICI</item>
    </derivirana_varijabla>
  </DomainObject.Predmet.SudioniciListNaziv>
  <DomainObject.Predmet.SudioniciListAdressOIB>
    <izvorni_sadrzaj>
      <item>FINA Regionalni centar Zagreb, OIB 85821130368, Trg svibanjskih žrtava 1995. 1,10000 Zagreb</item>
      <item>HABLJAK j.d.o.o., OIB 40865734568, Lug Orehovički 12,49221 Lug Orehovički</item>
      <item>Velimir Habljak, OIB 90526514850, Lug Orehovički 12,49221 Lug Orehovički</item>
      <item>PRIVREDNA BANKA ZAGREB - DIONIČKO DRUŠTVO, OIB 02535697732, Radnička cesta 50,10000 Zagreb</item>
      <item>VJEROVNICI</item>
    </izvorni_sadrzaj>
    <derivirana_varijabla naziv="DomainObject.Predmet.SudioniciListAdressOIB_1">
      <item>FINA Regionalni centar Zagreb, OIB 85821130368, Trg svibanjskih žrtava 1995. 1,10000 Zagreb</item>
      <item>HABLJAK j.d.o.o., OIB 40865734568, Lug Orehovički 12,49221 Lug Orehovički</item>
      <item>Velimir Habljak, OIB 90526514850, Lug Orehovički 12,49221 Lug Orehovički</item>
      <item>PRIVREDNA BANKA ZAGREB - DIONIČKO DRUŠTVO, OIB 02535697732, Radnička cesta 50,10000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40865734568</item>
      <item>, OIB 90526514850</item>
      <item>, OIB 02535697732</item>
      <item>, OIB null</item>
    </izvorni_sadrzaj>
    <derivirana_varijabla naziv="DomainObject.Predmet.SudioniciListNazivOIB_1">
      <item>, OIB 85821130368</item>
      <item>, OIB 40865734568</item>
      <item>, OIB 90526514850</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C4A59-3AEF-4279-8CF8-DA77AF4D16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5322</properties:Characters>
  <properties:Lines>105</properties:Lines>
  <properties:Paragraphs>30</properties:Paragraphs>
  <properties:TotalTime>136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2017-06-13T09:06:00Z</cp:lastPrinted>
  <dcterms:modified xmlns:xsi="http://www.w3.org/2001/XMLSchema-instance" xsi:type="dcterms:W3CDTF">2017-06-13T09:06:00Z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