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6473" w14:paraId="7ec6473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6C4775">
        <w:rPr>
          <w:sz w:val="24"/>
          <w:szCs w:val="24"/>
        </w:rPr>
        <w:t>8666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6C4775" w:rsidRPr="006C4775">
        <w:rPr>
          <w:sz w:val="24"/>
          <w:szCs w:val="24"/>
        </w:rPr>
        <w:t>DEKORATIVA - ZAGREB d.o.o. za izvoz-uvoz, proizvodnju, trgovinu i usluge u likvidaciji, OIB: 80403480602, MBS: 080017966, iz Zagreba, Ulica grada Mainza 26/A</w:t>
      </w:r>
      <w:r w:rsidR="00F06335">
        <w:rPr>
          <w:sz w:val="24"/>
          <w:szCs w:val="24"/>
        </w:rPr>
        <w:t>, 23.</w:t>
      </w:r>
      <w:r w:rsidR="005D4710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6C4775" w:rsidRPr="006C4775">
        <w:rPr>
          <w:sz w:val="24"/>
          <w:szCs w:val="24"/>
        </w:rPr>
        <w:t>DEKORATIVA - ZAGREB d.o.o. za izvoz-uvoz, proizvodnju, trgovinu i usluge u likvidaciji, OIB: 80403480602, MBS: 080017966, iz Zagreba, Ulica grada Mainza 26/A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117D" w:rsidRPr="002E117D">
        <w:rPr>
          <w:b/>
          <w:sz w:val="24"/>
          <w:szCs w:val="24"/>
        </w:rPr>
        <w:t>23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6C4775">
        <w:rPr>
          <w:sz w:val="24"/>
          <w:szCs w:val="24"/>
        </w:rPr>
        <w:t>DINKA TRUMBIĆ, Split, Lovretska 10, OIB:43468134790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F690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BF6900">
      <w:pPr>
        <w:ind w:firstLine="720"/>
        <w:rPr>
          <w:sz w:val="24"/>
          <w:szCs w:val="24"/>
        </w:rPr>
      </w:pPr>
    </w:p>
    <w:p w:rsidRDefault="00BF6900" w:rsidP="005A5521" w:rsidR="00BF6900" w:rsidRPr="00BF6900">
      <w:pPr>
        <w:ind w:firstLine="720"/>
        <w:rPr>
          <w:sz w:val="24"/>
          <w:szCs w:val="24"/>
        </w:rPr>
      </w:pPr>
    </w:p>
    <w:p w:rsidRDefault="00BF6900" w:rsidP="007A1486" w:rsidR="00BF6900" w:rsidRPr="00BF6900">
      <w:pPr>
        <w:ind w:left="720"/>
        <w:rPr>
          <w:sz w:val="24"/>
          <w:szCs w:val="24"/>
        </w:rPr>
      </w:pP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  <w:t>Za točnost otpravka - ovlašteni službenik</w:t>
      </w:r>
    </w:p>
    <w:p w:rsidRDefault="00BF6900" w:rsidP="007A1486" w:rsidR="00BF6900" w:rsidRPr="00BF6900">
      <w:pPr>
        <w:ind w:left="720"/>
        <w:rPr>
          <w:sz w:val="24"/>
          <w:szCs w:val="24"/>
        </w:rPr>
      </w:pP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</w:r>
      <w:r w:rsidRPr="00BF6900">
        <w:rPr>
          <w:sz w:val="24"/>
          <w:szCs w:val="24"/>
        </w:rPr>
        <w:tab/>
        <w:t xml:space="preserve">        Ivana Stampf</w:t>
      </w:r>
    </w:p>
    <w:p w:rsidRDefault="00BF6900" w:rsidP="007A1486" w:rsidR="00BF6900" w:rsidRPr="00BF6900">
      <w:pPr>
        <w:ind w:left="720"/>
        <w:rPr>
          <w:sz w:val="24"/>
          <w:szCs w:val="24"/>
        </w:rPr>
      </w:pPr>
    </w:p>
    <w:p w:rsidRDefault="00BF6900" w:rsidP="005A5521" w:rsidR="00BF6900" w:rsidRPr="00BF6900">
      <w:pPr>
        <w:ind w:firstLine="720"/>
        <w:rPr>
          <w:sz w:val="24"/>
          <w:szCs w:val="24"/>
        </w:rPr>
      </w:pPr>
    </w:p>
    <w:p w:rsidRDefault="00BF6900" w:rsidP="005A5521" w:rsidR="00BF6900" w:rsidRPr="00BF6900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9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8666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6900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06335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F6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9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9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9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9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F6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9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9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9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9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8666</izvorni_sadrzaj>
    <derivirana_varijabla naziv="DomainObject.Predmet.Broj_1">8666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St-8666/2015</izvorni_sadrzaj>
    <derivirana_varijabla naziv="DomainObject.Predmet.OznakaBroj_1">St-8666/2015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DEKORATIVA - ZAGREB d.o.o.  u likvidaciji</izvorni_sadrzaj>
    <derivirana_varijabla naziv="DomainObject.Predmet.ProtustrankaFormated_1">  DEKORATIVA - ZAGREB d.o.o.  u likvidaciji</derivirana_varijabla>
  </DomainObject.Predmet.ProtustrankaFormated>
  <DomainObject.Predmet.ProtustrankaFormatedOIB>
    <izvorni_sadrzaj>  DEKORATIVA - ZAGREB d.o.o.  u likvidaciji, OIB 80403480602</izvorni_sadrzaj>
    <derivirana_varijabla naziv="DomainObject.Predmet.ProtustrankaFormatedOIB_1">  DEKORATIVA - ZAGREB d.o.o.  u likvidaciji, OIB 80403480602</derivirana_varijabla>
  </DomainObject.Predmet.ProtustrankaFormatedOIB>
  <DomainObject.Predmet.ProtustrankaFormatedWithAdress>
    <izvorni_sadrzaj> DEKORATIVA - ZAGREB d.o.o.  u likvidaciji, Ulica grada Mainza 26/A, 10000 Zagreb</izvorni_sadrzaj>
    <derivirana_varijabla naziv="DomainObject.Predmet.ProtustrankaFormatedWithAdress_1"> DEKORATIVA - ZAGREB d.o.o.  u likvidaciji, Ulica grada Mainza 26/A, 10000 Zagreb</derivirana_varijabla>
  </DomainObject.Predmet.ProtustrankaFormatedWithAdress>
  <DomainObject.Predmet.ProtustrankaFormatedWithAdressOIB>
    <izvorni_sadrzaj> DEKORATIVA - ZAGREB d.o.o.  u likvidaciji, OIB 80403480602, Ulica grada Mainza 26/A, 10000 Zagreb</izvorni_sadrzaj>
    <derivirana_varijabla naziv="DomainObject.Predmet.ProtustrankaFormatedWithAdressOIB_1"> DEKORATIVA - ZAGREB d.o.o.  u likvidaciji, OIB 80403480602, Ulica grada Mainza 26/A, 10000 Zagreb</derivirana_varijabla>
  </DomainObject.Predmet.ProtustrankaFormatedWithAdressOIB>
  <DomainObject.Predmet.ProtustrankaWithAdress>
    <izvorni_sadrzaj>DEKORATIVA - ZAGREB d.o.o.  u likvidaciji Ulica grada Mainza 26/A, 10000 Zagreb</izvorni_sadrzaj>
    <derivirana_varijabla naziv="DomainObject.Predmet.ProtustrankaWithAdress_1">DEKORATIVA - ZAGREB d.o.o.  u likvidaciji Ulica grada Mainza 26/A, 10000 Zagreb</derivirana_varijabla>
  </DomainObject.Predmet.ProtustrankaWithAdress>
  <DomainObject.Predmet.ProtustrankaWithAdressOIB>
    <izvorni_sadrzaj>DEKORATIVA - ZAGREB d.o.o.  u likvidaciji, OIB 80403480602, Ulica grada Mainza 26/A, 10000 Zagreb</izvorni_sadrzaj>
    <derivirana_varijabla naziv="DomainObject.Predmet.ProtustrankaWithAdressOIB_1">DEKORATIVA - ZAGREB d.o.o.  u likvidaciji, OIB 80403480602, Ulica grada Mainza 26/A, 10000 Zagreb</derivirana_varijabla>
  </DomainObject.Predmet.ProtustrankaWithAdressOIB>
  <DomainObject.Predmet.ProtustrankaNazivFormated>
    <izvorni_sadrzaj>DEKORATIVA - ZAGREB d.o.o.  u likvidaciji</izvorni_sadrzaj>
    <derivirana_varijabla naziv="DomainObject.Predmet.ProtustrankaNazivFormated_1">DEKORATIVA - ZAGREB d.o.o.  u likvidaciji</derivirana_varijabla>
  </DomainObject.Predmet.ProtustrankaNazivFormated>
  <DomainObject.Predmet.ProtustrankaNazivFormatedOIB>
    <izvorni_sadrzaj>DEKORATIVA - ZAGREB d.o.o.  u likvidaciji, OIB 80403480602</izvorni_sadrzaj>
    <derivirana_varijabla naziv="DomainObject.Predmet.ProtustrankaNazivFormatedOIB_1">DEKORATIVA - ZAGREB d.o.o.  u likvidaciji, OIB 80403480602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DEKORATIVA - ZAGREB d.o.o.  u likvidaciji</item>
    </izvorni_sadrzaj>
    <derivirana_varijabla naziv="DomainObject.Predmet.ProtuStrankaListFormated_1">
      <item>DEKORATIVA - ZAGREB d.o.o.  u likvidaciji</item>
    </derivirana_varijabla>
  </DomainObject.Predmet.ProtuStrankaListFormated>
  <DomainObject.Predmet.ProtuStrankaListFormatedOIB>
    <izvorni_sadrzaj>
      <item>DEKORATIVA - ZAGREB d.o.o.  u likvidaciji, OIB 80403480602</item>
    </izvorni_sadrzaj>
    <derivirana_varijabla naziv="DomainObject.Predmet.ProtuStrankaListFormatedOIB_1">
      <item>DEKORATIVA - ZAGREB d.o.o.  u likvidaciji, OIB 80403480602</item>
    </derivirana_varijabla>
  </DomainObject.Predmet.ProtuStrankaListFormatedOIB>
  <DomainObject.Predmet.ProtuStrankaListFormatedWithAdress>
    <izvorni_sadrzaj>
      <item>DEKORATIVA - ZAGREB d.o.o.  u likvidaciji, Ulica grada Mainza 26/A, 10000 Zagreb</item>
    </izvorni_sadrzaj>
    <derivirana_varijabla naziv="DomainObject.Predmet.ProtuStrankaListFormatedWithAdress_1">
      <item>DEKORATIVA - ZAGREB d.o.o.  u likvidaciji, Ulica grada Mainza 26/A, 10000 Zagreb</item>
    </derivirana_varijabla>
  </DomainObject.Predmet.ProtuStrankaListFormatedWithAdress>
  <DomainObject.Predmet.ProtuStrankaListFormatedWithAdressOIB>
    <izvorni_sadrzaj>
      <item>DEKORATIVA - ZAGREB d.o.o.  u likvidaciji, OIB 80403480602, Ulica grada Mainza 26/A, 10000 Zagreb</item>
    </izvorni_sadrzaj>
    <derivirana_varijabla naziv="DomainObject.Predmet.ProtuStrankaListFormatedWithAdressOIB_1">
      <item>DEKORATIVA - ZAGREB d.o.o.  u likvidaciji, OIB 80403480602, Ulica grada Mainza 26/A, 10000 Zagreb</item>
    </derivirana_varijabla>
  </DomainObject.Predmet.ProtuStrankaListFormatedWithAdressOIB>
  <DomainObject.Predmet.ProtuStrankaListNazivFormated>
    <izvorni_sadrzaj>
      <item>DEKORATIVA - ZAGREB d.o.o.  u likvidaciji</item>
    </izvorni_sadrzaj>
    <derivirana_varijabla naziv="DomainObject.Predmet.ProtuStrankaListNazivFormated_1">
      <item>DEKORATIVA - ZAGREB d.o.o.  u likvidaciji</item>
    </derivirana_varijabla>
  </DomainObject.Predmet.ProtuStrankaListNazivFormated>
  <DomainObject.Predmet.ProtuStrankaListNazivFormatedOIB>
    <izvorni_sadrzaj>
      <item>DEKORATIVA - ZAGREB d.o.o.  u likvidaciji, OIB 80403480602</item>
    </izvorni_sadrzaj>
    <derivirana_varijabla naziv="DomainObject.Predmet.ProtuStrankaListNazivFormatedOIB_1">
      <item>DEKORATIVA - ZAGREB d.o.o.  u likvidaciji, OIB 80403480602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DEKORATIVA - ZAGREB d.o.o.  u likvidaciji</izvorni_sadrzaj>
    <derivirana_varijabla naziv="DomainObject.Predmet.ProtustrankaIDrugi_1">DEKORATIVA - ZAGREB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DEKORATIVA - ZAGREB d.o.o.  u likvidaciji, OIB 80403480602, Ulica grada Mainza 26/A, 10000 Zagreb</izvorni_sadrzaj>
    <derivirana_varijabla naziv="DomainObject.Predmet.ProtustrankaIDrugiAdressOIB_1">DEKORATIVA - ZAGREB d.o.o.  u likvidaciji, OIB 80403480602, Ulica grada Mainza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DEKORATIVA - ZAGREB d.o.o.  u likvidaciji</item>
    </izvorni_sadrzaj>
    <derivirana_varijabla naziv="DomainObject.Predmet.SudioniciListNaziv_1">
      <item>FINA Regionalni centar Zagreb</item>
      <item>DEKORATIVA - ZAGREB d.o.o. 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DEKORATIVA - ZAGREB d.o.o.  u likvidaciji, OIB 80403480602, Ulica grada Mainza 26/A,10000 Zagreb</item>
    </izvorni_sadrzaj>
    <derivirana_varijabla naziv="DomainObject.Predmet.SudioniciListAdressOIB_1">
      <item>FINA Regionalni centar Zagreb, OIB 85821130368, Trg svibanjskih žrtava 1995. 1,10000 Zagreb</item>
      <item>DEKORATIVA - ZAGREB d.o.o.  u likvidaciji, OIB 80403480602, Ulica grada Mainza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80403480602</item>
    </izvorni_sadrzaj>
    <derivirana_varijabla naziv="DomainObject.Predmet.SudioniciListNazivOIB_1">
      <item>, OIB 85821130368</item>
      <item>, OIB 80403480602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2126</properties:Characters>
  <properties:Lines>67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2016-03-23T09:22:00Z</dcterms:created>
  <dc:creator>nmarkovic</dc:creator>
  <cp:lastModifiedBy>Ivana Stampf</cp:lastModifiedBy>
  <cp:lastPrinted>2013-05-27T09:10:00Z</cp:lastPrinted>
  <dcterms:modified xmlns:xsi="http://www.w3.org/2001/XMLSchema-instance" xsi:type="dcterms:W3CDTF">2016-03-23T09:52:00Z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