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6f74" w14:paraId="c426f74" w:rsidRDefault="000A60AF" w:rsidP="00910611" w:rsidR="000A60A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60AF" w:rsidP="00910611" w:rsidR="000A60AF">
      <w:r>
        <w:rPr>
          <w:rFonts w:eastAsia="MS Mincho"/>
        </w:rPr>
        <w:t>REPUBLIKA HRVATSKA</w:t>
      </w:r>
    </w:p>
    <w:p w:rsidRDefault="000A60AF" w:rsidP="00910611" w:rsidR="000A60AF">
      <w:r>
        <w:rPr>
          <w:rFonts w:eastAsia="MS Mincho"/>
        </w:rPr>
        <w:t>TRGOVAČKI SUD U RIJECI</w:t>
      </w:r>
    </w:p>
    <w:p w:rsidRDefault="000A60AF" w:rsidR="000A60A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A60AF" w:rsidP="00910611" w:rsidR="000A60AF" w:rsidRPr="00910611"/>
    <w:p w:rsidRDefault="004E30EC" w:rsidP="00726A98" w:rsidR="004E30EC" w:rsidRPr="0087210C">
      <w:pPr>
        <w:jc w:val="both"/>
      </w:pPr>
    </w:p>
    <w:p w:rsidRDefault="00726A98" w:rsidP="00726A98" w:rsidR="00726A98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5703D0" w:rsidP="00726A98" w:rsidR="005703D0" w:rsidRPr="0087210C">
      <w:pPr>
        <w:jc w:val="center"/>
        <w:rPr>
          <w:b/>
        </w:rPr>
      </w:pP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>
        <w:rPr>
          <w:b/>
        </w:rPr>
        <w:t xml:space="preserve">HIT-MARINA d.o.o. NOVI VINODOLSKI, Mel bb,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F72400">
        <w:t>01. prosinca</w:t>
      </w:r>
      <w:r w:rsidR="00300D0E">
        <w:t xml:space="preserve"> </w:t>
      </w:r>
      <w:r w:rsidR="0087210C">
        <w:t>201</w:t>
      </w:r>
      <w:r w:rsidR="006467AF">
        <w:t>5</w:t>
      </w:r>
      <w:r w:rsidR="0087210C">
        <w:t xml:space="preserve">. </w:t>
      </w:r>
      <w:r w:rsidR="004E30EC" w:rsidRPr="0087210C">
        <w:t>godine</w:t>
      </w:r>
    </w:p>
    <w:p w:rsidRDefault="00726A98" w:rsidP="00726A98" w:rsidR="00726A98">
      <w:pPr>
        <w:jc w:val="center"/>
      </w:pPr>
    </w:p>
    <w:p w:rsidRDefault="005703D0" w:rsidP="00726A98" w:rsidR="005703D0" w:rsidRPr="0087210C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7210C">
        <w:t xml:space="preserve">Dušanu Crljenko iz Rijeke, Brca 8c, OIB 03602703658,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6467AF">
        <w:t>0</w:t>
      </w:r>
      <w:r w:rsidR="00F6330C">
        <w:t xml:space="preserve">1. </w:t>
      </w:r>
      <w:r w:rsidR="00F72400">
        <w:t>listopada</w:t>
      </w:r>
      <w:r w:rsidR="00F6330C">
        <w:t xml:space="preserve"> do 3</w:t>
      </w:r>
      <w:r w:rsidR="006467AF">
        <w:t xml:space="preserve">1. </w:t>
      </w:r>
      <w:r w:rsidR="00F72400">
        <w:t>studenoga</w:t>
      </w:r>
      <w:r w:rsidR="00733D2F">
        <w:t xml:space="preserve"> </w:t>
      </w:r>
      <w:r w:rsidR="00F6330C">
        <w:t>201</w:t>
      </w:r>
      <w:r w:rsidR="00733D2F">
        <w:t>5</w:t>
      </w:r>
      <w:r w:rsidR="00F6330C">
        <w:t>.</w:t>
      </w:r>
      <w:r w:rsidR="00F72400">
        <w:t xml:space="preserve"> </w:t>
      </w:r>
      <w:r w:rsidR="0087210C">
        <w:t>g</w:t>
      </w:r>
      <w:r w:rsidR="00F72400">
        <w:t>odine</w:t>
      </w:r>
      <w:r w:rsidR="004E30EC" w:rsidRPr="0087210C">
        <w:t xml:space="preserve"> u ukupnom iznosu od </w:t>
      </w:r>
      <w:r w:rsidR="00F72400">
        <w:t>4.16</w:t>
      </w:r>
      <w:r w:rsidR="004A14F8">
        <w:t>8</w:t>
      </w:r>
      <w:r w:rsidR="00F72400">
        <w:t>,00</w:t>
      </w:r>
      <w:r w:rsidR="0087210C">
        <w:t xml:space="preserve"> </w:t>
      </w:r>
      <w:r w:rsidR="004E30EC" w:rsidRPr="0087210C">
        <w:t>kn.</w:t>
      </w:r>
    </w:p>
    <w:p w:rsidRDefault="004E30EC" w:rsidP="00D47925" w:rsidR="004E30EC">
      <w:pPr>
        <w:jc w:val="both"/>
        <w:rPr>
          <w:b/>
        </w:rPr>
      </w:pPr>
    </w:p>
    <w:p w:rsidRDefault="005703D0" w:rsidP="00D47925" w:rsidR="005703D0" w:rsidRPr="0087210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F72400" w:rsidRPr="00F72400">
        <w:t xml:space="preserve">01. listopada do 31. studenoga </w:t>
      </w:r>
      <w:r w:rsidR="00733D2F" w:rsidRPr="00733D2F">
        <w:t>2015.</w:t>
      </w:r>
      <w:r w:rsidR="00F72400">
        <w:t xml:space="preserve"> </w:t>
      </w:r>
      <w:r w:rsidR="00733D2F" w:rsidRPr="00733D2F">
        <w:t>g</w:t>
      </w:r>
      <w:r w:rsidR="00F72400">
        <w:t>odine</w:t>
      </w:r>
      <w:r w:rsidR="00733D2F" w:rsidRPr="00733D2F">
        <w:t xml:space="preserve"> u ukupnom iznosu od </w:t>
      </w:r>
      <w:r w:rsidR="00F72400">
        <w:t>4.16</w:t>
      </w:r>
      <w:r w:rsidR="004A14F8">
        <w:t>8</w:t>
      </w:r>
      <w:r w:rsidR="00733D2F" w:rsidRPr="00733D2F">
        <w:t>,00 kn</w:t>
      </w:r>
      <w:r w:rsidR="00733D2F">
        <w:t xml:space="preserve">. 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4E30EC" w:rsidRPr="0087210C">
        <w:t>putni trošak na relaciji Rijeka</w:t>
      </w:r>
      <w:r w:rsidR="00F72521">
        <w:t xml:space="preserve"> (Drenova) </w:t>
      </w:r>
      <w:r w:rsidR="00733D2F">
        <w:t>-</w:t>
      </w:r>
      <w:r w:rsidR="00F72521">
        <w:t xml:space="preserve"> Novi Vinodolski - </w:t>
      </w:r>
      <w:r w:rsidR="004E30EC" w:rsidRPr="0087210C">
        <w:t xml:space="preserve">Rijeka </w:t>
      </w:r>
      <w:r w:rsidR="00F72521">
        <w:t>(Drenova) dana</w:t>
      </w:r>
      <w:r w:rsidR="005056FB">
        <w:t xml:space="preserve"> </w:t>
      </w:r>
      <w:r w:rsidR="00F72400">
        <w:t>02.,</w:t>
      </w:r>
      <w:r w:rsidR="004A14F8">
        <w:t xml:space="preserve"> </w:t>
      </w:r>
      <w:r w:rsidR="00F72400">
        <w:t>05., 08.,</w:t>
      </w:r>
      <w:r w:rsidR="004A14F8">
        <w:t xml:space="preserve"> </w:t>
      </w:r>
      <w:r w:rsidR="00F72400">
        <w:t>10.,</w:t>
      </w:r>
      <w:r w:rsidR="004A14F8">
        <w:t xml:space="preserve"> </w:t>
      </w:r>
      <w:r w:rsidR="00F72400">
        <w:t>17.,</w:t>
      </w:r>
      <w:r w:rsidR="004A14F8">
        <w:t xml:space="preserve"> </w:t>
      </w:r>
      <w:r w:rsidR="00F72400">
        <w:t>24. i 31. listopada</w:t>
      </w:r>
      <w:r w:rsidR="005703D0">
        <w:t xml:space="preserve"> 2015</w:t>
      </w:r>
      <w:r w:rsidR="00BE27EC">
        <w:t>.</w:t>
      </w:r>
      <w:r w:rsidR="00F72400">
        <w:t xml:space="preserve"> </w:t>
      </w:r>
      <w:r w:rsidR="00BE27EC">
        <w:t>g</w:t>
      </w:r>
      <w:r w:rsidR="00F72400">
        <w:t>odine</w:t>
      </w:r>
      <w:r w:rsidR="00BE27EC">
        <w:t xml:space="preserve">, </w:t>
      </w:r>
      <w:r w:rsidR="00F72521">
        <w:t xml:space="preserve">dana </w:t>
      </w:r>
      <w:r w:rsidR="00F72400">
        <w:t>05.,</w:t>
      </w:r>
      <w:r w:rsidR="004A14F8">
        <w:t xml:space="preserve"> </w:t>
      </w:r>
      <w:r w:rsidR="00F72400">
        <w:t>07.,</w:t>
      </w:r>
      <w:r w:rsidR="004A14F8">
        <w:t xml:space="preserve"> </w:t>
      </w:r>
      <w:r w:rsidR="00F72400">
        <w:t>09.,</w:t>
      </w:r>
      <w:r w:rsidR="004A14F8">
        <w:t xml:space="preserve"> </w:t>
      </w:r>
      <w:r w:rsidR="00F72400">
        <w:t>11.,</w:t>
      </w:r>
      <w:r w:rsidR="004A14F8">
        <w:t xml:space="preserve"> </w:t>
      </w:r>
      <w:r w:rsidR="00F72400">
        <w:t>24.,</w:t>
      </w:r>
      <w:r w:rsidR="004A14F8">
        <w:t xml:space="preserve"> </w:t>
      </w:r>
      <w:r w:rsidR="00F72400">
        <w:t>26. i 27. studenoga</w:t>
      </w:r>
      <w:r w:rsidR="00FC72DD">
        <w:t xml:space="preserve"> </w:t>
      </w:r>
      <w:r w:rsidR="00BE27EC">
        <w:t>201</w:t>
      </w:r>
      <w:r w:rsidR="005703D0">
        <w:t>5</w:t>
      </w:r>
      <w:r w:rsidR="00BE27EC">
        <w:t>.</w:t>
      </w:r>
      <w:r w:rsidR="00F72400">
        <w:t xml:space="preserve"> </w:t>
      </w:r>
      <w:r w:rsidR="00F72521">
        <w:t>g</w:t>
      </w:r>
      <w:r w:rsidR="00F72400">
        <w:t>odine</w:t>
      </w:r>
      <w:r w:rsidR="00F72521">
        <w:t xml:space="preserve"> </w:t>
      </w:r>
      <w:r w:rsidR="00FC72DD">
        <w:t>(</w:t>
      </w:r>
      <w:r w:rsidR="005703D0">
        <w:t>1</w:t>
      </w:r>
      <w:r w:rsidR="00F72400">
        <w:t>4</w:t>
      </w:r>
      <w:r w:rsidR="005056FB">
        <w:t xml:space="preserve"> vožnji x 97 km </w:t>
      </w:r>
      <w:r w:rsidR="00733D2F">
        <w:t>=</w:t>
      </w:r>
      <w:r w:rsidR="005056FB">
        <w:t xml:space="preserve"> </w:t>
      </w:r>
      <w:r w:rsidR="00F72400">
        <w:t>1358</w:t>
      </w:r>
      <w:r w:rsidR="00FC72DD">
        <w:t xml:space="preserve"> km x 2,00 kn/km) </w:t>
      </w:r>
      <w:r w:rsidR="00F72521">
        <w:t xml:space="preserve">u ukupnom iznosu od </w:t>
      </w:r>
      <w:r w:rsidR="00F72400">
        <w:t>2.716,</w:t>
      </w:r>
      <w:r w:rsidR="00FC72DD">
        <w:t>00</w:t>
      </w:r>
      <w:r w:rsidR="00BE27EC">
        <w:t xml:space="preserve"> </w:t>
      </w:r>
      <w:r w:rsidR="00F72521">
        <w:t>kn, putni trošk</w:t>
      </w:r>
      <w:r w:rsidR="0092554C">
        <w:t xml:space="preserve">ovi lokalne vožnje (računovodstvo, sud, banka) dana </w:t>
      </w:r>
      <w:r w:rsidR="00F72400">
        <w:t>02.,</w:t>
      </w:r>
      <w:r w:rsidR="004A14F8">
        <w:t xml:space="preserve"> </w:t>
      </w:r>
      <w:r w:rsidR="00F72400">
        <w:t>05.,</w:t>
      </w:r>
      <w:r w:rsidR="004A14F8">
        <w:t xml:space="preserve"> </w:t>
      </w:r>
      <w:r w:rsidR="00F72400">
        <w:t>06.,</w:t>
      </w:r>
      <w:r w:rsidR="004A14F8">
        <w:t xml:space="preserve"> </w:t>
      </w:r>
      <w:r w:rsidR="00F72400">
        <w:t>07.,</w:t>
      </w:r>
      <w:r w:rsidR="004A14F8">
        <w:t xml:space="preserve"> </w:t>
      </w:r>
      <w:r w:rsidR="00F72400">
        <w:t>12.,</w:t>
      </w:r>
      <w:r w:rsidR="004A14F8">
        <w:t xml:space="preserve"> </w:t>
      </w:r>
      <w:r w:rsidR="00F72400">
        <w:t>13.,</w:t>
      </w:r>
      <w:r w:rsidR="004A14F8">
        <w:t xml:space="preserve"> </w:t>
      </w:r>
      <w:r w:rsidR="00F72400">
        <w:t>14.,</w:t>
      </w:r>
      <w:r w:rsidR="004A14F8">
        <w:t xml:space="preserve"> </w:t>
      </w:r>
      <w:r w:rsidR="00F72400">
        <w:t>16.,</w:t>
      </w:r>
      <w:r w:rsidR="004A14F8">
        <w:t xml:space="preserve"> </w:t>
      </w:r>
      <w:r w:rsidR="00F72400">
        <w:t>19.,</w:t>
      </w:r>
      <w:r w:rsidR="004A14F8">
        <w:t xml:space="preserve"> </w:t>
      </w:r>
      <w:r w:rsidR="00F72400">
        <w:t>20.,</w:t>
      </w:r>
      <w:r w:rsidR="004A14F8">
        <w:t xml:space="preserve"> </w:t>
      </w:r>
      <w:r w:rsidR="00F72400">
        <w:t>21.,</w:t>
      </w:r>
      <w:r w:rsidR="004A14F8">
        <w:t xml:space="preserve"> </w:t>
      </w:r>
      <w:r w:rsidR="00F72400">
        <w:t>22.,</w:t>
      </w:r>
      <w:r w:rsidR="004A14F8">
        <w:t xml:space="preserve"> </w:t>
      </w:r>
      <w:r w:rsidR="00F72400">
        <w:t>23.,</w:t>
      </w:r>
      <w:r w:rsidR="004A14F8">
        <w:t xml:space="preserve"> </w:t>
      </w:r>
      <w:r w:rsidR="00F72400">
        <w:t>27.,</w:t>
      </w:r>
      <w:r w:rsidR="004A14F8">
        <w:t xml:space="preserve"> </w:t>
      </w:r>
      <w:r w:rsidR="00F72400">
        <w:t>28.,</w:t>
      </w:r>
      <w:r w:rsidR="004A14F8">
        <w:t xml:space="preserve"> </w:t>
      </w:r>
      <w:r w:rsidR="00F72400">
        <w:t xml:space="preserve">29. </w:t>
      </w:r>
      <w:r w:rsidR="004A14F8">
        <w:t>i</w:t>
      </w:r>
      <w:r w:rsidR="00F72400">
        <w:t xml:space="preserve"> 30. listopada</w:t>
      </w:r>
      <w:r w:rsidR="005703D0">
        <w:t xml:space="preserve"> 2015</w:t>
      </w:r>
      <w:r w:rsidR="004A14F8">
        <w:t>. godine</w:t>
      </w:r>
      <w:r w:rsidR="00BE27EC">
        <w:t xml:space="preserve">, dana </w:t>
      </w:r>
      <w:r w:rsidR="005056FB">
        <w:t>0</w:t>
      </w:r>
      <w:r w:rsidR="005703D0">
        <w:t>2</w:t>
      </w:r>
      <w:r w:rsidR="005056FB">
        <w:t>.,</w:t>
      </w:r>
      <w:r w:rsidR="004A14F8">
        <w:t xml:space="preserve"> </w:t>
      </w:r>
      <w:r w:rsidR="005056FB">
        <w:t>0</w:t>
      </w:r>
      <w:r w:rsidR="005703D0">
        <w:t>3</w:t>
      </w:r>
      <w:r w:rsidR="005056FB">
        <w:t>.,</w:t>
      </w:r>
      <w:r w:rsidR="004A14F8">
        <w:t xml:space="preserve"> </w:t>
      </w:r>
      <w:r w:rsidR="005056FB">
        <w:t>0</w:t>
      </w:r>
      <w:r w:rsidR="00F72400">
        <w:t>4.,</w:t>
      </w:r>
      <w:r w:rsidR="004A14F8">
        <w:t xml:space="preserve"> </w:t>
      </w:r>
      <w:r w:rsidR="00F72400">
        <w:t>06.,</w:t>
      </w:r>
      <w:r w:rsidR="004A14F8">
        <w:t xml:space="preserve"> </w:t>
      </w:r>
      <w:r w:rsidR="00F72400">
        <w:t>09.,</w:t>
      </w:r>
      <w:r w:rsidR="004A14F8">
        <w:t xml:space="preserve"> </w:t>
      </w:r>
      <w:r w:rsidR="00F72400">
        <w:t>10.,</w:t>
      </w:r>
      <w:r w:rsidR="004A14F8">
        <w:t xml:space="preserve"> </w:t>
      </w:r>
      <w:r w:rsidR="00F72400">
        <w:t>12.,</w:t>
      </w:r>
      <w:r w:rsidR="004A14F8">
        <w:t xml:space="preserve"> </w:t>
      </w:r>
      <w:r w:rsidR="00F72400">
        <w:t>23.,</w:t>
      </w:r>
      <w:r w:rsidR="004A14F8">
        <w:t xml:space="preserve"> </w:t>
      </w:r>
      <w:r w:rsidR="00F72400">
        <w:t>24.,</w:t>
      </w:r>
      <w:r w:rsidR="004A14F8">
        <w:t xml:space="preserve"> </w:t>
      </w:r>
      <w:r w:rsidR="00F72400">
        <w:t>25.,</w:t>
      </w:r>
      <w:r w:rsidR="004A14F8">
        <w:t xml:space="preserve"> </w:t>
      </w:r>
      <w:r w:rsidR="00F72400">
        <w:t xml:space="preserve">26. </w:t>
      </w:r>
      <w:r w:rsidR="004A14F8">
        <w:t>i</w:t>
      </w:r>
      <w:r w:rsidR="00F72400">
        <w:t xml:space="preserve"> 30. studenoga</w:t>
      </w:r>
      <w:r w:rsidR="005703D0">
        <w:t xml:space="preserve"> 2015</w:t>
      </w:r>
      <w:r w:rsidR="00BE27EC">
        <w:t>.</w:t>
      </w:r>
      <w:r w:rsidR="00F72400">
        <w:t xml:space="preserve"> </w:t>
      </w:r>
      <w:r w:rsidR="00BE27EC">
        <w:t>g</w:t>
      </w:r>
      <w:r w:rsidR="00F72400">
        <w:t>odine</w:t>
      </w:r>
      <w:r w:rsidR="00BE27EC">
        <w:t xml:space="preserve"> </w:t>
      </w:r>
      <w:r w:rsidR="00FC72DD">
        <w:t>(</w:t>
      </w:r>
      <w:r w:rsidR="005056FB">
        <w:t>2</w:t>
      </w:r>
      <w:r w:rsidR="00F72400">
        <w:t>9</w:t>
      </w:r>
      <w:r w:rsidR="00BE27EC">
        <w:t xml:space="preserve"> </w:t>
      </w:r>
      <w:r w:rsidR="0092554C">
        <w:t>vožnj</w:t>
      </w:r>
      <w:r w:rsidR="005703D0">
        <w:t>a</w:t>
      </w:r>
      <w:r w:rsidR="0092554C">
        <w:t xml:space="preserve"> x 1</w:t>
      </w:r>
      <w:r w:rsidR="005056FB">
        <w:t>7</w:t>
      </w:r>
      <w:r w:rsidR="0092554C">
        <w:t xml:space="preserve"> km = </w:t>
      </w:r>
      <w:r w:rsidR="00F72400">
        <w:t>493</w:t>
      </w:r>
      <w:r w:rsidR="0092554C">
        <w:t xml:space="preserve"> km x 2,00 kn/km</w:t>
      </w:r>
      <w:r w:rsidR="00FC72DD">
        <w:t>)</w:t>
      </w:r>
      <w:r w:rsidR="0092554C">
        <w:t xml:space="preserve"> u ukupnom iznosu od</w:t>
      </w:r>
      <w:r w:rsidR="005056FB">
        <w:t xml:space="preserve"> </w:t>
      </w:r>
      <w:r w:rsidR="00F72400">
        <w:t>986</w:t>
      </w:r>
      <w:r w:rsidR="00FC72DD">
        <w:t>,00</w:t>
      </w:r>
      <w:r w:rsidR="0092554C">
        <w:t xml:space="preserve"> kn, troškovi parkirne naknade </w:t>
      </w:r>
      <w:r w:rsidR="001F4E79">
        <w:t xml:space="preserve">za </w:t>
      </w:r>
      <w:r w:rsidR="00F72400">
        <w:t>listopad u</w:t>
      </w:r>
      <w:r w:rsidR="0092554C">
        <w:t xml:space="preserve"> ukupnom iznosu od </w:t>
      </w:r>
      <w:r w:rsidR="005703D0">
        <w:t>3</w:t>
      </w:r>
      <w:r w:rsidR="004A14F8">
        <w:t>14</w:t>
      </w:r>
      <w:r w:rsidR="00FC72DD">
        <w:t>,</w:t>
      </w:r>
      <w:r w:rsidR="00BE27EC">
        <w:t xml:space="preserve">00 </w:t>
      </w:r>
      <w:r w:rsidR="0092554C">
        <w:t xml:space="preserve">kn </w:t>
      </w:r>
      <w:r w:rsidR="00F72400">
        <w:t xml:space="preserve">i studeni u ukupnom iznosu od 159,00 kn, </w:t>
      </w:r>
      <w:r w:rsidR="0092554C">
        <w:t>prema priloženim računima na listu (</w:t>
      </w:r>
      <w:r w:rsidR="00F72400">
        <w:t>4153-415</w:t>
      </w:r>
      <w:r w:rsidR="004A14F8">
        <w:t>7</w:t>
      </w:r>
      <w:r w:rsidR="001F4E79">
        <w:t xml:space="preserve"> </w:t>
      </w:r>
      <w:r w:rsidR="00BE27EC">
        <w:t>spisa</w:t>
      </w:r>
      <w:r w:rsidR="0092554C">
        <w:t>).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4A14F8">
        <w:t>4153-4157</w:t>
      </w:r>
      <w:r w:rsidR="00FC72DD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razdoblju od </w:t>
      </w:r>
      <w:r w:rsidR="001F4E79">
        <w:t>0</w:t>
      </w:r>
      <w:r w:rsidR="00FF505D">
        <w:t xml:space="preserve">1. </w:t>
      </w:r>
      <w:r w:rsidR="004A14F8">
        <w:t>listopada</w:t>
      </w:r>
      <w:r w:rsidR="00FF505D">
        <w:t xml:space="preserve"> do 3</w:t>
      </w:r>
      <w:r w:rsidR="004A14F8">
        <w:t>0</w:t>
      </w:r>
      <w:r w:rsidR="00FF505D">
        <w:t xml:space="preserve">. </w:t>
      </w:r>
      <w:r w:rsidR="004A14F8">
        <w:t>studenoga</w:t>
      </w:r>
      <w:r w:rsidR="00FF505D">
        <w:t xml:space="preserve"> 201</w:t>
      </w:r>
      <w:r w:rsidR="005703D0">
        <w:t>5</w:t>
      </w:r>
      <w:r w:rsidR="00FF505D">
        <w:t>.</w:t>
      </w:r>
      <w:r w:rsidR="004A14F8">
        <w:t xml:space="preserve"> </w:t>
      </w:r>
      <w:r w:rsidR="00FF505D">
        <w:t>g</w:t>
      </w:r>
      <w:r w:rsidR="004A14F8">
        <w:t>odine</w:t>
      </w:r>
      <w:r w:rsidR="00FF505D" w:rsidRPr="0087210C">
        <w:t xml:space="preserve"> </w:t>
      </w:r>
      <w:r w:rsidRPr="0087210C">
        <w:t xml:space="preserve">stečajni upravitelj imao određene izdatke nastale u vezi s obavljanjem </w:t>
      </w:r>
      <w:r w:rsidRPr="0087210C">
        <w:lastRenderedPageBreak/>
        <w:t>poslova koji su bili nužni i opravdani u obavljanju njegov</w:t>
      </w:r>
      <w:r w:rsidR="004A14F8">
        <w:t>e</w:t>
      </w:r>
      <w:r w:rsidRPr="0087210C">
        <w:t xml:space="preserve"> dužnosti za provođenje stečajnog postupka</w:t>
      </w:r>
      <w:r w:rsidR="004A14F8">
        <w:t xml:space="preserve"> (odlazak u Novi Vinodolski radi problematike vode komunalne naknade, KTD Vodovod Žrnovnica d.o.o., KD Ivanj d.o.o. Novi Vinodolski, Općinski sud u Crikvenici, zemljišnoknjižni odjel Novi Vinodolski, obilazak s procjeniteljem, te obilazak nekretnina s kupcima radi prodaje nekretnina)</w:t>
      </w:r>
      <w:r w:rsidRPr="0087210C">
        <w:t>.</w:t>
      </w:r>
      <w:r w:rsidR="002B555F" w:rsidRPr="0087210C">
        <w:tab/>
      </w:r>
      <w:r w:rsidR="00FF505D">
        <w:t xml:space="preserve"> </w:t>
      </w:r>
    </w:p>
    <w:p w:rsidRDefault="00C34BC9" w:rsidP="000B7215" w:rsidR="00C34BC9">
      <w:pPr>
        <w:jc w:val="both"/>
      </w:pPr>
      <w:r w:rsidRPr="00C34BC9"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4A14F8">
        <w:t>01. prosinca</w:t>
      </w:r>
      <w:r w:rsidR="00FC72DD">
        <w:t xml:space="preserve"> </w:t>
      </w:r>
      <w:r w:rsidR="0092554C">
        <w:t>201</w:t>
      </w:r>
      <w:r w:rsidR="005056FB">
        <w:t>5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C34BC9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C34BC9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</w:t>
      </w:r>
      <w:smartTag w:element="PersonName" w:uri="urn:schemas-microsoft-com:office:smarttags">
        <w:r w:rsidRPr="0087210C">
          <w:t>Daniela Korlević</w:t>
        </w:r>
      </w:smartTag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>UPUTA O PRAVNOM LIJEKU:</w:t>
      </w:r>
    </w:p>
    <w:p w:rsidRDefault="00C34BC9" w:rsidP="00C34BC9" w:rsidR="00C34BC9" w:rsidRPr="00C34BC9">
      <w:pPr>
        <w:jc w:val="both"/>
      </w:pPr>
      <w:r w:rsidRPr="00C34BC9">
        <w:t>Protiv rješenja pravo na žalbu ima stečajni upravitelj i svaki stečajni vjerovnik (čl.94. st.5. u vezi s čl.441. st. 2. SZ/15) u roku od 8 dana od dana primitka istog. Žalba se podnosi putem ovog suda u dva istovjetna primjerka, a o žalbi odlučuje Visoki trgovački sud Republike Hrvatske.</w:t>
      </w: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</w:t>
      </w: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C34BC9" w:rsidP="00C34BC9" w:rsidR="00C34BC9" w:rsidRPr="00C34BC9">
      <w:pPr>
        <w:jc w:val="both"/>
        <w:rPr>
          <w:b/>
          <w:sz w:val="20"/>
        </w:rPr>
      </w:pPr>
      <w:r w:rsidRPr="00C34BC9">
        <w:rPr>
          <w:b/>
          <w:sz w:val="20"/>
        </w:rPr>
        <w:t>DNA: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-</w:t>
      </w:r>
      <w:r w:rsidRPr="00C34BC9">
        <w:rPr>
          <w:sz w:val="20"/>
        </w:rPr>
        <w:tab/>
        <w:t>e-oglasna ploča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 xml:space="preserve">U Rijeci, </w:t>
      </w:r>
      <w:r>
        <w:rPr>
          <w:sz w:val="20"/>
        </w:rPr>
        <w:t>01.12.</w:t>
      </w:r>
      <w:r w:rsidRPr="00C34BC9">
        <w:rPr>
          <w:sz w:val="20"/>
        </w:rPr>
        <w:t>2015.g.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Stečajni sudac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Daniela Korlević</w:t>
      </w:r>
    </w:p>
    <w:p w:rsidRDefault="00C34BC9" w:rsidP="00C34BC9" w:rsidR="00C34BC9" w:rsidRPr="00C34BC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60A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6467AF">
      <w:t>162/2010-</w:t>
    </w:r>
    <w:r w:rsidR="00F72400">
      <w:t>591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60AF"/>
    <w:rsid w:val="000B7215"/>
    <w:rsid w:val="000F679A"/>
    <w:rsid w:val="00103308"/>
    <w:rsid w:val="00130D98"/>
    <w:rsid w:val="00163CCD"/>
    <w:rsid w:val="001F4E79"/>
    <w:rsid w:val="00240BB0"/>
    <w:rsid w:val="00295EC0"/>
    <w:rsid w:val="002B555F"/>
    <w:rsid w:val="002D3686"/>
    <w:rsid w:val="00300D0E"/>
    <w:rsid w:val="00317BF0"/>
    <w:rsid w:val="003B52A0"/>
    <w:rsid w:val="00461C87"/>
    <w:rsid w:val="00497451"/>
    <w:rsid w:val="004A14F8"/>
    <w:rsid w:val="004E30EC"/>
    <w:rsid w:val="005056FB"/>
    <w:rsid w:val="00564439"/>
    <w:rsid w:val="005703D0"/>
    <w:rsid w:val="0057109E"/>
    <w:rsid w:val="005C78E0"/>
    <w:rsid w:val="005E7C86"/>
    <w:rsid w:val="006467AF"/>
    <w:rsid w:val="00671DED"/>
    <w:rsid w:val="00726A98"/>
    <w:rsid w:val="00733D2F"/>
    <w:rsid w:val="007667A7"/>
    <w:rsid w:val="0087210C"/>
    <w:rsid w:val="008D05AB"/>
    <w:rsid w:val="008E043C"/>
    <w:rsid w:val="008E17EB"/>
    <w:rsid w:val="008E6371"/>
    <w:rsid w:val="00911D0E"/>
    <w:rsid w:val="009200DC"/>
    <w:rsid w:val="0092554C"/>
    <w:rsid w:val="00A50178"/>
    <w:rsid w:val="00A97AE9"/>
    <w:rsid w:val="00AD4630"/>
    <w:rsid w:val="00B329DE"/>
    <w:rsid w:val="00BE27EC"/>
    <w:rsid w:val="00C00193"/>
    <w:rsid w:val="00C34BC9"/>
    <w:rsid w:val="00C43913"/>
    <w:rsid w:val="00D15BB1"/>
    <w:rsid w:val="00D47925"/>
    <w:rsid w:val="00D57061"/>
    <w:rsid w:val="00D90E68"/>
    <w:rsid w:val="00EA2B71"/>
    <w:rsid w:val="00F14A21"/>
    <w:rsid w:val="00F23095"/>
    <w:rsid w:val="00F6330C"/>
    <w:rsid w:val="00F72400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0A6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0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0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0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0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A60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60A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0A6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0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0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0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0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A60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60A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studenog 2015.</izvorni_sadrzaj>
    <derivirana_varijabla naziv="DomainObject.Predmet.SpisIzvanSuda.DatumIzlazaSpisa_1">12. studenog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 ZAGREB</izvorni_sadrzaj>
    <derivirana_varijabla naziv="DomainObject.Predmet.SpisIzvanSuda.LokacijaSpisa_1">VTS RH ZAGREB</derivirana_varijabla>
  </DomainObject.Predmet.SpisIzvanSuda.LokacijaSpisa>
  <DomainObject.Predmet.SpisIzvanSuda.Napomena>
    <izvorni_sadrzaj>Ež-661/215</izvorni_sadrzaj>
    <derivirana_varijabla naziv="DomainObject.Predmet.SpisIzvanSuda.Napomena_1">Ež-661/215</derivirana_varijabla>
  </DomainObject.Predmet.SpisIzvanSuda.Napomena>
  <DomainObject.Predmet.SpisIzvanSuda.RazlogIzlaskaSpisa>
    <izvorni_sadrzaj>žalba ponuditelja i kupca Dušana Ristića</izvorni_sadrzaj>
    <derivirana_varijabla naziv="DomainObject.Predmet.SpisIzvanSuda.RazlogIzlaskaSpisa_1">žalba ponuditelja i kupca Dušana Ristića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Mladen Štefančić, Dobrodolska Cesta 31a, 10360 Dobrodol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BORISLAV TOMIĆ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Mladen Štefančić, Dobrodolska Cesta 31a, 10360 Dobrodol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BORISLAV TOMIĆ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Mladen Štefančić, OIB 77574947580, Dobrodolska Cesta 31a, 10360 Dobrodol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BORISLAV TOMIĆ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Mladen Štefančić, OIB 77574947580, Dobrodolska Cesta 31a, 10360 Dobrodol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BORISLAV TOMIĆ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Mladen Štefančić, OIB 77574947580, Dobrodolska Cesta 31a,10360 Dobrodol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Sanja Gelić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BORISLAV TOMIĆ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Mladen Štefančić, OIB 77574947580, Dobrodolska Cesta 31a,10360 Dobrodol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Sanja Gelić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BORISLAV TOMIĆ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77574947580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77574947580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563</properties:Words>
  <properties:Characters>2880</properties:Characters>
  <properties:Lines>83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2015-12-01T13:28:00Z</dcterms:created>
  <dc:creator>dcmelik</dc:creator>
  <cp:lastModifiedBy>Jasna Radulović</cp:lastModifiedBy>
  <cp:lastPrinted>2015-12-01T13:30:00Z</cp:lastPrinted>
  <dcterms:modified xmlns:xsi="http://www.w3.org/2001/XMLSchema-instance" xsi:type="dcterms:W3CDTF">2015-12-01T13:31:00Z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