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006d" w14:paraId="f97006d" w:rsidRDefault="00CF1CBE" w:rsidP="00AB7880" w:rsidR="00CF1CBE" w:rsidRPr="00127F49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75262" w:rsidR="00DF09A6" w:rsidRPr="002A37B5">
        <w:trPr>
          <w:gridAfter w:val="1"/>
          <w:wAfter w:type="dxa" w:w="284"/>
        </w:trPr>
        <w:tc>
          <w:tcPr>
            <w:tcW w:type="dxa" w:w="2943"/>
          </w:tcPr>
          <w:p w:rsidRDefault="00DF09A6" w:rsidP="00075262" w:rsidR="00DF09A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75262" w:rsidR="00DF09A6" w:rsidRPr="002A37B5">
        <w:tc>
          <w:tcPr>
            <w:tcW w:type="dxa" w:w="3227"/>
            <w:gridSpan w:val="2"/>
          </w:tcPr>
          <w:p w:rsidRDefault="00DF09A6" w:rsidP="00075262" w:rsidR="00DF09A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DF09A6" w:rsidP="00075262" w:rsidR="00DF09A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DF09A6" w:rsidP="00075262" w:rsidR="00DF09A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B7880" w:rsidP="00AB7880" w:rsidR="00AB7880" w:rsidRPr="00127F49">
      <w:r w:rsidRPr="00127F49">
        <w:tab/>
      </w:r>
      <w:r w:rsidR="00DF09A6">
        <w:t xml:space="preserve">  </w:t>
      </w:r>
    </w:p>
    <w:p w:rsidRDefault="00AB7880" w:rsidP="00546865" w:rsidR="00AB7880" w:rsidRPr="00127F49">
      <w:pPr>
        <w:jc w:val="right"/>
        <w:rPr>
          <w:rFonts w:cs="Arial" w:hAnsi="Arial" w:ascii="Arial"/>
        </w:rPr>
      </w:pPr>
    </w:p>
    <w:p w:rsidRDefault="00546865" w:rsidP="00546865" w:rsidR="00546865" w:rsidRPr="00127F49">
      <w:pPr>
        <w:jc w:val="right"/>
      </w:pPr>
      <w:r w:rsidRPr="00127F49">
        <w:t xml:space="preserve">FINA </w:t>
      </w:r>
    </w:p>
    <w:p w:rsidRDefault="007505B7" w:rsidP="00811733" w:rsidR="007505B7" w:rsidRPr="00127F49">
      <w:pPr>
        <w:tabs>
          <w:tab w:pos="3555" w:val="left"/>
        </w:tabs>
      </w:pPr>
    </w:p>
    <w:p w:rsidRDefault="00660C80" w:rsidP="00DF09A6" w:rsidR="00660C80" w:rsidRPr="00127F49"/>
    <w:p w:rsidRDefault="00756F19" w:rsidP="000471FB" w:rsidR="000471FB" w:rsidRPr="00127F49">
      <w:pPr>
        <w:jc w:val="both"/>
      </w:pPr>
      <w:r w:rsidRPr="00127F49">
        <w:tab/>
      </w:r>
      <w:r w:rsidR="008B1F41" w:rsidRPr="00127F49">
        <w:t xml:space="preserve">Za potrebe utvrđivanja </w:t>
      </w:r>
      <w:r w:rsidR="0056041E" w:rsidRPr="00127F49">
        <w:t>pretpostavki</w:t>
      </w:r>
      <w:r w:rsidR="008B1F41" w:rsidRPr="00127F49">
        <w:t xml:space="preserve"> za otvaranje stečajnog postupka nad </w:t>
      </w:r>
      <w:r w:rsidR="007505B7" w:rsidRPr="00127F49">
        <w:t>stečajnim dužnikom</w:t>
      </w:r>
      <w:r w:rsidR="008D4556">
        <w:t xml:space="preserve"> LANTINAL  jednostavno društvo s ograničenom odgovornošću za ugostiteljstvo i pružanje usluga, Pakoštane, Kneza Trpimira 18, OIB:56062171255</w:t>
      </w:r>
      <w:r w:rsidR="000471FB" w:rsidRPr="00127F49">
        <w:t xml:space="preserve">, </w:t>
      </w:r>
      <w:r w:rsidR="008B1F41" w:rsidRPr="00127F49">
        <w:t xml:space="preserve">potrebno je </w:t>
      </w:r>
      <w:r w:rsidR="001A2481" w:rsidRPr="00127F49">
        <w:t xml:space="preserve">temeljem čl. </w:t>
      </w:r>
      <w:r w:rsidR="005D151D" w:rsidRPr="00127F49">
        <w:t>123</w:t>
      </w:r>
      <w:r w:rsidR="001A2481" w:rsidRPr="00127F49">
        <w:t xml:space="preserve">. Stečajnog zakona </w:t>
      </w:r>
      <w:r w:rsidR="00DF09A6">
        <w:t xml:space="preserve">da </w:t>
      </w:r>
      <w:r w:rsidR="008B1F41" w:rsidRPr="00127F49">
        <w:t>dostavi</w:t>
      </w:r>
      <w:r w:rsidR="007D2CB3">
        <w:t>te</w:t>
      </w:r>
      <w:r w:rsidR="001A2481" w:rsidRPr="00127F49">
        <w:t xml:space="preserve"> podatke</w:t>
      </w:r>
      <w:r w:rsidR="000471FB" w:rsidRPr="00127F49">
        <w:t xml:space="preserve"> iz O</w:t>
      </w:r>
      <w:r w:rsidR="00DE78C2" w:rsidRPr="00127F49">
        <w:t xml:space="preserve">čevidnika redoslijeda plaćanja odnosno </w:t>
      </w:r>
      <w:r w:rsidR="008D4556">
        <w:t xml:space="preserve">broju dana neprekidne </w:t>
      </w:r>
      <w:r w:rsidR="00DE78C2" w:rsidRPr="00127F49">
        <w:t xml:space="preserve">blokade </w:t>
      </w:r>
      <w:r w:rsidR="008D4556">
        <w:t xml:space="preserve">za </w:t>
      </w:r>
      <w:r w:rsidR="001A2481" w:rsidRPr="00127F49">
        <w:t>trgovačko društv</w:t>
      </w:r>
      <w:r w:rsidR="008D4556">
        <w:t>o</w:t>
      </w:r>
      <w:r w:rsidR="001A2481" w:rsidRPr="00127F49">
        <w:t xml:space="preserve"> </w:t>
      </w:r>
      <w:r w:rsidR="008D4556">
        <w:t xml:space="preserve">LANTINAL  jednostavno društvo s ograničenom odgovornošću za ugostiteljstvo i pružanje usluga, Pakoštane, Kneza Trpimira 18, OIB:56062171255. </w:t>
      </w:r>
      <w:r w:rsidR="008D4556" w:rsidRPr="005D3532">
        <w:t xml:space="preserve"> </w:t>
      </w:r>
    </w:p>
    <w:p w:rsidRDefault="001A2481" w:rsidP="008B1F41" w:rsidR="001A2481" w:rsidRPr="00127F49">
      <w:pPr>
        <w:jc w:val="both"/>
      </w:pPr>
    </w:p>
    <w:p w:rsidRDefault="008B1F41" w:rsidP="00CF1CBE" w:rsidR="008B1F41" w:rsidRPr="00127F49">
      <w:pPr>
        <w:jc w:val="both"/>
      </w:pPr>
      <w:r w:rsidRPr="00127F49">
        <w:tab/>
        <w:t>Podatke možete dostaviti i fax-om na broj 023/</w:t>
      </w:r>
      <w:r w:rsidR="007E10DD" w:rsidRPr="00127F49">
        <w:t>292</w:t>
      </w:r>
      <w:r w:rsidRPr="00127F49">
        <w:t>-</w:t>
      </w:r>
      <w:r w:rsidR="007E10DD" w:rsidRPr="00127F49">
        <w:t>055</w:t>
      </w:r>
      <w:r w:rsidR="006E086C" w:rsidRPr="00127F49">
        <w:t xml:space="preserve"> ili e-mail</w:t>
      </w:r>
      <w:r w:rsidRPr="00127F49">
        <w:t xml:space="preserve">, najkasnije do </w:t>
      </w:r>
      <w:r w:rsidR="001A2481" w:rsidRPr="00127F49">
        <w:t>12,00</w:t>
      </w:r>
      <w:r w:rsidRPr="00127F49">
        <w:t xml:space="preserve"> sati</w:t>
      </w:r>
      <w:r w:rsidR="006E086C" w:rsidRPr="00127F49">
        <w:t xml:space="preserve"> </w:t>
      </w:r>
      <w:r w:rsidR="008D4556">
        <w:t>20</w:t>
      </w:r>
      <w:r w:rsidR="00DF09A6">
        <w:t xml:space="preserve">. travnja 2018. </w:t>
      </w:r>
      <w:r w:rsidRPr="00127F49">
        <w:t xml:space="preserve"> </w:t>
      </w:r>
    </w:p>
    <w:p w:rsidRDefault="00DB704B" w:rsidP="00DB704B" w:rsidR="00DB704B" w:rsidRPr="00127F49"/>
    <w:p w:rsidRDefault="00AB7880" w:rsidP="00CF1CBE" w:rsidR="00AB7880" w:rsidRPr="00127F49">
      <w:pPr>
        <w:jc w:val="center"/>
      </w:pPr>
      <w:r w:rsidRPr="00127F49">
        <w:t>U Zadru</w:t>
      </w:r>
      <w:r w:rsidR="00197DB5">
        <w:t xml:space="preserve"> </w:t>
      </w:r>
      <w:r w:rsidR="008D4556">
        <w:t xml:space="preserve">29. ožujka </w:t>
      </w:r>
      <w:r w:rsidR="00DF09A6">
        <w:t xml:space="preserve">2018. </w:t>
      </w:r>
      <w:r w:rsidR="001A2481" w:rsidRPr="00127F49">
        <w:t xml:space="preserve"> </w:t>
      </w:r>
    </w:p>
    <w:p w:rsidRDefault="00AB7880" w:rsidP="00AB7880" w:rsidR="00AB7880" w:rsidRPr="00127F49"/>
    <w:p w:rsidRDefault="005F1A02" w:rsidP="00DF09A6" w:rsidR="005F1A02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5F1A02" w:rsidP="00DF09A6" w:rsidR="005F1A02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DF09A6">
        <w:t xml:space="preserve">             Ana Markač</w:t>
      </w:r>
    </w:p>
    <w:p w:rsidRDefault="005D0B2D" w:rsidP="005D0B2D" w:rsidR="005D0B2D" w:rsidRPr="00127F49"/>
    <w:p w:rsidRDefault="00734166" w:rsidP="00734166" w:rsidR="00734166">
      <w:r>
        <w:t>DNA:</w:t>
      </w:r>
    </w:p>
    <w:p w:rsidRDefault="00734166" w:rsidP="00734166" w:rsidR="00734166" w:rsidRPr="00127F49">
      <w:pPr>
        <w:pStyle w:val="Odlomakpopisa"/>
        <w:numPr>
          <w:ilvl w:val="0"/>
          <w:numId w:val="2"/>
        </w:numPr>
      </w:pPr>
      <w:r>
        <w:t>putem e-Oglasna ploča sudova</w:t>
      </w:r>
    </w:p>
    <w:sectPr w:rsidR="00734166" w:rsidRPr="00127F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8D4556">
      <w:t>110/2018-6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D1345B"/>
    <w:multiLevelType w:val="hybridMultilevel"/>
    <w:tmpl w:val="033EC87A"/>
    <w:lvl w:tplc="BD0C23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34166"/>
    <w:rsid w:val="00745B5C"/>
    <w:rsid w:val="007505B7"/>
    <w:rsid w:val="00756F19"/>
    <w:rsid w:val="00777A71"/>
    <w:rsid w:val="007C25B7"/>
    <w:rsid w:val="007D2CB3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87009"/>
    <w:rsid w:val="00892B1F"/>
    <w:rsid w:val="008A66B3"/>
    <w:rsid w:val="008B1F41"/>
    <w:rsid w:val="008B39C0"/>
    <w:rsid w:val="008D4556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09A6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DF09A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7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0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0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0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0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DF09A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7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0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0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0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0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LANTINAL jednostavno društvo s ograničenom odgovornošću za ugostiteljstvo i pružanje usluga</izvorni_sadrzaj>
    <derivirana_varijabla naziv="DomainObject.Predmet.ProtustrankaFormated_1">  LANTINAL jednostavno društvo s ograničenom odgovornošću za ugostiteljstvo i pružanje usluga</derivirana_varijabla>
  </DomainObject.Predmet.ProtustrankaFormated>
  <DomainObject.Predmet.ProtustrankaFormatedOIB>
    <izvorni_sadrzaj>  LANTINAL jednostavno društvo s ograničenom odgovornošću za ugostiteljstvo i pružanje usluga, OIB 56062171255</izvorni_sadrzaj>
    <derivirana_varijabla naziv="DomainObject.Predmet.ProtustrankaFormatedOIB_1">  LANTINAL jednostavno društvo s ograničenom odgovornošću za ugostiteljstvo i pružanje usluga, OIB 56062171255</derivirana_varijabla>
  </DomainObject.Predmet.ProtustrankaFormatedOIB>
  <DomainObject.Predmet.ProtustrankaFormatedWithAdress>
    <izvorni_sadrzaj> LANTINAL jednostavno društvo s ograničenom odgovornošću za ugostiteljstvo i pružanje usluga, Kneza Trpimira 18, 23210 Pakoštane</izvorni_sadrzaj>
    <derivirana_varijabla naziv="DomainObject.Predmet.ProtustrankaFormatedWithAdress_1"> LANTINAL jednostavno društvo s ograničenom odgovornošću za ugostiteljstvo i pružanje usluga, Kneza Trpimira 18, 23210 Pakoštane</derivirana_varijabla>
  </DomainObject.Predmet.ProtustrankaFormatedWithAdress>
  <DomainObject.Predmet.ProtustrankaFormatedWithAdressOIB>
    <izvorni_sadrzaj> LANTINAL jednostavno društvo s ograničenom odgovornošću za ugostiteljstvo i pružanje usluga, OIB 56062171255, Kneza Trpimira 18, 23210 Pakoštane</izvorni_sadrzaj>
    <derivirana_varijabla naziv="DomainObject.Predmet.ProtustrankaFormatedWithAdressOIB_1"> LANTINAL jednostavno društvo s ograničenom odgovornošću za ugostiteljstvo i pružanje usluga, OIB 56062171255, Kneza Trpimira 18, 23210 Pakoštane</derivirana_varijabla>
  </DomainObject.Predmet.ProtustrankaFormatedWithAdressOIB>
  <DomainObject.Predmet.ProtustrankaWithAdress>
    <izvorni_sadrzaj>LANTINAL jednostavno društvo s ograničenom odgovornošću za ugostiteljstvo i pružanje usluga Kneza Trpimira 18, 23210 Pakoštane</izvorni_sadrzaj>
    <derivirana_varijabla naziv="DomainObject.Predmet.ProtustrankaWithAdress_1">LANTINAL jednostavno društvo s ograničenom odgovornošću za ugostiteljstvo i pružanje usluga Kneza Trpimira 18, 23210 Pakoštane</derivirana_varijabla>
  </DomainObject.Predmet.ProtustrankaWithAdress>
  <DomainObject.Predmet.ProtustrankaWithAdressOIB>
    <izvorni_sadrzaj>LANTINAL jednostavno društvo s ograničenom odgovornošću za ugostiteljstvo i pružanje usluga, OIB 56062171255, Kneza Trpimira 18, 23210 Pakoštane</izvorni_sadrzaj>
    <derivirana_varijabla naziv="DomainObject.Predmet.ProtustrankaWithAdressOIB_1">LANTINAL jednostavno društvo s ograničenom odgovornošću za ugostiteljstvo i pružanje usluga, OIB 56062171255, Kneza Trpimira 18, 23210 Pakoštane</derivirana_varijabla>
  </DomainObject.Predmet.ProtustrankaWithAdressOIB>
  <DomainObject.Predmet.ProtustrankaNazivFormated>
    <izvorni_sadrzaj>LANTINAL jednostavno društvo s ograničenom odgovornošću za ugostiteljstvo i pružanje usluga</izvorni_sadrzaj>
    <derivirana_varijabla naziv="DomainObject.Predmet.ProtustrankaNazivFormated_1">LANTINAL jednostavno društvo s ograničenom odgovornošću za ugostiteljstvo i pružanje usluga</derivirana_varijabla>
  </DomainObject.Predmet.ProtustrankaNazivFormated>
  <DomainObject.Predmet.ProtustrankaNazivFormatedOIB>
    <izvorni_sadrzaj>LANTINAL jednostavno društvo s ograničenom odgovornošću za ugostiteljstvo i pružanje usluga, OIB 56062171255</izvorni_sadrzaj>
    <derivirana_varijabla naziv="DomainObject.Predmet.ProtustrankaNazivFormatedOIB_1">LANTINAL jednostavno društvo s ograničenom odgovornošću za ugostiteljstvo i pružanje usluga, OIB 56062171255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22270.34</izvorni_sadrzaj>
    <derivirana_varijabla naziv="DomainObject.Predmet.TrenutnaVrijednost_1">22270.34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LANTINAL jednostavno društvo s ograničenom odgovornošću za ugostiteljstvo i pružanje usluga</item>
    </izvorni_sadrzaj>
    <derivirana_varijabla naziv="DomainObject.Predmet.ProtuStrankaListFormated_1">
      <item>LANTINAL jednostavno društvo s ograničenom odgovornošću za ugostiteljstvo i pružanje usluga</item>
    </derivirana_varijabla>
  </DomainObject.Predmet.ProtuStrankaListFormated>
  <DomainObject.Predmet.ProtuStrankaListFormatedOIB>
    <izvorni_sadrzaj>
      <item>LANTINAL jednostavno društvo s ograničenom odgovornošću za ugostiteljstvo i pružanje usluga, OIB 56062171255</item>
    </izvorni_sadrzaj>
    <derivirana_varijabla naziv="DomainObject.Predmet.ProtuStrankaListFormatedOIB_1">
      <item>LANTINAL jednostavno društvo s ograničenom odgovornošću za ugostiteljstvo i pružanje usluga, OIB 56062171255</item>
    </derivirana_varijabla>
  </DomainObject.Predmet.ProtuStrankaListFormatedOIB>
  <DomainObject.Predmet.ProtuStrankaListFormatedWithAdress>
    <izvorni_sadrzaj>
      <item>LANTINAL jednostavno društvo s ograničenom odgovornošću za ugostiteljstvo i pružanje usluga, Kneza Trpimira 18, 23210 Pakoštane</item>
    </izvorni_sadrzaj>
    <derivirana_varijabla naziv="DomainObject.Predmet.ProtuStrankaListFormatedWithAdress_1">
      <item>LANTINAL jednostavno društvo s ograničenom odgovornošću za ugostiteljstvo i pružanje usluga, Kneza Trpimira 18, 23210 Pakoštane</item>
    </derivirana_varijabla>
  </DomainObject.Predmet.ProtuStrankaListFormatedWithAdress>
  <DomainObject.Predmet.ProtuStrankaListFormatedWithAdressOIB>
    <izvorni_sadrzaj>
      <item>LANTINAL jednostavno društvo s ograničenom odgovornošću za ugostiteljstvo i pružanje usluga, OIB 56062171255, Kneza Trpimira 18, 23210 Pakoštane</item>
    </izvorni_sadrzaj>
    <derivirana_varijabla naziv="DomainObject.Predmet.ProtuStrankaListFormatedWithAdressOIB_1">
      <item>LANTINAL jednostavno društvo s ograničenom odgovornošću za ugostiteljstvo i pružanje usluga, OIB 56062171255, Kneza Trpimira 18, 23210 Pakoštane</item>
    </derivirana_varijabla>
  </DomainObject.Predmet.ProtuStrankaListFormatedWithAdressOIB>
  <DomainObject.Predmet.ProtuStrankaListNazivFormated>
    <izvorni_sadrzaj>
      <item>LANTINAL jednostavno društvo s ograničenom odgovornošću za ugostiteljstvo i pružanje usluga</item>
    </izvorni_sadrzaj>
    <derivirana_varijabla naziv="DomainObject.Predmet.ProtuStrankaListNazivFormated_1">
      <item>LANTINAL jednostavno društvo s ograničenom odgovornošću za ugostiteljstvo i pružanje usluga</item>
    </derivirana_varijabla>
  </DomainObject.Predmet.ProtuStrankaListNazivFormated>
  <DomainObject.Predmet.ProtuStrankaListNazivFormatedOIB>
    <izvorni_sadrzaj>
      <item>LANTINAL jednostavno društvo s ograničenom odgovornošću za ugostiteljstvo i pružanje usluga, OIB 56062171255</item>
    </izvorni_sadrzaj>
    <derivirana_varijabla naziv="DomainObject.Predmet.ProtuStrankaListNazivFormatedOIB_1">
      <item>LANTINAL jednostavno društvo s ograničenom odgovornošću za ugostiteljstvo i pružanje usluga, OIB 56062171255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LANTINAL jednostavno društvo s ograničenom odgovornošću za ugostiteljstvo i pružanje usluga</izvorni_sadrzaj>
    <derivirana_varijabla naziv="DomainObject.Predmet.ProtustrankaIDrugi_1">LANTINAL jednostavno društvo s ograničenom odgovornošću za ugostiteljstvo i pružanje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LANTINAL jednostavno društvo s ograničenom odgovornošću za ugostiteljstvo i pružanje usluga, OIB 56062171255, Kneza Trpimira 18, 23210 Pakoštane</izvorni_sadrzaj>
    <derivirana_varijabla naziv="DomainObject.Predmet.ProtustrankaIDrugiAdressOIB_1">LANTINAL jednostavno društvo s ograničenom odgovornošću za ugostiteljstvo i pružanje usluga, OIB 56062171255, Kneza Trpimira 18,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LANTINAL jednostavno društvo s ograničenom odgovornošću za ugostiteljstvo i pružanje usluga</item>
    </izvorni_sadrzaj>
    <derivirana_varijabla naziv="DomainObject.Predmet.SudioniciListNaziv_1">
      <item>FINA</item>
      <item>LANTINAL jednostavno društvo s ograničenom odgovornošću za ugostiteljstvo i pružanje usluga</item>
    </derivirana_varijabla>
  </DomainObject.Predmet.SudioniciListNaziv>
  <DomainObject.Predmet.SudioniciListAdressOIB>
    <izvorni_sadrzaj>
      <item>FINA, OIB 85821130368</item>
      <item>LANTINAL jednostavno društvo s ograničenom odgovornošću za ugostiteljstvo i pružanje usluga, OIB 56062171255, Kneza Trpimira 18,23210 Pakoštane</item>
    </izvorni_sadrzaj>
    <derivirana_varijabla naziv="DomainObject.Predmet.SudioniciListAdressOIB_1">
      <item>FINA, OIB 85821130368</item>
      <item>LANTINAL jednostavno društvo s ograničenom odgovornošću za ugostiteljstvo i pružanje usluga, OIB 56062171255, Kneza Trpimira 18,23210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56062171255</item>
    </izvorni_sadrzaj>
    <derivirana_varijabla naziv="DomainObject.Predmet.SudioniciListNazivOIB_1">
      <item>, OIB 85821130368</item>
      <item>, OIB 56062171255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B7038-B0E0-410F-BA40-4A3D9E63B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108</properties:Words>
  <properties:Characters>690</properties:Characters>
  <properties:Lines>28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2018-03-28T12:07:00Z</dcterms:created>
  <dc:creator>Administrator</dc:creator>
  <cp:lastModifiedBy>Vedrana Raspović</cp:lastModifiedBy>
  <cp:lastPrinted>2018-03-28T12:08:00Z</cp:lastPrinted>
  <dcterms:modified xmlns:xsi="http://www.w3.org/2001/XMLSchema-instance" xsi:type="dcterms:W3CDTF">2018-03-29T12:34:00Z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(St-110-18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