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91c7" w14:paraId="69091c7" w:rsidRDefault="000D4D55" w:rsidP="00982346" w:rsidR="000D4D55" w:rsidRPr="008E2B48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  <w:r w:rsidRPr="008E2B4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20. St-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3052/15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Amruševa 2/II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397267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397267" w:rsidR="000D4D55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ZAGREBU, po sucu</w:t>
      </w:r>
      <w:r w:rsidR="0039726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pojedincu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Luciji Butigan, u stečajnom postupku nad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stečajnom masom </w:t>
      </w:r>
      <w:r w:rsidR="00B22811" w:rsidRP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MIRAZ d.o.o.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stečaju</w:t>
      </w:r>
      <w:r w:rsidR="00B22811" w:rsidRP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, Samobor, Vukovarska 26, OIB: 94271646620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B22811">
        <w:rPr>
          <w:rFonts w:cs="Times New Roman" w:hAnsi="Times New Roman" w:ascii="Times New Roman"/>
          <w:sz w:val="24"/>
          <w:szCs w:val="24"/>
          <w:lang w:val="hr-HR"/>
        </w:rPr>
        <w:t>12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397267" w:rsidRPr="008E2B48">
        <w:rPr>
          <w:rFonts w:cs="Times New Roman" w:hAnsi="Times New Roman" w:ascii="Times New Roman"/>
          <w:sz w:val="24"/>
          <w:szCs w:val="24"/>
          <w:lang w:val="hr-HR"/>
        </w:rPr>
        <w:t>veljače 2018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B22811" w:rsidR="00397267" w:rsidRPr="008E2B48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Određuje se nastavak stečajnog postupka nad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stečajnom masom iza </w:t>
      </w:r>
      <w:r w:rsidR="00B22811" w:rsidRP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MIRAZ d.o.o.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stečaju</w:t>
      </w:r>
      <w:r w:rsidR="00B22811" w:rsidRP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, Samobor, Vukovarska 26, OIB: 94271646620</w:t>
      </w:r>
      <w:r w:rsidR="00982346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radi naknadne diobe.</w:t>
      </w:r>
    </w:p>
    <w:p w:rsidRDefault="000D4D55" w:rsidP="000D4D55" w:rsidR="000D4D55" w:rsidRPr="008E2B48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rješenje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dostavit će se </w:t>
      </w:r>
      <w:r w:rsidR="00837CC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ovog suda.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6D39" w:rsidR="00D96D39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Rješenjem Trgovačkog suda u Zagrebu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St-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3052/15</w:t>
      </w:r>
      <w:r w:rsidR="007A57C4" w:rsidRPr="008E2B48">
        <w:rPr>
          <w:rFonts w:cs="Times New Roman" w:hAnsi="Times New Roman" w:ascii="Times New Roman"/>
          <w:color w:val="000000"/>
          <w:sz w:val="28"/>
          <w:szCs w:val="28"/>
          <w:lang w:val="hr-HR"/>
        </w:rPr>
        <w:t xml:space="preserve">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18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2016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otvoren je, te zatim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istovremeno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zaklj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učen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postupak nad stečajnim dužnikom </w:t>
      </w:r>
      <w:r w:rsidR="00B22811" w:rsidRP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MIRAZ d.o.o.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stečaju</w:t>
      </w:r>
      <w:r w:rsidR="00B22811" w:rsidRP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, Samobor, Vukovarska 26, OIB: 94271646620</w:t>
      </w:r>
      <w:r w:rsidR="00B22811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koje rješenje je postalo pravomoćno dana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="008E2B4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</w:t>
      </w:r>
      <w:r w:rsidR="008E2B4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2016.g.</w:t>
      </w:r>
    </w:p>
    <w:p w:rsidRDefault="00B10C38" w:rsidP="00D96D39" w:rsidR="00B10C38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E2B48" w:rsidP="00B22811" w:rsidR="00B10C38" w:rsidRPr="008E2B4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ovosudni spis stečajni upravitelj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pisanim putem dostavio je prijedlog  za nastavak postupka uz dostavu dokumentacije iz koje proizlazi da ovaj dužnik u svom vlasništvu ima imovine- nekretnine, a kako to proizlazi iz dostavljenog zk uloška</w:t>
      </w:r>
      <w:r w:rsidR="008043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odnosno da je isti upisan kao vlasnik nekretnina u Općinskom sudu u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Novom </w:t>
      </w:r>
      <w:r w:rsidR="008043A7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Zagrebu, zemljišnoknjižni odjel S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amobor, </w:t>
      </w:r>
      <w:r w:rsidR="008043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zk ul.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3283</w:t>
      </w:r>
      <w:r w:rsidR="008043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k.o.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Samobor, kat. čest 1906/2 .</w:t>
      </w:r>
    </w:p>
    <w:p w:rsidRDefault="000D4D55" w:rsidP="00D96D39" w:rsidR="007A57C4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Dakle, radi se o naknadno pronađenoj imovini ovog dužnika koja ulazi u stečajnu masu.</w:t>
      </w:r>
    </w:p>
    <w:p w:rsidRDefault="000D4D55" w:rsidP="00D96D39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Slijedom iznesenog, a na temelju odredbe članka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289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stavak 1.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toč 3.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(</w:t>
      </w:r>
      <w:r w:rsidR="008043A7">
        <w:rPr>
          <w:rFonts w:cs="Times New Roman" w:hAnsi="Times New Roman" w:ascii="Times New Roman"/>
          <w:color w:val="000000"/>
          <w:sz w:val="24"/>
          <w:szCs w:val="24"/>
          <w:lang w:val="hr-HR"/>
        </w:rPr>
        <w:t>NN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71/15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,104/17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doneseno je ovo rješenje.  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Zagrebu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12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 2018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F06CD" w:rsidR="000D4D55" w:rsidRPr="008E2B48">
      <w:pPr>
        <w:spacing w:after="0"/>
        <w:ind w:firstLine="708" w:left="6372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982346" w:rsidP="00982346" w:rsidR="000D4D55" w:rsidRPr="008E2B48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365D83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F06CD" w:rsidP="000D4D55" w:rsidR="000F06C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F06CD" w:rsidP="000D4D55" w:rsidR="000F06C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22811" w:rsidP="000D4D55" w:rsidR="00B2281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22811" w:rsidP="000D4D55" w:rsidR="00B2281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UPUTA O PRAVNOM LIJEKU: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može se izjaviti žalba. Žalba se podnosi putem ovog suda Visokom trgovačkom sudu RH u dva primjerka u roku 8 (osam) dana od dana primitka rješenja.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65D83" w:rsidP="00365D83" w:rsidR="00365D83" w:rsidRPr="00365D83">
      <w:pPr>
        <w:pStyle w:val="Bezproreda"/>
        <w:ind w:left="4956"/>
        <w:rPr>
          <w:rFonts w:cs="Times New Roman" w:hAnsi="Times New Roman" w:ascii="Times New Roman"/>
          <w:sz w:val="24"/>
          <w:szCs w:val="24"/>
        </w:rPr>
      </w:pPr>
      <w:r w:rsidRPr="00365D83"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365D83" w:rsidP="00365D83" w:rsidR="00365D83" w:rsidRPr="00365D83">
      <w:pPr>
        <w:pStyle w:val="Bezproreda"/>
        <w:ind w:left="4956"/>
      </w:pPr>
      <w:r w:rsidRPr="00365D83">
        <w:rPr>
          <w:rFonts w:cs="Times New Roman" w:hAnsi="Times New Roman" w:ascii="Times New Roman"/>
          <w:sz w:val="24"/>
          <w:szCs w:val="24"/>
        </w:rPr>
        <w:tab/>
        <w:t xml:space="preserve">   Monika Grbac</w:t>
      </w:r>
    </w:p>
    <w:p w:rsidRDefault="000D4D55" w:rsidP="00365D83" w:rsidR="000D4D55" w:rsidRPr="000F06CD">
      <w:pPr>
        <w:pStyle w:val="Odlomakpopisa"/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3188" w:rsidR="00E33188" w:rsidRPr="008E2B4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C746D3" w:rsidR="00E33188" w:rsidRPr="008E2B4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6D3" w:rsidP="00C746D3" w:rsidR="00C746D3">
      <w:pPr>
        <w:spacing w:lineRule="auto" w:line="240" w:after="0"/>
      </w:pPr>
      <w:r>
        <w:separator/>
      </w:r>
    </w:p>
  </w:endnote>
  <w:end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6D3" w:rsidP="00C746D3" w:rsidR="00C746D3">
      <w:pPr>
        <w:spacing w:lineRule="auto" w:line="240" w:after="0"/>
      </w:pPr>
      <w:r>
        <w:separator/>
      </w:r>
    </w:p>
  </w:footnote>
  <w:foot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808300"/>
      <w:docPartObj>
        <w:docPartGallery w:val="Page Numbers (Top of Page)"/>
        <w:docPartUnique/>
      </w:docPartObj>
    </w:sdtPr>
    <w:sdtEndPr/>
    <w:sdtContent>
      <w:p w:rsidRDefault="00C746D3" w:rsidP="00C746D3" w:rsidR="00C746D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D83" w:rsidRPr="00365D83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Pr="008E2B48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B22811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3052/15</w:t>
        </w:r>
      </w:p>
    </w:sdtContent>
  </w:sdt>
  <w:p w:rsidRDefault="00C746D3" w:rsidR="00C746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B38F9"/>
    <w:multiLevelType w:val="hybridMultilevel"/>
    <w:tmpl w:val="074AFD86"/>
    <w:lvl w:tplc="C6089F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B36F36"/>
    <w:multiLevelType w:val="hybridMultilevel"/>
    <w:tmpl w:val="63D8E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D4D55"/>
    <w:rsid w:val="000F06CD"/>
    <w:rsid w:val="00331AD6"/>
    <w:rsid w:val="00365D83"/>
    <w:rsid w:val="00397267"/>
    <w:rsid w:val="00502B8C"/>
    <w:rsid w:val="00592E1E"/>
    <w:rsid w:val="006A497A"/>
    <w:rsid w:val="007A57C4"/>
    <w:rsid w:val="008043A7"/>
    <w:rsid w:val="00837CC7"/>
    <w:rsid w:val="008E2B48"/>
    <w:rsid w:val="00982346"/>
    <w:rsid w:val="00A923C9"/>
    <w:rsid w:val="00AA1A94"/>
    <w:rsid w:val="00B10C38"/>
    <w:rsid w:val="00B22811"/>
    <w:rsid w:val="00B372A0"/>
    <w:rsid w:val="00BE3772"/>
    <w:rsid w:val="00C746D3"/>
    <w:rsid w:val="00CA263F"/>
    <w:rsid w:val="00D96D39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46D3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746D3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65D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D8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D8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D8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D8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65D83"/>
    <w:rPr>
      <w:rFonts w:hAnsiTheme="minorHAnsi" w:asciiTheme="minorHAnsi"/>
      <w:sz w:val="22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65D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D8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D8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D8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D8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65D83"/>
    <w:rPr>
      <w:rFonts w:asciiTheme="minorHAnsi" w:hAnsiTheme="minorHAnsi"/>
      <w:sz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3052</izvorni_sadrzaj>
    <derivirana_varijabla naziv="DomainObject.Predmet.Broj_1">3052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2016.</izvorni_sadrzaj>
    <derivirana_varijabla naziv="DomainObject.Predmet.DatumRjesavanja_1">23.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St-3052/2015</izvorni_sadrzaj>
    <derivirana_varijabla naziv="DomainObject.Predmet.OznakaBroj_1">St-3052/2015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Sandra</izvorni_sadrzaj>
    <derivirana_varijabla naziv="DomainObject.Predmet.PredmetRijesio.Ime_1">Sandra</derivirana_varijabla>
  </DomainObject.Predmet.PredmetRijesio.Ime>
  <DomainObject.Predmet.PredmetRijesio.Oib>
    <izvorni_sadrzaj>56923934646</izvorni_sadrzaj>
    <derivirana_varijabla naziv="DomainObject.Predmet.PredmetRijesio.Oib_1">56923934646</derivirana_varijabla>
  </DomainObject.Predmet.PredmetRijesio.Oib>
  <DomainObject.Predmet.PredmetRijesio.Prezime>
    <izvorni_sadrzaj>Rotar Vogrin</izvorni_sadrzaj>
    <derivirana_varijabla naziv="DomainObject.Predmet.PredmetRijesio.Prezime_1">Rotar Vogrin</derivirana_varijabla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MIRAZ d.o.o.</izvorni_sadrzaj>
    <derivirana_varijabla naziv="DomainObject.Predmet.ProtustrankaFormated_1">  MIRAZ d.o.o.</derivirana_varijabla>
  </DomainObject.Predmet.ProtustrankaFormated>
  <DomainObject.Predmet.ProtustrankaFormatedOIB>
    <izvorni_sadrzaj>  MIRAZ d.o.o., OIB 94271646620</izvorni_sadrzaj>
    <derivirana_varijabla naziv="DomainObject.Predmet.ProtustrankaFormatedOIB_1">  MIRAZ d.o.o., OIB 94271646620</derivirana_varijabla>
  </DomainObject.Predmet.ProtustrankaFormatedOIB>
  <DomainObject.Predmet.ProtustrankaFormatedWithAdress>
    <izvorni_sadrzaj> MIRAZ d.o.o., Vukovarska 26, 10430 Samobor</izvorni_sadrzaj>
    <derivirana_varijabla naziv="DomainObject.Predmet.ProtustrankaFormatedWithAdress_1"> MIRAZ d.o.o., Vukovarska 26, 10430 Samobor</derivirana_varijabla>
  </DomainObject.Predmet.ProtustrankaFormatedWithAdress>
  <DomainObject.Predmet.ProtustrankaFormatedWithAdressOIB>
    <izvorni_sadrzaj> MIRAZ d.o.o., OIB 94271646620, Vukovarska 26, 10430 Samobor</izvorni_sadrzaj>
    <derivirana_varijabla naziv="DomainObject.Predmet.ProtustrankaFormatedWithAdressOIB_1"> MIRAZ d.o.o., OIB 94271646620, Vukovarska 26, 10430 Samobor</derivirana_varijabla>
  </DomainObject.Predmet.ProtustrankaFormatedWithAdressOIB>
  <DomainObject.Predmet.ProtustrankaWithAdress>
    <izvorni_sadrzaj>MIRAZ d.o.o. Vukovarska 26, 10430 Samobor</izvorni_sadrzaj>
    <derivirana_varijabla naziv="DomainObject.Predmet.ProtustrankaWithAdress_1">MIRAZ d.o.o. Vukovarska 26, 10430 Samobor</derivirana_varijabla>
  </DomainObject.Predmet.ProtustrankaWithAdress>
  <DomainObject.Predmet.ProtustrankaWithAdressOIB>
    <izvorni_sadrzaj>MIRAZ d.o.o., OIB 94271646620, Vukovarska 26, 10430 Samobor</izvorni_sadrzaj>
    <derivirana_varijabla naziv="DomainObject.Predmet.ProtustrankaWithAdressOIB_1">MIRAZ d.o.o., OIB 94271646620, Vukovarska 26, 10430 Samobor</derivirana_varijabla>
  </DomainObject.Predmet.ProtustrankaWithAdressOIB>
  <DomainObject.Predmet.ProtustrankaNazivFormated>
    <izvorni_sadrzaj>MIRAZ d.o.o.</izvorni_sadrzaj>
    <derivirana_varijabla naziv="DomainObject.Predmet.ProtustrankaNazivFormated_1">MIRAZ d.o.o.</derivirana_varijabla>
  </DomainObject.Predmet.ProtustrankaNazivFormated>
  <DomainObject.Predmet.ProtustrankaNazivFormatedOIB>
    <izvorni_sadrzaj>MIRAZ d.o.o., OIB 94271646620</izvorni_sadrzaj>
    <derivirana_varijabla naziv="DomainObject.Predmet.ProtustrankaNazivFormatedOIB_1">MIRAZ d.o.o., OIB 94271646620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MIRAZ d.o.o.</item>
    </izvorni_sadrzaj>
    <derivirana_varijabla naziv="DomainObject.Predmet.ProtuStrankaListFormated_1">
      <item>MIRAZ d.o.o.</item>
    </derivirana_varijabla>
  </DomainObject.Predmet.ProtuStrankaListFormated>
  <DomainObject.Predmet.ProtuStrankaListFormatedOIB>
    <izvorni_sadrzaj>
      <item>MIRAZ d.o.o., OIB 94271646620</item>
    </izvorni_sadrzaj>
    <derivirana_varijabla naziv="DomainObject.Predmet.ProtuStrankaListFormatedOIB_1">
      <item>MIRAZ d.o.o., OIB 94271646620</item>
    </derivirana_varijabla>
  </DomainObject.Predmet.ProtuStrankaListFormatedOIB>
  <DomainObject.Predmet.ProtuStrankaListFormatedWithAdress>
    <izvorni_sadrzaj>
      <item>MIRAZ d.o.o., Vukovarska 26, 10430 Samobor</item>
    </izvorni_sadrzaj>
    <derivirana_varijabla naziv="DomainObject.Predmet.ProtuStrankaListFormatedWithAdress_1">
      <item>MIRAZ d.o.o., Vukovarska 26, 10430 Samobor</item>
    </derivirana_varijabla>
  </DomainObject.Predmet.ProtuStrankaListFormatedWithAdress>
  <DomainObject.Predmet.ProtuStrankaListFormatedWithAdressOIB>
    <izvorni_sadrzaj>
      <item>MIRAZ d.o.o., OIB 94271646620, Vukovarska 26, 10430 Samobor</item>
    </izvorni_sadrzaj>
    <derivirana_varijabla naziv="DomainObject.Predmet.ProtuStrankaListFormatedWithAdressOIB_1">
      <item>MIRAZ d.o.o., OIB 94271646620, Vukovarska 26, 10430 Samobor</item>
    </derivirana_varijabla>
  </DomainObject.Predmet.ProtuStrankaListFormatedWithAdressOIB>
  <DomainObject.Predmet.ProtuStrankaListNazivFormated>
    <izvorni_sadrzaj>
      <item>MIRAZ d.o.o.</item>
    </izvorni_sadrzaj>
    <derivirana_varijabla naziv="DomainObject.Predmet.ProtuStrankaListNazivFormated_1">
      <item>MIRAZ d.o.o.</item>
    </derivirana_varijabla>
  </DomainObject.Predmet.ProtuStrankaListNazivFormated>
  <DomainObject.Predmet.ProtuStrankaListNazivFormatedOIB>
    <izvorni_sadrzaj>
      <item>MIRAZ d.o.o., OIB 94271646620</item>
    </izvorni_sadrzaj>
    <derivirana_varijabla naziv="DomainObject.Predmet.ProtuStrankaListNazivFormatedOIB_1">
      <item>MIRAZ d.o.o., OIB 94271646620</item>
    </derivirana_varijabla>
  </DomainObject.Predmet.ProtuStrankaListNazivFormatedOIB>
  <DomainObject.Predmet.OstaliListFormated>
    <izvorni_sadrzaj>
      <item>Lovre Zorić</item>
      <item>Marko Marić</item>
    </izvorni_sadrzaj>
    <derivirana_varijabla naziv="DomainObject.Predmet.OstaliListFormated_1">
      <item>Lovre Zorić</item>
      <item>Marko Marić</item>
    </derivirana_varijabla>
  </DomainObject.Predmet.OstaliListFormated>
  <DomainObject.Predmet.OstaliListFormatedOIB>
    <izvorni_sadrzaj>
      <item>Lovre Zorić, OIB 18569068313</item>
      <item>Marko Marić, OIB 40578632064</item>
    </izvorni_sadrzaj>
    <derivirana_varijabla naziv="DomainObject.Predmet.OstaliListFormatedOIB_1">
      <item>Lovre Zorić, OIB 18569068313</item>
      <item>Marko Marić, OIB 40578632064</item>
    </derivirana_varijabla>
  </DomainObject.Predmet.OstaliListFormatedOIB>
  <DomainObject.Predmet.OstaliListFormatedWithAdress>
    <izvorni_sadrzaj>
      <item>Lovre Zorić, Vukovarska 26, 10430 Samobor</item>
      <item>Marko Marić, Petrinjska 59 A, 10000 Zagreb</item>
    </izvorni_sadrzaj>
    <derivirana_varijabla naziv="DomainObject.Predmet.OstaliListFormatedWithAdress_1">
      <item>Lovre Zorić, Vukovarska 26, 10430 Samobor</item>
      <item>Marko Marić, Petrinjska 59 A, 10000 Zagreb</item>
    </derivirana_varijabla>
  </DomainObject.Predmet.OstaliListFormatedWithAdress>
  <DomainObject.Predmet.OstaliListFormatedWithAdressOIB>
    <izvorni_sadrzaj>
      <item>Lovre Zorić, OIB 18569068313, Vukovarska 26, 10430 Samobor</item>
      <item>Marko Marić, OIB 40578632064, Petrinjska 59 A, 10000 Zagreb</item>
    </izvorni_sadrzaj>
    <derivirana_varijabla naziv="DomainObject.Predmet.OstaliListFormatedWithAdressOIB_1">
      <item>Lovre Zorić, OIB 18569068313, Vukovarska 26, 10430 Samobor</item>
      <item>Marko Marić, OIB 40578632064, Petrinjska 59 A, 10000 Zagreb</item>
    </derivirana_varijabla>
  </DomainObject.Predmet.OstaliListFormatedWithAdressOIB>
  <DomainObject.Predmet.OstaliListNazivFormated>
    <izvorni_sadrzaj>
      <item>Lovre Zorić</item>
      <item>Marko Marić</item>
    </izvorni_sadrzaj>
    <derivirana_varijabla naziv="DomainObject.Predmet.OstaliListNazivFormated_1">
      <item>Lovre Zorić</item>
      <item>Marko Marić</item>
    </derivirana_varijabla>
  </DomainObject.Predmet.OstaliListNazivFormated>
  <DomainObject.Predmet.OstaliListNazivFormatedOIB>
    <izvorni_sadrzaj>
      <item>Lovre Zorić, OIB 18569068313</item>
      <item>Marko Marić, OIB 40578632064</item>
    </izvorni_sadrzaj>
    <derivirana_varijabla naziv="DomainObject.Predmet.OstaliListNazivFormatedOIB_1">
      <item>Lovre Zorić, OIB 18569068313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MIRAZ d.o.o.</izvorni_sadrzaj>
    <derivirana_varijabla naziv="DomainObject.Predmet.ProtustrankaIDrugi_1">MIRAZ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MIRAZ d.o.o., OIB 94271646620, Vukovarska 26, 10430 Samobor</izvorni_sadrzaj>
    <derivirana_varijabla naziv="DomainObject.Predmet.ProtustrankaIDrugiAdressOIB_1">MIRAZ d.o.o., OIB 94271646620, Vukovarska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ožujka 2016.</izvorni_sadrzaj>
    <derivirana_varijabla naziv="DomainObject.Predmet.OdlukaRjesenje.DatumDonosenjaOdluke_1">18. ožujka 2016.</derivirana_varijabla>
  </DomainObject.Predmet.OdlukaRjesenje.DatumDonosenjaOdluke>
  <DomainObject.Predmet.OdlukaRjesenje.DatumPravomocnosti>
    <izvorni_sadrzaj>7. travnja 2016.</izvorni_sadrzaj>
    <derivirana_varijabla naziv="DomainObject.Predmet.OdlukaRjesenje.DatumPravomocnosti_1">7. travnja 2016.</derivirana_varijabla>
  </DomainObject.Predmet.OdlukaRjesenje.DatumPravomocnosti>
  <DomainObject.Predmet.OdlukaRjesenje.Oznaka>
    <izvorni_sadrzaj>St-3052/2015-7</izvorni_sadrzaj>
    <derivirana_varijabla naziv="DomainObject.Predmet.OdlukaRjesenje.Oznaka_1">St-3052/2015-7</derivirana_varijabla>
  </DomainObject.Predmet.OdlukaRjesenje.Oznaka>
  <DomainObject.Predmet.SudioniciListNaziv>
    <izvorni_sadrzaj>
      <item>FINA Regionalni centar Zagreb</item>
      <item>MIRAZ d.o.o.</item>
      <item>Lovre Zorić</item>
      <item>Marko Marić</item>
    </izvorni_sadrzaj>
    <derivirana_varijabla naziv="DomainObject.Predmet.SudioniciListNaziv_1">
      <item>FINA Regionalni centar Zagreb</item>
      <item>MIRAZ d.o.o.</item>
      <item>Lovre Zorić</item>
      <item>Marko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MIRAZ d.o.o., OIB 94271646620, Vukovarska 26,10430 Samobor</item>
      <item>Lovre Zorić, OIB 18569068313, Vukovarska 26,10430 Samobor</item>
      <item>Marko Marić, OIB 40578632064, Petrinjska 59 A,10000 Zagreb</item>
    </izvorni_sadrzaj>
    <derivirana_varijabla naziv="DomainObject.Predmet.SudioniciListAdressOIB_1">
      <item>FINA Regionalni centar Zagreb, OIB 85821130368, Trg svibanjskih žrtava 1995. 1,10000 Zagreb</item>
      <item>MIRAZ d.o.o., OIB 94271646620, Vukovarska 26,10430 Samobor</item>
      <item>Lovre Zorić, OIB 18569068313, Vukovarska 26,10430 Samobor</item>
      <item>Marko Marić, OIB 40578632064, Petrinjska 59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94271646620</item>
      <item>, OIB 18569068313</item>
      <item>, OIB 40578632064</item>
    </izvorni_sadrzaj>
    <derivirana_varijabla naziv="DomainObject.Predmet.SudioniciListNazivOIB_1">
      <item>, OIB 85821130368</item>
      <item>, OIB 94271646620</item>
      <item>, OIB 18569068313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1467</properties:Characters>
  <properties:Lines>49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2018-02-12T12:51:00Z</dcterms:created>
  <dc:creator>Valentina Kranjčić</dc:creator>
  <cp:lastModifiedBy>Monika Grbac</cp:lastModifiedBy>
  <cp:lastPrinted>2017-10-11T12:19:00Z</cp:lastPrinted>
  <dcterms:modified xmlns:xsi="http://www.w3.org/2001/XMLSchema-instance" xsi:type="dcterms:W3CDTF">2018-02-12T12:59:00Z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