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7c698" w14:paraId="eb7c698" w:rsidRDefault="00660C4F" w:rsidP="00910611" w:rsidR="00660C4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60C4F" w:rsidP="00910611" w:rsidR="00660C4F">
      <w:r>
        <w:rPr>
          <w:rFonts w:eastAsia="MS Mincho"/>
        </w:rPr>
        <w:t xml:space="preserve">   REPUBLIKA HRVATSKA</w:t>
      </w:r>
    </w:p>
    <w:p w:rsidRDefault="00660C4F" w:rsidP="00910611" w:rsidR="00660C4F">
      <w:r>
        <w:rPr>
          <w:rFonts w:eastAsia="MS Mincho"/>
        </w:rPr>
        <w:t>TRGOVAČKI SUD U RIJECI</w:t>
      </w:r>
    </w:p>
    <w:p w:rsidRDefault="00660C4F" w:rsidR="00660C4F"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w:t>
      </w:r>
      <w:r w:rsidR="00543648">
        <w:t xml:space="preserve">prijedlogu </w:t>
      </w:r>
      <w:r w:rsidR="00543648" w:rsidRPr="00543648">
        <w:t xml:space="preserve">predlagatelja </w:t>
      </w:r>
      <w:r w:rsidR="00823596">
        <w:t>Financijske</w:t>
      </w:r>
      <w:r w:rsidR="004A0822">
        <w:t xml:space="preserve"> agencije Rijeka, Regionalni cen</w:t>
      </w:r>
      <w:r w:rsidR="00823596">
        <w:t>tar Rijeka, F. Kurelca 8</w:t>
      </w:r>
      <w:r w:rsidR="00543648">
        <w:t xml:space="preserve"> </w:t>
      </w:r>
      <w:r w:rsidR="008541C1" w:rsidRPr="008541C1">
        <w:t xml:space="preserve">za otvaranje stečajnog postupka nad dužnikom </w:t>
      </w:r>
      <w:r w:rsidR="008B7C06" w:rsidRPr="008B7C06">
        <w:t>JADRANMONT društvo s ograničenom odgovornošću za proizvodnju, montažu i usluge, Senj, Nikole Jurišića 39, OIB 21526317392</w:t>
      </w:r>
      <w:r w:rsidR="00405479" w:rsidRPr="00E55F05">
        <w:t>,</w:t>
      </w:r>
      <w:r w:rsidR="00405479" w:rsidRPr="00405479">
        <w:t xml:space="preserve"> dana </w:t>
      </w:r>
      <w:r w:rsidR="008B7C06">
        <w:t>07</w:t>
      </w:r>
      <w:r w:rsidR="00D94DE5">
        <w:t xml:space="preserve">. rujna </w:t>
      </w:r>
      <w:r w:rsidR="00405479">
        <w:t>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8B7C06">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8B7C06" w:rsidRPr="008B7C06">
        <w:rPr>
          <w:bCs/>
        </w:rPr>
        <w:t>JADRANMONT društvo s ograničenom odgovornošću za proizvodnju, montažu i usluge, Senj, Nikole Jurišića 39, OIB 21526317392</w:t>
      </w:r>
      <w:r w:rsidR="007A72BF" w:rsidRPr="008B7C06">
        <w:t>.</w:t>
      </w:r>
    </w:p>
    <w:p w:rsidRDefault="007A72BF" w:rsidP="007A72BF" w:rsidR="007A72BF" w:rsidRPr="00990266">
      <w:pPr>
        <w:pStyle w:val="Bezproreda"/>
        <w:ind w:left="1080"/>
        <w:jc w:val="both"/>
      </w:pPr>
    </w:p>
    <w:p w:rsidRDefault="00BE5CEB" w:rsidP="00D94DE5" w:rsidR="00B61845" w:rsidRPr="008B7C06">
      <w:pPr>
        <w:jc w:val="both"/>
      </w:pPr>
      <w:r>
        <w:t>II.</w:t>
      </w:r>
      <w:r>
        <w:tab/>
      </w:r>
      <w:r w:rsidR="00321306" w:rsidRPr="00990266">
        <w:t xml:space="preserve">Za stečajnog upravitelja imenuje </w:t>
      </w:r>
      <w:r w:rsidR="005D62DF">
        <w:t>se</w:t>
      </w:r>
      <w:r w:rsidR="00F132F7">
        <w:t xml:space="preserve"> </w:t>
      </w:r>
      <w:r w:rsidR="00660C4F">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660C4F">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660C4F">
        <w:rPr>
          <w:bCs/>
          <w:noProof/>
        </w:rPr>
        <w:pict>
          <v:rect fillcolor="#c0504d" filled="f" strokeweight="2.25pt" strokecolor="#5c83b4" stroked="f" id="_x0000_s1028"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823596" w:rsidP="00562A5A" w:rsidR="00823596" w:rsidRPr="00492587">
                  <w:pPr>
                    <w:pBdr>
                      <w:top w:space="1" w:sz="4" w:color="7F7F7F" w:val="single"/>
                    </w:pBdr>
                    <w:jc w:val="center"/>
                    <w:rPr>
                      <w:color w:val="C0504D"/>
                    </w:rPr>
                  </w:pPr>
                </w:p>
              </w:txbxContent>
            </v:textbox>
            <w10:wrap anchory="margin" anchorx="margin"/>
          </v:rect>
        </w:pict>
      </w:r>
      <w:r w:rsidR="00660C4F">
        <w:rPr>
          <w:bCs/>
          <w:noProof/>
        </w:rPr>
        <w:pict>
          <v:rect fillcolor="#c0504d" filled="f" strokeweight="2.25pt" strokecolor="#5c83b4" stroked="f" id="_x0000_s1029" style="position:absolute;left:0;text-align:left;margin-left:0;margin-top:0;width:44.55pt;height:15.1pt;rotation:180;flip:x;z-index:25166540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4A0822" w:rsidP="00562A5A" w:rsidR="004A0822" w:rsidRPr="00492587">
                  <w:pPr>
                    <w:pBdr>
                      <w:top w:space="1" w:sz="4" w:color="7F7F7F" w:val="single"/>
                    </w:pBdr>
                    <w:jc w:val="center"/>
                    <w:rPr>
                      <w:color w:val="C0504D"/>
                    </w:rPr>
                  </w:pPr>
                </w:p>
              </w:txbxContent>
            </v:textbox>
            <w10:wrap anchory="margin" anchorx="margin"/>
          </v:rect>
        </w:pict>
      </w:r>
      <w:r w:rsidR="008B7C06" w:rsidRPr="008B7C06">
        <w:t>Lilijana Augustin iz Matulja, Šmogorska 43, OIB 12365783008.</w:t>
      </w:r>
    </w:p>
    <w:p w:rsidRDefault="00BE5CEB" w:rsidP="00BE5CEB" w:rsidR="00BE5CEB" w:rsidRPr="004A0822">
      <w:pPr>
        <w:pStyle w:val="Bezproreda"/>
        <w:jc w:val="both"/>
      </w:pPr>
    </w:p>
    <w:p w:rsidRDefault="00321306" w:rsidP="00EC7A98" w:rsidR="00EC7A98" w:rsidRPr="008B7C06">
      <w:pPr>
        <w:pStyle w:val="Bezproreda"/>
        <w:numPr>
          <w:ilvl w:val="0"/>
          <w:numId w:val="6"/>
        </w:numPr>
        <w:ind w:firstLine="0" w:left="0"/>
        <w:jc w:val="both"/>
        <w:rPr>
          <w:bCs/>
        </w:rPr>
      </w:pPr>
      <w:r w:rsidRPr="004A0822">
        <w:rPr>
          <w:bCs/>
        </w:rPr>
        <w:t>Zaključuje se stečajni postupak nad dužnik</w:t>
      </w:r>
      <w:r w:rsidR="0055287B" w:rsidRPr="004A0822">
        <w:rPr>
          <w:bCs/>
        </w:rPr>
        <w:t xml:space="preserve">om </w:t>
      </w:r>
      <w:r w:rsidR="008B7C06" w:rsidRPr="008B7C06">
        <w:rPr>
          <w:bCs/>
        </w:rPr>
        <w:t>JADRANMONT društvo s ograničenom odgovornošću za proizvodnju, montažu i usluge, Senj, Nikole Jurišića 39, OIB 21526317392</w:t>
      </w:r>
      <w:r w:rsidR="004A0822" w:rsidRPr="008B7C06">
        <w:rPr>
          <w:bCs/>
        </w:rPr>
        <w:t>.</w:t>
      </w:r>
    </w:p>
    <w:p w:rsidRDefault="004A0822" w:rsidP="004A0822" w:rsidR="004A0822" w:rsidRPr="004A0822">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8B7C06" w:rsidP="008B7C06" w:rsidR="008B7C06" w:rsidRPr="008B7C06">
      <w:pPr>
        <w:jc w:val="both"/>
      </w:pPr>
      <w:r w:rsidRPr="008B7C06">
        <w:tab/>
        <w:t xml:space="preserve">Financijska agencija, Regionalni centar Rijeka podnijela je ovome sudu </w:t>
      </w:r>
      <w:r>
        <w:t>0</w:t>
      </w:r>
      <w:r w:rsidRPr="008B7C06">
        <w:t xml:space="preserve">2. ožujka 2018. prijedlog za otvaranje stečajnog postupka nad dužnikom JADRANMONT društvo s ograničenom odgovornošću za proizvodnju, montažu i usluge, Senj, Nikole Jurišića 39, OIB 21526317392 (dalje: dužnik) temeljem čl.110. st.1. Stečajnog zakona (Narodne novine, broj 104/17, dalje: SZ-a). </w:t>
      </w:r>
    </w:p>
    <w:p w:rsidRDefault="008B7C06" w:rsidP="008B7C06" w:rsidR="008B7C06" w:rsidRPr="008B7C06">
      <w:pPr>
        <w:jc w:val="both"/>
      </w:pPr>
      <w:r w:rsidRPr="008B7C06">
        <w:tab/>
        <w:t>Predlagatelj je u prijedlogu naveo da dužnik na dan 26. veljače 2018. godine u Očevidniku redoslijeda osnova za plaćanje ima evidentirane neizvršene osnove za plaćanje u neprekinutom razdoblju od 120 dana u ukupnom iznosu 546.213,32 kn u koji iznos je uračunata i kamata i naknada Financijske agencije za provedbe ovrhe i da dužnik ima deset zaposlenika.</w:t>
      </w:r>
    </w:p>
    <w:p w:rsidRDefault="008B7C06" w:rsidP="008B7C06" w:rsidR="008B7C06" w:rsidRPr="008B7C06">
      <w:pPr>
        <w:jc w:val="both"/>
      </w:pPr>
      <w:r w:rsidRPr="008B7C06">
        <w:lastRenderedPageBreak/>
        <w:tab/>
        <w:t xml:space="preserve">Rješenjem poslovni broj St-173/2018-3 od 12. ožujka 2018. godine pokrenut je prethodni postupak radi utvrđivanja pretpostavki za otvaranje stečajnog postupka nad dužnikom i imenovan privremeni stečajni upravitelj čija je dužnost bila do završetka prethodnog postupka izvršiti pregled dužnikovog poslovnog prostora, te uvid u knjige i poslovnu dokumentaciju dužnika i nakon toga podnijeti izvješće u kojem će iznijeti svoje mišljenje o tome postoje li pretpostavke za otvaranje stečajnog postupka, te posebno mogu li se imovinom dužnika namiriti troškovi postupka (čl.119. st.2. SZ-a).  </w:t>
      </w:r>
    </w:p>
    <w:p w:rsidRDefault="008B7C06" w:rsidP="008B7C06" w:rsidR="008B7C06" w:rsidRPr="008B7C06">
      <w:pPr>
        <w:jc w:val="both"/>
      </w:pPr>
      <w:r w:rsidRPr="008B7C06">
        <w:tab/>
        <w:t>Privremeni stečajni upravitelj u prethodnom postupku je utvrdio slijedeće:</w:t>
      </w:r>
    </w:p>
    <w:p w:rsidRDefault="008B7C06" w:rsidP="008B7C06" w:rsidR="008B7C06" w:rsidRPr="008B7C06">
      <w:pPr>
        <w:jc w:val="both"/>
      </w:pPr>
      <w:r w:rsidRPr="008B7C06">
        <w:tab/>
        <w:t>Dužnikova osnovna djelatnost bila je gradnja brodova i plutajućih objekata. Dužnik je u svojstvu kooperanta vršio zavarivačke, bravarske i c</w:t>
      </w:r>
      <w:r w:rsidR="00660C4F">
        <w:t>i</w:t>
      </w:r>
      <w:r w:rsidRPr="008B7C06">
        <w:t>jevarske radove za Brodogradilište 3. Maj u Rijeci i za brodogradilišta u Njemačkoj.</w:t>
      </w:r>
    </w:p>
    <w:p w:rsidRDefault="008B7C06" w:rsidP="008B7C06" w:rsidR="008B7C06" w:rsidRPr="008B7C06">
      <w:pPr>
        <w:jc w:val="both"/>
      </w:pPr>
      <w:r w:rsidRPr="008B7C06">
        <w:tab/>
        <w:t>Dužnik ne obavlja  djelatnost od kraja prošle godine. Na adresi sjedišta dužnika, dužnik više nema poslovni prostor.</w:t>
      </w:r>
    </w:p>
    <w:p w:rsidRDefault="008B7C06" w:rsidP="008B7C06" w:rsidR="008B7C06" w:rsidRPr="008B7C06">
      <w:pPr>
        <w:jc w:val="both"/>
      </w:pPr>
      <w:r w:rsidRPr="008B7C06">
        <w:tab/>
        <w:t xml:space="preserve">Dužnik kao najmoprimac i Željko Biondić iz Senja, Nikole Jurišića 39, kao najmodavac, sklopili su dana 01. listopada 2016. godine Ugovor o najmu poslovnog prostora. Raskid ugovora o najmu poslovnog prostora, izvršen je s danom 31. prosinca 2017. godine. </w:t>
      </w:r>
    </w:p>
    <w:p w:rsidRDefault="008B7C06" w:rsidP="008B7C06" w:rsidR="008B7C06" w:rsidRPr="008B7C06">
      <w:pPr>
        <w:jc w:val="both"/>
      </w:pPr>
      <w:r w:rsidRPr="008B7C06">
        <w:tab/>
        <w:t>Uvidom u podatke Zemljišnoknjižnog odjela Rijeka i Crikvenica privremeni stečajni upravitelj utvrdio je da dužnik nema u vlasništvu niti u suvlasništvu nekretnine na području nadležnosti toga suda.</w:t>
      </w:r>
    </w:p>
    <w:p w:rsidRDefault="008B7C06" w:rsidP="008B7C06" w:rsidR="008B7C06" w:rsidRPr="008B7C06">
      <w:pPr>
        <w:jc w:val="both"/>
      </w:pPr>
      <w:r w:rsidRPr="008B7C06">
        <w:tab/>
        <w:t>Uvidom u podatke Ministarstva unutarnjih poslova privremeni stečajni upravitelj utvrdio je dužnik nema u vlasništvu motornih vozila.</w:t>
      </w:r>
    </w:p>
    <w:p w:rsidRDefault="008B7C06" w:rsidP="008B7C06" w:rsidR="008B7C06" w:rsidRPr="008B7C06">
      <w:pPr>
        <w:jc w:val="both"/>
      </w:pPr>
      <w:r w:rsidRPr="008B7C06">
        <w:t xml:space="preserve"> </w:t>
      </w:r>
      <w:r w:rsidRPr="008B7C06">
        <w:tab/>
        <w:t xml:space="preserve">Dužnik prema bilanci na dan 31. prosinca 2017. godine ima iskazanu dugotrajnu imovinu i to potraživanja u ukupnom iznosu 2.807.628,00 kn, od čega potraživanja od kupaca u iznosu 2.539.184,00 kn i ostala potraživanja u iznosu 268.444,00 kn.  </w:t>
      </w:r>
    </w:p>
    <w:p w:rsidRDefault="008B7C06" w:rsidP="008B7C06" w:rsidR="008B7C06" w:rsidRPr="008B7C06">
      <w:pPr>
        <w:jc w:val="both"/>
      </w:pPr>
      <w:r w:rsidRPr="008B7C06">
        <w:tab/>
        <w:t>Prema izjavi zakonskog zastupnika, dužnik više nema ništa od imovine. Nadalje, potraživanja koja su iskazana u bilanci na dan 31. prosinca 2017. godine u visini od 2.539.184,00 kn najvećim dijelom odnosila su se na fakturirane usluge koje je dužnik vršio brodogradilištu Neptun Werft GmbH u Rostoku, Njemačka. Dužnik, dalje, navodi da je brodogradilište Neptun Werft isplatilo dužnikove radnike. Dužnik navode nije potkrijepio pisanom dokumentacijom osim što je dostavio dio preslike računa koji su 15. prosinca 2017. godine ispostavljeni brodogradilištu Neptun Werft, i to: račun 244-1-2 na iznos 540,00 Eur, u privitku račun 245-1-2 na iznos 600,00 Eur, račun, račun 246-1-2 na iznos 240,00 Eur i račun 247-1-2 na iznos 1.260,00 Eur, ukupno 2.640,00 Eur.</w:t>
      </w:r>
    </w:p>
    <w:p w:rsidRDefault="008B7C06" w:rsidP="008B7C06" w:rsidR="008B7C06" w:rsidRPr="008B7C06">
      <w:pPr>
        <w:jc w:val="both"/>
      </w:pPr>
      <w:r w:rsidRPr="008B7C06">
        <w:tab/>
        <w:t>Sud je naložio zastupniku dužnika po zakonu dostaviti pisano očitovanje na bilančne stavke iskazane u bilanci dužnika na dan 31. prosinca 2017.</w:t>
      </w:r>
      <w:r w:rsidR="00660C4F">
        <w:t xml:space="preserve"> </w:t>
      </w:r>
      <w:r w:rsidRPr="008B7C06">
        <w:t>g</w:t>
      </w:r>
      <w:r w:rsidR="00660C4F">
        <w:t>odine</w:t>
      </w:r>
      <w:r w:rsidRPr="008B7C06">
        <w:t xml:space="preserve"> u iznosu 2.539.184,00 kn i 268.444,00 kn. Zastupnik dužnika po zakonu postupio je po nalogu suda.</w:t>
      </w:r>
    </w:p>
    <w:p w:rsidRDefault="008B7C06" w:rsidP="008B7C06" w:rsidR="008B7C06" w:rsidRPr="008B7C06">
      <w:pPr>
        <w:jc w:val="both"/>
      </w:pPr>
      <w:r w:rsidRPr="008B7C06">
        <w:tab/>
        <w:t xml:space="preserve">Privremeni stečajni upravitelj je utvrdio da prema očitovanju dužnika ukupne dužnikove obveze na dan 31. prosinca 2017. godine iznose 376.961,47 EUR odnosno 2.832.355,79 </w:t>
      </w:r>
      <w:r>
        <w:t>kn</w:t>
      </w:r>
      <w:r w:rsidRPr="008B7C06">
        <w:t>, prema srednjem tečaju HNB na dan 31. prosinca 2017. godine.</w:t>
      </w:r>
    </w:p>
    <w:p w:rsidRDefault="008B7C06" w:rsidP="008B7C06" w:rsidR="008B7C06" w:rsidRPr="008B7C06">
      <w:pPr>
        <w:jc w:val="both"/>
      </w:pPr>
      <w:r w:rsidRPr="008B7C06">
        <w:tab/>
        <w:t xml:space="preserve">Stanje dužnikovih potraživanja na dan 31. prosinca 2017. godine iznose 2.838.862,00 </w:t>
      </w:r>
      <w:r>
        <w:t>kn</w:t>
      </w:r>
      <w:r w:rsidRPr="008B7C06">
        <w:t>, što je razvidno iz bilance, ovjerene od strane zakonskog zastupnika dužnika i dostavljene u privitku izvješća.</w:t>
      </w:r>
    </w:p>
    <w:p w:rsidRDefault="008B7C06" w:rsidP="008B7C06" w:rsidR="008B7C06" w:rsidRPr="008B7C06">
      <w:pPr>
        <w:jc w:val="both"/>
      </w:pPr>
      <w:r w:rsidRPr="008B7C06">
        <w:tab/>
        <w:t xml:space="preserve">Potraživanja prema Brodogradilištu 3. Maj d.d. Rijeka iznose 57.842,00 kn, nisu naplaćena, dana je cesija. </w:t>
      </w:r>
    </w:p>
    <w:p w:rsidRDefault="008B7C06" w:rsidP="008B7C06" w:rsidR="008B7C06" w:rsidRPr="008B7C06">
      <w:pPr>
        <w:jc w:val="both"/>
      </w:pPr>
      <w:r w:rsidRPr="008B7C06">
        <w:lastRenderedPageBreak/>
        <w:tab/>
        <w:t>Dužnik ima potraživanje s osnove  pozajmice vlasniku fizičkoj osobi koje nisu vraćene dužniku u iznosu 227.158,97 kn.</w:t>
      </w:r>
    </w:p>
    <w:p w:rsidRDefault="008B7C06" w:rsidP="008B7C06" w:rsidR="008B7C06" w:rsidRPr="008B7C06">
      <w:pPr>
        <w:jc w:val="both"/>
      </w:pPr>
      <w:r w:rsidRPr="008B7C06">
        <w:tab/>
        <w:t xml:space="preserve">Za pretpostaviti je da će se potraživanja s osnove pretporeza u iznosu 39.996,75 </w:t>
      </w:r>
      <w:r>
        <w:t>kn</w:t>
      </w:r>
      <w:r w:rsidRPr="008B7C06">
        <w:t>, kompenzirati s dugom prema Poreznoj upravi.</w:t>
      </w:r>
    </w:p>
    <w:p w:rsidRDefault="008B7C06" w:rsidP="008B7C06" w:rsidR="008B7C06" w:rsidRPr="008B7C06">
      <w:pPr>
        <w:jc w:val="both"/>
      </w:pPr>
      <w:r w:rsidRPr="008B7C06">
        <w:tab/>
        <w:t>Prema Očevidniku redoslijeda osnova za plaćanje na dan 24. srpanj 2018.</w:t>
      </w:r>
      <w:r>
        <w:t xml:space="preserve"> </w:t>
      </w:r>
      <w:r w:rsidRPr="008B7C06">
        <w:t>g</w:t>
      </w:r>
      <w:r>
        <w:t>odine</w:t>
      </w:r>
      <w:r w:rsidRPr="008B7C06">
        <w:t xml:space="preserve"> dužnik ima neizvršene osnove za plaćanje u razdoblju duljem od 60 dana u ukupnom iznosu od 1.120.385,29 kn, zbog čega je kod dužnika ostvaren stečajni razlog nesposobnost za plaćanje.</w:t>
      </w:r>
    </w:p>
    <w:p w:rsidRDefault="008B7C06" w:rsidP="008B7C06" w:rsidR="008B7C06" w:rsidRPr="008B7C06">
      <w:pPr>
        <w:jc w:val="both"/>
      </w:pPr>
      <w:r w:rsidRPr="008B7C06">
        <w:tab/>
        <w:t xml:space="preserve">Obzirom da je do završetka prethodnog postupka kod dužnika utvrđeno postojanje stečajnog razloga kao i činjenica nedostatnosti dužnikove imovine za namirenje troškova stečajnog postupka, , privremeni stečajni upravitelj predložio je sudu da pozove osobe koje imaju pravni interes za provedbu stečajnog postupka nad dužnikom na uplatu predujma u iznosu 27.180,00 </w:t>
      </w:r>
      <w:r>
        <w:t>kn</w:t>
      </w:r>
      <w:r w:rsidRPr="008B7C06">
        <w:t>.</w:t>
      </w:r>
    </w:p>
    <w:p w:rsidRDefault="008B7C06" w:rsidP="008B7C06" w:rsidR="008B7C06" w:rsidRPr="008B7C06">
      <w:pPr>
        <w:jc w:val="both"/>
      </w:pPr>
      <w:r w:rsidRPr="008B7C06">
        <w:tab/>
        <w:t>Strukturu predvidivih troškova stečajnog postupka za šest mjeseci od otvaranja čine:</w:t>
      </w:r>
      <w:r w:rsidRPr="008B7C06">
        <w:tab/>
      </w:r>
    </w:p>
    <w:p w:rsidRDefault="008B7C06" w:rsidP="008B7C06" w:rsidR="008B7C06" w:rsidRPr="008B7C06">
      <w:pPr>
        <w:jc w:val="both"/>
      </w:pPr>
      <w:r w:rsidRPr="008B7C06">
        <w:t>-</w:t>
      </w:r>
      <w:r w:rsidRPr="008B7C06">
        <w:tab/>
        <w:t>izrada žiga</w:t>
      </w:r>
      <w:r w:rsidRPr="008B7C06">
        <w:tab/>
      </w:r>
      <w:r w:rsidRPr="008B7C06">
        <w:tab/>
      </w:r>
      <w:r w:rsidRPr="008B7C06">
        <w:tab/>
      </w:r>
      <w:r w:rsidRPr="008B7C06">
        <w:tab/>
      </w:r>
      <w:r w:rsidRPr="008B7C06">
        <w:tab/>
      </w:r>
      <w:r w:rsidRPr="008B7C06">
        <w:tab/>
      </w:r>
      <w:r w:rsidRPr="008B7C06">
        <w:tab/>
        <w:t xml:space="preserve">   180,00</w:t>
      </w:r>
    </w:p>
    <w:p w:rsidRDefault="008B7C06" w:rsidP="008B7C06" w:rsidR="008B7C06" w:rsidRPr="008B7C06">
      <w:pPr>
        <w:jc w:val="both"/>
      </w:pPr>
      <w:r w:rsidRPr="008B7C06">
        <w:t>-</w:t>
      </w:r>
      <w:r w:rsidRPr="008B7C06">
        <w:tab/>
        <w:t>sudske pristojbe i upravni biljezi</w:t>
      </w:r>
      <w:r w:rsidRPr="008B7C06">
        <w:tab/>
      </w:r>
      <w:r w:rsidRPr="008B7C06">
        <w:tab/>
      </w:r>
      <w:r w:rsidRPr="008B7C06">
        <w:tab/>
      </w:r>
      <w:r w:rsidRPr="008B7C06">
        <w:tab/>
        <w:t>1.500,00</w:t>
      </w:r>
      <w:r w:rsidRPr="008B7C06">
        <w:tab/>
      </w:r>
    </w:p>
    <w:p w:rsidRDefault="008B7C06" w:rsidP="008B7C06" w:rsidR="008B7C06" w:rsidRPr="008B7C06">
      <w:pPr>
        <w:jc w:val="both"/>
      </w:pPr>
      <w:r w:rsidRPr="008B7C06">
        <w:t>-</w:t>
      </w:r>
      <w:r w:rsidRPr="008B7C06">
        <w:tab/>
        <w:t>poštanski troškovi (marke i preporučene pošiljke)</w:t>
      </w:r>
      <w:r w:rsidRPr="008B7C06">
        <w:tab/>
      </w:r>
      <w:r w:rsidRPr="008B7C06">
        <w:tab/>
        <w:t xml:space="preserve">   200,00</w:t>
      </w:r>
    </w:p>
    <w:p w:rsidRDefault="008B7C06" w:rsidP="008B7C06" w:rsidR="008B7C06" w:rsidRPr="008B7C06">
      <w:pPr>
        <w:jc w:val="both"/>
      </w:pPr>
      <w:r w:rsidRPr="008B7C06">
        <w:t>-</w:t>
      </w:r>
      <w:r w:rsidRPr="008B7C06">
        <w:tab/>
        <w:t>troškovi telefona i interneta</w:t>
      </w:r>
      <w:r w:rsidRPr="008B7C06">
        <w:tab/>
      </w:r>
      <w:r w:rsidRPr="008B7C06">
        <w:tab/>
      </w:r>
      <w:r w:rsidRPr="008B7C06">
        <w:tab/>
      </w:r>
      <w:r w:rsidRPr="008B7C06">
        <w:tab/>
      </w:r>
      <w:r w:rsidRPr="008B7C06">
        <w:tab/>
        <w:t xml:space="preserve">   600,00</w:t>
      </w:r>
    </w:p>
    <w:p w:rsidRDefault="008B7C06" w:rsidP="008B7C06" w:rsidR="008B7C06" w:rsidRPr="008B7C06">
      <w:pPr>
        <w:jc w:val="both"/>
      </w:pPr>
      <w:r w:rsidRPr="008B7C06">
        <w:t>-</w:t>
      </w:r>
      <w:r w:rsidRPr="008B7C06">
        <w:tab/>
        <w:t>bankovne usluge i usluge platnog prometa</w:t>
      </w:r>
      <w:r w:rsidRPr="008B7C06">
        <w:tab/>
      </w:r>
      <w:r w:rsidRPr="008B7C06">
        <w:tab/>
      </w:r>
      <w:r w:rsidRPr="008B7C06">
        <w:tab/>
        <w:t>1.500,00</w:t>
      </w:r>
    </w:p>
    <w:p w:rsidRDefault="008B7C06" w:rsidP="008B7C06" w:rsidR="008B7C06" w:rsidRPr="008B7C06">
      <w:pPr>
        <w:jc w:val="both"/>
      </w:pPr>
      <w:r w:rsidRPr="008B7C06">
        <w:t>-</w:t>
      </w:r>
      <w:r w:rsidRPr="008B7C06">
        <w:tab/>
        <w:t>knjigovodstvene usluge</w:t>
      </w:r>
      <w:r w:rsidRPr="008B7C06">
        <w:tab/>
      </w:r>
      <w:r w:rsidRPr="008B7C06">
        <w:tab/>
      </w:r>
      <w:r w:rsidRPr="008B7C06">
        <w:tab/>
      </w:r>
      <w:r w:rsidRPr="008B7C06">
        <w:tab/>
      </w:r>
      <w:r w:rsidRPr="008B7C06">
        <w:tab/>
        <w:t>7.200,00</w:t>
      </w:r>
    </w:p>
    <w:p w:rsidRDefault="008B7C06" w:rsidP="008B7C06" w:rsidR="008B7C06" w:rsidRPr="008B7C06">
      <w:pPr>
        <w:jc w:val="both"/>
      </w:pPr>
      <w:r w:rsidRPr="008B7C06">
        <w:t>-</w:t>
      </w:r>
      <w:r w:rsidRPr="008B7C06">
        <w:tab/>
        <w:t>arhiviranje dokumentacije</w:t>
      </w:r>
      <w:r w:rsidRPr="008B7C06">
        <w:tab/>
      </w:r>
      <w:r w:rsidRPr="008B7C06">
        <w:tab/>
      </w:r>
      <w:r w:rsidRPr="008B7C06">
        <w:tab/>
      </w:r>
      <w:r w:rsidRPr="008B7C06">
        <w:tab/>
      </w:r>
      <w:r w:rsidRPr="008B7C06">
        <w:tab/>
        <w:t>2.000,00</w:t>
      </w:r>
    </w:p>
    <w:p w:rsidRDefault="008B7C06" w:rsidP="008B7C06" w:rsidR="008B7C06" w:rsidRPr="008B7C06">
      <w:pPr>
        <w:jc w:val="both"/>
      </w:pPr>
      <w:r w:rsidRPr="008B7C06">
        <w:t>-</w:t>
      </w:r>
      <w:r w:rsidRPr="008B7C06">
        <w:tab/>
        <w:t>troškovi provođenja prethodnog postupka</w:t>
      </w:r>
      <w:r w:rsidRPr="008B7C06">
        <w:tab/>
      </w:r>
      <w:r w:rsidRPr="008B7C06">
        <w:tab/>
      </w:r>
      <w:r w:rsidRPr="008B7C06">
        <w:tab/>
        <w:t>7.000,00</w:t>
      </w:r>
    </w:p>
    <w:p w:rsidRDefault="008B7C06" w:rsidP="008B7C06" w:rsidR="008B7C06" w:rsidRPr="008B7C06">
      <w:pPr>
        <w:jc w:val="both"/>
      </w:pPr>
      <w:r w:rsidRPr="008B7C06">
        <w:t>-</w:t>
      </w:r>
      <w:r w:rsidRPr="008B7C06">
        <w:tab/>
        <w:t>naknada troškova stečajnog upravitelja</w:t>
      </w:r>
      <w:r w:rsidRPr="008B7C06">
        <w:tab/>
      </w:r>
      <w:r w:rsidRPr="008B7C06">
        <w:tab/>
        <w:t xml:space="preserve">            7.000,00</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8B7C06">
        <w:t>24</w:t>
      </w:r>
      <w:r w:rsidR="00D94DE5">
        <w:t>. srpnja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8B7C06">
        <w:t>27.180</w:t>
      </w:r>
      <w:r w:rsidR="006E323A">
        <w:t>,00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8B7C06">
        <w:t>24</w:t>
      </w:r>
      <w:r w:rsidR="00D94DE5">
        <w:t>. srpnja</w:t>
      </w:r>
      <w:r w:rsidR="00F05C01">
        <w:t xml:space="preserve"> </w:t>
      </w:r>
      <w:r w:rsidR="0002490F">
        <w:t>2018.</w:t>
      </w:r>
      <w:r w:rsidR="003E3ACD">
        <w:t xml:space="preserve"> godine</w:t>
      </w:r>
      <w:r w:rsidR="0002490F">
        <w:t xml:space="preserve"> </w:t>
      </w:r>
      <w:r w:rsidRPr="00D94E39">
        <w:t>temeljem čl.12. st.1. SZ-a.</w:t>
      </w:r>
    </w:p>
    <w:p w:rsidRDefault="00D94E39" w:rsidP="002C613F" w:rsidR="00B61845">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8B7C06">
        <w:t>24</w:t>
      </w:r>
      <w:r w:rsidR="00D94DE5">
        <w:t>. srpnja</w:t>
      </w:r>
      <w:r w:rsidR="00A8604D">
        <w:t xml:space="preserve"> 2018.</w:t>
      </w:r>
      <w:r w:rsidR="003E3ACD">
        <w:t xml:space="preserve"> godine</w:t>
      </w:r>
      <w:r w:rsidRPr="00D94E39">
        <w:t>, valjalo je temeljem čl.132.st.2.</w:t>
      </w:r>
      <w:r w:rsidR="00FA36AE">
        <w:t xml:space="preserve"> </w:t>
      </w:r>
      <w:r w:rsidRPr="00D94E39">
        <w:t xml:space="preserve">SZ-a nad dužnikom otvoriti i istodobno zaključiti stečajni </w:t>
      </w:r>
      <w:r w:rsidRPr="00D94E39">
        <w:lastRenderedPageBreak/>
        <w:t>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8B7C0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8B7C06">
        <w:rPr>
          <w:bCs/>
        </w:rPr>
        <w:t>07</w:t>
      </w:r>
      <w:r w:rsidR="00D94DE5">
        <w:rPr>
          <w:bCs/>
        </w:rPr>
        <w:t>. rujna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577CF2" w:rsidR="00400C20" w:rsidRPr="00E51A33">
      <w:pPr>
        <w:ind w:firstLine="708" w:left="1416"/>
        <w:jc w:val="right"/>
        <w:rPr>
          <w:sz w:val="32"/>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r w:rsidR="00400C20">
        <w:t xml:space="preserve"> </w:t>
      </w:r>
    </w:p>
    <w:p w:rsidRDefault="00D71F99" w:rsidP="00400C20" w:rsidR="00D71F99">
      <w:pPr>
        <w:ind w:firstLine="708" w:left="1416"/>
        <w:jc w:val="right"/>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0C4F">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8B7C06">
      <w:t>173</w:t>
    </w:r>
    <w:r w:rsidR="00D94DE5">
      <w:t>/18-</w:t>
    </w:r>
    <w:r w:rsidR="008B7C06">
      <w:t>19</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43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1A73"/>
    <w:rsid w:val="00065A06"/>
    <w:rsid w:val="00066D1F"/>
    <w:rsid w:val="000701F8"/>
    <w:rsid w:val="000712B8"/>
    <w:rsid w:val="00073246"/>
    <w:rsid w:val="000736A7"/>
    <w:rsid w:val="00076E17"/>
    <w:rsid w:val="000806E3"/>
    <w:rsid w:val="00080C54"/>
    <w:rsid w:val="00082809"/>
    <w:rsid w:val="00085997"/>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1646E"/>
    <w:rsid w:val="00223778"/>
    <w:rsid w:val="00223CC6"/>
    <w:rsid w:val="0024728A"/>
    <w:rsid w:val="00252EB6"/>
    <w:rsid w:val="00253B86"/>
    <w:rsid w:val="00254C14"/>
    <w:rsid w:val="002555FE"/>
    <w:rsid w:val="00257566"/>
    <w:rsid w:val="00263837"/>
    <w:rsid w:val="00264D43"/>
    <w:rsid w:val="00267A10"/>
    <w:rsid w:val="00284D00"/>
    <w:rsid w:val="00296C99"/>
    <w:rsid w:val="00297DA1"/>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347E"/>
    <w:rsid w:val="003955C9"/>
    <w:rsid w:val="003A72D4"/>
    <w:rsid w:val="003B540A"/>
    <w:rsid w:val="003C0B7B"/>
    <w:rsid w:val="003C157D"/>
    <w:rsid w:val="003D2870"/>
    <w:rsid w:val="003E3ACD"/>
    <w:rsid w:val="003F5B7A"/>
    <w:rsid w:val="00400C20"/>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0822"/>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43648"/>
    <w:rsid w:val="0055287B"/>
    <w:rsid w:val="00552E7C"/>
    <w:rsid w:val="005711C3"/>
    <w:rsid w:val="00571715"/>
    <w:rsid w:val="00573A70"/>
    <w:rsid w:val="00576115"/>
    <w:rsid w:val="00577404"/>
    <w:rsid w:val="00577CF2"/>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60C4F"/>
    <w:rsid w:val="00675E0A"/>
    <w:rsid w:val="00676FBE"/>
    <w:rsid w:val="0068231A"/>
    <w:rsid w:val="00686B98"/>
    <w:rsid w:val="00690E04"/>
    <w:rsid w:val="0069250E"/>
    <w:rsid w:val="00694F56"/>
    <w:rsid w:val="00695FC7"/>
    <w:rsid w:val="006A123A"/>
    <w:rsid w:val="006B0015"/>
    <w:rsid w:val="006B20BA"/>
    <w:rsid w:val="006B2A66"/>
    <w:rsid w:val="006B32C5"/>
    <w:rsid w:val="006B54DE"/>
    <w:rsid w:val="006B5AC8"/>
    <w:rsid w:val="006B67AC"/>
    <w:rsid w:val="006B6EF4"/>
    <w:rsid w:val="006D7039"/>
    <w:rsid w:val="006D7C06"/>
    <w:rsid w:val="006E0C7C"/>
    <w:rsid w:val="006E323A"/>
    <w:rsid w:val="006E4C0D"/>
    <w:rsid w:val="006F3959"/>
    <w:rsid w:val="006F7445"/>
    <w:rsid w:val="007064DD"/>
    <w:rsid w:val="0071446C"/>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0C61"/>
    <w:rsid w:val="007E2DC3"/>
    <w:rsid w:val="007E5AD8"/>
    <w:rsid w:val="008040AD"/>
    <w:rsid w:val="00806A84"/>
    <w:rsid w:val="00815FF9"/>
    <w:rsid w:val="008220C0"/>
    <w:rsid w:val="00822CED"/>
    <w:rsid w:val="00822E95"/>
    <w:rsid w:val="00823596"/>
    <w:rsid w:val="00823672"/>
    <w:rsid w:val="00825044"/>
    <w:rsid w:val="00846A29"/>
    <w:rsid w:val="00846BE6"/>
    <w:rsid w:val="008502FF"/>
    <w:rsid w:val="0085082A"/>
    <w:rsid w:val="008528F7"/>
    <w:rsid w:val="008541C1"/>
    <w:rsid w:val="00861A2C"/>
    <w:rsid w:val="00862B7F"/>
    <w:rsid w:val="00863C45"/>
    <w:rsid w:val="0086662F"/>
    <w:rsid w:val="00867511"/>
    <w:rsid w:val="008749DF"/>
    <w:rsid w:val="00876EF2"/>
    <w:rsid w:val="00877D7A"/>
    <w:rsid w:val="008A496D"/>
    <w:rsid w:val="008B0102"/>
    <w:rsid w:val="008B1B33"/>
    <w:rsid w:val="008B7B42"/>
    <w:rsid w:val="008B7C06"/>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1845"/>
    <w:rsid w:val="00B62A22"/>
    <w:rsid w:val="00B710DF"/>
    <w:rsid w:val="00B768F8"/>
    <w:rsid w:val="00B76922"/>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1F99"/>
    <w:rsid w:val="00D7519E"/>
    <w:rsid w:val="00D76D2B"/>
    <w:rsid w:val="00D77DE8"/>
    <w:rsid w:val="00D814ED"/>
    <w:rsid w:val="00D865E2"/>
    <w:rsid w:val="00D912EB"/>
    <w:rsid w:val="00D9171B"/>
    <w:rsid w:val="00D924F3"/>
    <w:rsid w:val="00D940E7"/>
    <w:rsid w:val="00D9452D"/>
    <w:rsid w:val="00D94DE5"/>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1A33"/>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 w:val="00FF64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660C4F"/>
    <w:rPr>
      <w:color w:val="808080"/>
      <w:bdr w:space="0" w:sz="0" w:color="auto" w:val="none"/>
      <w:shd w:fill="auto" w:color="auto" w:val="clear"/>
    </w:rPr>
  </w:style>
  <w:style w:customStyle="true" w:styleId="eSPISCCParagraphDefaultFont" w:type="character">
    <w:name w:val="eSPIS_CC_Paragraph Default Font"/>
    <w:basedOn w:val="Zadanifontodlomka"/>
    <w:rsid w:val="00660C4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0C4F"/>
    <w:rPr>
      <w:b/>
      <w:bdr w:space="0" w:sz="0" w:color="auto" w:val="none"/>
      <w:shd w:fill="FFFFCC" w:color="auto" w:val="clear"/>
      <w:lang w:val="hr-HR"/>
    </w:rPr>
  </w:style>
  <w:style w:customStyle="true" w:styleId="PozadinaSvijetloCrvena" w:type="character">
    <w:name w:val="Pozadina_SvijetloCrvena"/>
    <w:basedOn w:val="eSPISCCParagraphDefaultFont"/>
    <w:rsid w:val="00660C4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0C4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660C4F"/>
    <w:rPr>
      <w:color w:val="808080"/>
      <w:bdr w:color="auto" w:space="0" w:sz="0" w:val="none"/>
      <w:shd w:color="auto" w:fill="auto" w:val="clear"/>
    </w:rPr>
  </w:style>
  <w:style w:customStyle="1" w:styleId="eSPISCCParagraphDefaultFont" w:type="character">
    <w:name w:val="eSPIS_CC_Paragraph Default Font"/>
    <w:basedOn w:val="Zadanifontodlomka"/>
    <w:rsid w:val="00660C4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0C4F"/>
    <w:rPr>
      <w:b/>
      <w:bdr w:color="auto" w:space="0" w:sz="0" w:val="none"/>
      <w:shd w:color="auto" w:fill="FFFFCC" w:val="clear"/>
      <w:lang w:val="hr-HR"/>
    </w:rPr>
  </w:style>
  <w:style w:customStyle="1" w:styleId="PozadinaSvijetloCrvena" w:type="character">
    <w:name w:val="Pozadina_SvijetloCrvena"/>
    <w:basedOn w:val="eSPISCCParagraphDefaultFont"/>
    <w:rsid w:val="00660C4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60C4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2236923">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5748486">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51282058">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16784356">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0279562">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4935269">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09469633">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677343729">
      <w:bodyDiv w:val="true"/>
      <w:marLeft w:val="0"/>
      <w:marRight w:val="0"/>
      <w:marTop w:val="0"/>
      <w:marBottom w:val="0"/>
      <w:divBdr>
        <w:top w:space="0" w:sz="0" w:color="auto" w:val="none"/>
        <w:left w:space="0" w:sz="0" w:color="auto" w:val="none"/>
        <w:bottom w:space="0" w:sz="0" w:color="auto" w:val="none"/>
        <w:right w:space="0" w:sz="0" w:color="auto" w:val="none"/>
      </w:divBdr>
    </w:div>
    <w:div w:id="1703020583">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93770805">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St-173/2018</izvorni_sadrzaj>
    <derivirana_varijabla naziv="DomainObject.Predmet.OznakaBroj_1">St-173/2018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JADRANMONT d.o.o.</izvorni_sadrzaj>
    <derivirana_varijabla naziv="DomainObject.Predmet.ProtustrankaFormated_1">  JADRANMONT d.o.o.</derivirana_varijabla>
  </DomainObject.Predmet.ProtustrankaFormated>
  <DomainObject.Predmet.ProtustrankaFormatedOIB>
    <izvorni_sadrzaj>  JADRANMONT d.o.o., OIB 21526317392</izvorni_sadrzaj>
    <derivirana_varijabla naziv="DomainObject.Predmet.ProtustrankaFormatedOIB_1">  JADRANMONT d.o.o., OIB 21526317392</derivirana_varijabla>
  </DomainObject.Predmet.ProtustrankaFormatedOIB>
  <DomainObject.Predmet.ProtustrankaFormatedWithAdress>
    <izvorni_sadrzaj> JADRANMONT d.o.o., Nikole Jurišića 39, 53270 Senj</izvorni_sadrzaj>
    <derivirana_varijabla naziv="DomainObject.Predmet.ProtustrankaFormatedWithAdress_1"> JADRANMONT d.o.o., Nikole Jurišića 39, 53270 Senj</derivirana_varijabla>
  </DomainObject.Predmet.ProtustrankaFormatedWithAdress>
  <DomainObject.Predmet.ProtustrankaFormatedWithAdressOIB>
    <izvorni_sadrzaj> JADRANMONT d.o.o., OIB 21526317392, Nikole Jurišića 39, 53270 Senj</izvorni_sadrzaj>
    <derivirana_varijabla naziv="DomainObject.Predmet.ProtustrankaFormatedWithAdressOIB_1"> JADRANMONT d.o.o., OIB 21526317392, Nikole Jurišića 39, 53270 Senj</derivirana_varijabla>
  </DomainObject.Predmet.ProtustrankaFormatedWithAdressOIB>
  <DomainObject.Predmet.ProtustrankaWithAdress>
    <izvorni_sadrzaj>JADRANMONT d.o.o. Nikole Jurišića 39, 53270 Senj</izvorni_sadrzaj>
    <derivirana_varijabla naziv="DomainObject.Predmet.ProtustrankaWithAdress_1">JADRANMONT d.o.o. Nikole Jurišića 39, 53270 Senj</derivirana_varijabla>
  </DomainObject.Predmet.ProtustrankaWithAdress>
  <DomainObject.Predmet.ProtustrankaWithAdressOIB>
    <izvorni_sadrzaj>JADRANMONT d.o.o., OIB 21526317392, Nikole Jurišića 39, 53270 Senj</izvorni_sadrzaj>
    <derivirana_varijabla naziv="DomainObject.Predmet.ProtustrankaWithAdressOIB_1">JADRANMONT d.o.o., OIB 21526317392, Nikole Jurišića 39, 53270 Senj</derivirana_varijabla>
  </DomainObject.Predmet.ProtustrankaWithAdressOIB>
  <DomainObject.Predmet.ProtustrankaNazivFormated>
    <izvorni_sadrzaj>JADRANMONT d.o.o.</izvorni_sadrzaj>
    <derivirana_varijabla naziv="DomainObject.Predmet.ProtustrankaNazivFormated_1">JADRANMONT d.o.o.</derivirana_varijabla>
  </DomainObject.Predmet.ProtustrankaNazivFormated>
  <DomainObject.Predmet.ProtustrankaNazivFormatedOIB>
    <izvorni_sadrzaj>JADRANMONT d.o.o., OIB 21526317392</izvorni_sadrzaj>
    <derivirana_varijabla naziv="DomainObject.Predmet.ProtustrankaNazivFormatedOIB_1">JADRANMONT d.o.o., OIB 21526317392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JADRANMONT d.o.o.</item>
    </izvorni_sadrzaj>
    <derivirana_varijabla naziv="DomainObject.Predmet.ProtuStrankaListFormated_1">
      <item>JADRANMONT d.o.o.</item>
    </derivirana_varijabla>
  </DomainObject.Predmet.ProtuStrankaListFormated>
  <DomainObject.Predmet.ProtuStrankaListFormatedOIB>
    <izvorni_sadrzaj>
      <item>JADRANMONT d.o.o., OIB 21526317392</item>
    </izvorni_sadrzaj>
    <derivirana_varijabla naziv="DomainObject.Predmet.ProtuStrankaListFormatedOIB_1">
      <item>JADRANMONT d.o.o., OIB 21526317392</item>
    </derivirana_varijabla>
  </DomainObject.Predmet.ProtuStrankaListFormatedOIB>
  <DomainObject.Predmet.ProtuStrankaListFormatedWithAdress>
    <izvorni_sadrzaj>
      <item>JADRANMONT d.o.o., Nikole Jurišića 39, 53270 Senj</item>
    </izvorni_sadrzaj>
    <derivirana_varijabla naziv="DomainObject.Predmet.ProtuStrankaListFormatedWithAdress_1">
      <item>JADRANMONT d.o.o., Nikole Jurišića 39, 53270 Senj</item>
    </derivirana_varijabla>
  </DomainObject.Predmet.ProtuStrankaListFormatedWithAdress>
  <DomainObject.Predmet.ProtuStrankaListFormatedWithAdressOIB>
    <izvorni_sadrzaj>
      <item>JADRANMONT d.o.o., OIB 21526317392, Nikole Jurišića 39, 53270 Senj</item>
    </izvorni_sadrzaj>
    <derivirana_varijabla naziv="DomainObject.Predmet.ProtuStrankaListFormatedWithAdressOIB_1">
      <item>JADRANMONT d.o.o., OIB 21526317392, Nikole Jurišića 39, 53270 Senj</item>
    </derivirana_varijabla>
  </DomainObject.Predmet.ProtuStrankaListFormatedWithAdressOIB>
  <DomainObject.Predmet.ProtuStrankaListNazivFormated>
    <izvorni_sadrzaj>
      <item>JADRANMONT d.o.o.</item>
    </izvorni_sadrzaj>
    <derivirana_varijabla naziv="DomainObject.Predmet.ProtuStrankaListNazivFormated_1">
      <item>JADRANMONT d.o.o.</item>
    </derivirana_varijabla>
  </DomainObject.Predmet.ProtuStrankaListNazivFormated>
  <DomainObject.Predmet.ProtuStrankaListNazivFormatedOIB>
    <izvorni_sadrzaj>
      <item>JADRANMONT d.o.o., OIB 21526317392</item>
    </izvorni_sadrzaj>
    <derivirana_varijabla naziv="DomainObject.Predmet.ProtuStrankaListNazivFormatedOIB_1">
      <item>JADRANMONT d.o.o., OIB 21526317392</item>
    </derivirana_varijabla>
  </DomainObject.Predmet.ProtuStrankaListNazivFormatedOIB>
  <DomainObject.Predmet.OstaliListFormated>
    <izvorni_sadrzaj>
      <item>Nenad Matijević</item>
    </izvorni_sadrzaj>
    <derivirana_varijabla naziv="DomainObject.Predmet.OstaliListFormated_1">
      <item>Nenad Matijević</item>
    </derivirana_varijabla>
  </DomainObject.Predmet.OstaliListFormated>
  <DomainObject.Predmet.OstaliListFormatedOIB>
    <izvorni_sadrzaj>
      <item>Nenad Matijević, OIB 79492720808</item>
    </izvorni_sadrzaj>
    <derivirana_varijabla naziv="DomainObject.Predmet.OstaliListFormatedOIB_1">
      <item>Nenad Matijević, OIB 79492720808</item>
    </derivirana_varijabla>
  </DomainObject.Predmet.OstaliListFormatedOIB>
  <DomainObject.Predmet.OstaliListFormatedWithAdress>
    <izvorni_sadrzaj>
      <item>Nenad Matijević, Svetog Jurja 4, 51000 Rijeka</item>
    </izvorni_sadrzaj>
    <derivirana_varijabla naziv="DomainObject.Predmet.OstaliListFormatedWithAdress_1">
      <item>Nenad Matijević, Svetog Jurja 4, 51000 Rijeka</item>
    </derivirana_varijabla>
  </DomainObject.Predmet.OstaliListFormatedWithAdress>
  <DomainObject.Predmet.OstaliListFormatedWithAdressOIB>
    <izvorni_sadrzaj>
      <item>Nenad Matijević, OIB 79492720808, Svetog Jurja 4, 51000 Rijeka</item>
    </izvorni_sadrzaj>
    <derivirana_varijabla naziv="DomainObject.Predmet.OstaliListFormatedWithAdressOIB_1">
      <item>Nenad Matijević, OIB 79492720808, Svetog Jurja 4, 51000 Rijeka</item>
    </derivirana_varijabla>
  </DomainObject.Predmet.OstaliListFormatedWithAdressOIB>
  <DomainObject.Predmet.OstaliListNazivFormated>
    <izvorni_sadrzaj>
      <item>Nenad Matijević</item>
    </izvorni_sadrzaj>
    <derivirana_varijabla naziv="DomainObject.Predmet.OstaliListNazivFormated_1">
      <item>Nenad Matijević</item>
    </derivirana_varijabla>
  </DomainObject.Predmet.OstaliListNazivFormated>
  <DomainObject.Predmet.OstaliListNazivFormatedOIB>
    <izvorni_sadrzaj>
      <item>Nenad Matijević, OIB 79492720808</item>
    </izvorni_sadrzaj>
    <derivirana_varijabla naziv="DomainObject.Predmet.OstaliListNazivFormatedOIB_1">
      <item>Nenad Matijević, OIB 79492720808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JADRANMONT d.o.o.</izvorni_sadrzaj>
    <derivirana_varijabla naziv="DomainObject.Predmet.ProtustrankaIDrugi_1">JADRANMONT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JADRANMONT d.o.o., OIB 21526317392, Nikole Jurišića 39, 53270 Senj</izvorni_sadrzaj>
    <derivirana_varijabla naziv="DomainObject.Predmet.ProtustrankaIDrugiAdressOIB_1">JADRANMONT d.o.o., OIB 21526317392, Nikole Jurišića 39,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JADRANMONT d.o.o.</item>
      <item>Nenad Matijević</item>
    </izvorni_sadrzaj>
    <derivirana_varijabla naziv="DomainObject.Predmet.SudioniciListNaziv_1">
      <item>FINA  Rijeka</item>
      <item>JADRANMONT d.o.o.</item>
      <item>Nenad Matijević</item>
    </derivirana_varijabla>
  </DomainObject.Predmet.SudioniciListNaziv>
  <DomainObject.Predmet.SudioniciListAdressOIB>
    <izvorni_sadrzaj>
      <item>FINA  Rijeka, OIB 85821130368, Frana Kurelca 8,51000 Rijeka</item>
      <item>JADRANMONT d.o.o., OIB 21526317392, Nikole Jurišića 39,53270 Senj</item>
      <item>Nenad Matijević, OIB 79492720808, Svetog Jurja 4,51000 Rijeka</item>
    </izvorni_sadrzaj>
    <derivirana_varijabla naziv="DomainObject.Predmet.SudioniciListAdressOIB_1">
      <item>FINA  Rijeka, OIB 85821130368, Frana Kurelca 8,51000 Rijeka</item>
      <item>JADRANMONT d.o.o., OIB 21526317392, Nikole Jurišića 39,53270 Senj</item>
      <item>Nenad Matijević, OIB 79492720808, Svetog Jurja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21526317392</item>
      <item>, OIB 79492720808</item>
    </izvorni_sadrzaj>
    <derivirana_varijabla naziv="DomainObject.Predmet.SudioniciListNazivOIB_1">
      <item>, OIB 85821130368</item>
      <item>, OIB 21526317392</item>
      <item>, OIB 79492720808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2F8DFE-F24C-4770-B1CE-4000E7AC1F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1338</properties:Words>
  <properties:Characters>7705</properties:Characters>
  <properties:Lines>151</properties:Lines>
  <properties:Paragraphs>53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2018-09-07T09:51:00Z</dcterms:created>
  <dc:creator>dcmelik</dc:creator>
  <cp:lastModifiedBy>Jasna Radulović</cp:lastModifiedBy>
  <cp:lastPrinted>2018-09-04T12:08:00Z</cp:lastPrinted>
  <dcterms:modified xmlns:xsi="http://www.w3.org/2001/XMLSchema-instance" xsi:type="dcterms:W3CDTF">2018-09-07T09:52:00Z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(173-18 NOVO SZ-15. ČL.132.docx)</vt:lpwstr>
  </prop:property>
  <prop:property name="CC_coloring" pid="4" fmtid="{D5CDD505-2E9C-101B-9397-08002B2CF9AE}">
    <vt:bool>false</vt:bool>
  </prop:property>
  <prop:property name="BrojStranica" pid="5" fmtid="{D5CDD505-2E9C-101B-9397-08002B2CF9AE}">
    <vt:i4>4</vt:i4>
  </prop:property>
</prop:Properties>
</file>