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7b9287" w14:textId="37b928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06EF4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06EF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06EF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06EF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C06EF4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 w:rsidR="00C06EF4">
            <w:rPr>
              <w:rStyle w:val="eSPISCCParagraphDefaultFont"/>
              <w:rFonts w:eastAsiaTheme="minorHAnsi"/>
            </w:rPr>
            <w:t>Sp-138/2026-2</w:t>
          </w:r>
        </w:sdtContent>
      </w:sdt>
    </w:p>
    <w:p w:rsidRPr="008571DD" w:rsidR="008571DD" w:rsidP="00096750" w:rsidRDefault="00C06EF4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lsužba u Zaboku,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06EF4" w:rsidR="00665136">
            <w:rPr>
              <w:rStyle w:val="eSPISCCParagraphDefaultFont"/>
            </w:rPr>
            <w:t>sudskom savjetniku</w:t>
          </w:r>
          <w:r w:rsidRPr="00C06EF4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 xml:space="preserve"> SANJICA PLEČKO, OIB 82449552259, SELNO 62 A, 49217 Selno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</w:rPr>
            <w:t>13.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06EF4" w:rsidR="00C06EF4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06EF4" w:rsidR="00C06EF4">
            <w:rPr>
              <w:rStyle w:val="eSPISCCParagraphDefaultFont"/>
              <w:rFonts w:eastAsiaTheme="minorHAnsi"/>
            </w:rPr>
            <w:t>SANJICA PLEČKO, OIB 82449552259, SELNO 62 A, 49217 Selno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C06EF4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C06EF4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06EF4" w:rsidR="00C06EF4">
            <w:rPr>
              <w:rStyle w:val="eSPISCCParagraphDefaultFont"/>
              <w:rFonts w:eastAsiaTheme="minorHAnsi"/>
            </w:rPr>
            <w:t>SANJICA PLEČKO, OIB 82449552259, SELNO 62 A, 49217 Selno</w:t>
          </w:r>
        </w:sdtContent>
      </w:sdt>
      <w:r w:rsidRPr="00C06EF4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06EF4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  <w:rFonts w:eastAsiaTheme="minorHAnsi"/>
            </w:rPr>
            <w:t>13.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C06EF4">
        <w:t xml:space="preserve">  </w:t>
      </w:r>
      <w:r>
        <w:t xml:space="preserve">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06EF4" w:rsidR="00C06EF4">
            <w:rPr>
              <w:rStyle w:val="eSPISCCParagraphDefaultFont"/>
              <w:rFonts w:eastAsiaTheme="minorHAnsi"/>
            </w:rPr>
            <w:t>Viši s</w:t>
          </w:r>
          <w:r w:rsidRPr="00C06EF4">
            <w:rPr>
              <w:rStyle w:val="eSPISCCParagraphDefaultFont"/>
              <w:rFonts w:eastAsiaTheme="minorHAnsi"/>
            </w:rPr>
            <w:t>udski savjetnik</w:t>
          </w:r>
          <w:r w:rsidRPr="00C06EF4" w:rsidR="00C06EF4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C06EF4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6EF4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EF4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06EF4" w:rsidR="00C06EF4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06EF4" w:rsidR="00C06EF4">
          <w:rPr>
            <w:rStyle w:val="eSPISCCParagraphDefaultFont"/>
            <w:rFonts w:eastAsiaTheme="minorHAnsi"/>
          </w:rPr>
          <w:t>Sp-138/2026-2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06EF4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D3CDDC8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Sp-138/2026-2</izvorni_sadrzaj>
    <derivirana_varijabla naziv="DomainObject.Oznaka_1">Sp-138/2026-2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svibnja 2026.</izvorni_sadrzaj>
    <derivirana_varijabla naziv="DomainObject.Predmet.DatumIzradeOptuznogAkta_1">8. svibnja 2026.</derivirana_varijabla>
  </DomainObject.Predmet.DatumIzradeOptuznogAkta>
  <DomainObject.Predmet.DatumIzradeOptuznogAktaFormated>
    <izvorni_sadrzaj>8.5.2026.</izvorni_sadrzaj>
    <derivirana_varijabla naziv="DomainObject.Predmet.DatumIzradeOptuznogAktaFormated_1">8.5.2026.</derivirana_varijabla>
  </DomainObject.Predmet.DatumIzradeOptuznogAktaFormated>
  <DomainObject.Predmet.DatumOsnivanja>
    <izvorni_sadrzaj>8. svibnja 2026.</izvorni_sadrzaj>
    <derivirana_varijabla naziv="DomainObject.Predmet.DatumOsnivanja_1">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svibnja 2026.</izvorni_sadrzaj>
    <derivirana_varijabla naziv="DomainObject.Predmet.DatumPrimitkaOptuznogAkta_1">8.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Sp-138/2026</izvorni_sadrzaj>
    <derivirana_varijabla naziv="DomainObject.Predmet.OznakaBroj_1">Sp-138/2026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SANJICA PLEČKO</izvorni_sadrzaj>
    <derivirana_varijabla naziv="DomainObject.Predmet.ProtustrankaFormated_1">  SANJICA PLEČKO</derivirana_varijabla>
  </DomainObject.Predmet.ProtustrankaFormated>
  <DomainObject.Predmet.ProtustrankaFormatedOIB>
    <izvorni_sadrzaj>  SANJICA PLEČKO, OIB 82449552259</izvorni_sadrzaj>
    <derivirana_varijabla naziv="DomainObject.Predmet.ProtustrankaFormatedOIB_1">  SANJICA PLEČKO, OIB 82449552259</derivirana_varijabla>
  </DomainObject.Predmet.ProtustrankaFormatedOIB>
  <DomainObject.Predmet.ProtustrankaFormatedWithAdress>
    <izvorni_sadrzaj> SANJICA PLEČKO, SELNO 62 A, 49217 Selno</izvorni_sadrzaj>
    <derivirana_varijabla naziv="DomainObject.Predmet.ProtustrankaFormatedWithAdress_1"> SANJICA PLEČKO, SELNO 62 A, 49217 Selno</derivirana_varijabla>
  </DomainObject.Predmet.ProtustrankaFormatedWithAdress>
  <DomainObject.Predmet.ProtustrankaFormatedWithAdressOIB>
    <izvorni_sadrzaj> SANJICA PLEČKO, OIB 82449552259, SELNO 62 A, 49217 Selno</izvorni_sadrzaj>
    <derivirana_varijabla naziv="DomainObject.Predmet.ProtustrankaFormatedWithAdressOIB_1"> SANJICA PLEČKO, OIB 82449552259, SELNO 62 A, 49217 Selno</derivirana_varijabla>
  </DomainObject.Predmet.ProtustrankaFormatedWithAdressOIB>
  <DomainObject.Predmet.ProtustrankaWithAdress>
    <izvorni_sadrzaj>SANJICA PLEČKO SELNO 62 A, 49217 Selno</izvorni_sadrzaj>
    <derivirana_varijabla naziv="DomainObject.Predmet.ProtustrankaWithAdress_1">SANJICA PLEČKO SELNO 62 A, 49217 Selno</derivirana_varijabla>
  </DomainObject.Predmet.ProtustrankaWithAdress>
  <DomainObject.Predmet.ProtustrankaWithAdressOIB>
    <izvorni_sadrzaj>SANJICA PLEČKO, OIB 82449552259, SELNO 62 A, 49217 Selno</izvorni_sadrzaj>
    <derivirana_varijabla naziv="DomainObject.Predmet.ProtustrankaWithAdressOIB_1">SANJICA PLEČKO, OIB 82449552259, SELNO 62 A, 49217 Selno</derivirana_varijabla>
    <derivirana_varijabla naziv="DomainObject.Predmet.ProtustrankaWithAdressOIB1">SANJICA PLEČKO, OIB 82449552259, SELNO 62 A, 49217 Selno</derivirana_varijabla>
  </DomainObject.Predmet.ProtustrankaWithAdressOIB>
  <DomainObject.Predmet.ProtustrankaNazivFormated>
    <izvorni_sadrzaj>SANJICA PLEČKO</izvorni_sadrzaj>
    <derivirana_varijabla naziv="DomainObject.Predmet.ProtustrankaNazivFormated_1">SANJICA PLEČKO</derivirana_varijabla>
    <derivirana_varijabla naziv="Padez">SANJICA PLEČKO</derivirana_varijabla>
  </DomainObject.Predmet.ProtustrankaNazivFormated>
  <DomainObject.Predmet.ProtustrankaNazivFormatedOIB>
    <izvorni_sadrzaj>SANJICA PLEČKO, OIB 82449552259</izvorni_sadrzaj>
    <derivirana_varijabla naziv="DomainObject.Predmet.ProtustrankaNazivFormatedOIB_1">SANJICA PLEČKO, OIB 82449552259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SANJICA PLEČKO</item>
    </izvorni_sadrzaj>
    <derivirana_varijabla naziv="DomainObject.Predmet.ProtuStrankaListFormated_1">
      <item>SANJICA PLEČKO</item>
    </derivirana_varijabla>
  </DomainObject.Predmet.ProtuStrankaListFormated>
  <DomainObject.Predmet.ProtuStrankaListFormatedOIB>
    <izvorni_sadrzaj>
      <item>SANJICA PLEČKO, OIB 82449552259</item>
    </izvorni_sadrzaj>
    <derivirana_varijabla naziv="DomainObject.Predmet.ProtuStrankaListFormatedOIB_1">
      <item>SANJICA PLEČKO, OIB 82449552259</item>
    </derivirana_varijabla>
  </DomainObject.Predmet.ProtuStrankaListFormatedOIB>
  <DomainObject.Predmet.ProtuStrankaListFormatedWithAdress>
    <izvorni_sadrzaj>
      <item>SANJICA PLEČKO, SELNO 62 A, 49217 Selno</item>
    </izvorni_sadrzaj>
    <derivirana_varijabla naziv="DomainObject.Predmet.ProtuStrankaListFormatedWithAdress_1">
      <item>SANJICA PLEČKO, SELNO 62 A, 49217 Selno</item>
    </derivirana_varijabla>
  </DomainObject.Predmet.ProtuStrankaListFormatedWithAdress>
  <DomainObject.Predmet.ProtuStrankaListFormatedWithAdressOIB>
    <izvorni_sadrzaj>
      <item>SANJICA PLEČKO, OIB 82449552259, SELNO 62 A, 49217 Selno</item>
    </izvorni_sadrzaj>
    <derivirana_varijabla naziv="DomainObject.Predmet.ProtuStrankaListFormatedWithAdressOIB_1">
      <item>SANJICA PLEČKO, OIB 82449552259, SELNO 62 A, 49217 Selno</item>
    </derivirana_varijabla>
  </DomainObject.Predmet.ProtuStrankaListFormatedWithAdressOIB>
  <DomainObject.Predmet.ProtuStrankaListNazivFormated>
    <izvorni_sadrzaj>
      <item>SANJICA PLEČKO</item>
    </izvorni_sadrzaj>
    <derivirana_varijabla naziv="DomainObject.Predmet.ProtuStrankaListNazivFormated_1">
      <item>SANJICA PLEČKO</item>
    </derivirana_varijabla>
  </DomainObject.Predmet.ProtuStrankaListNazivFormated>
  <DomainObject.Predmet.ProtuStrankaListNazivFormatedOIB>
    <izvorni_sadrzaj>
      <item>SANJICA PLEČKO, OIB 82449552259</item>
    </izvorni_sadrzaj>
    <derivirana_varijabla naziv="DomainObject.Predmet.ProtuStrankaListNazivFormatedOIB_1">
      <item>SANJICA PLEČKO, OIB 82449552259</item>
    </derivirana_varijabla>
  </DomainObject.Predmet.ProtuStrankaListNazivFormatedOIB>
  <DomainObject.Predmet.OstaliListFormated>
    <izvorni_sadrzaj>
      <item>B.A.M.T. društvo s ograničenom odgovornošću za proizvodnju, unutarnju i vanjsku trgovinu i usluge</item>
      <item>CROATIA osiguranje d.d.</item>
      <item>Ministarstvo financija</item>
      <item>Hrvatski zavod za zdravstveno osiguranje</item>
    </izvorni_sadrzaj>
    <derivirana_varijabla naziv="DomainObject.Predmet.OstaliListFormated_1">
      <item>B.A.M.T. društvo s ograničenom odgovornošću za proizvodnju, unutarnju i vanjsku trgovinu i usluge</item>
      <item>CROATIA osiguranje d.d.</item>
      <item>Ministarstvo financija</item>
      <item>Hrvatski zavod za zdravstveno osiguranje</item>
    </derivirana_varijabla>
    <derivirana_varijabla naziv="DrugaOsoba">
      <item>B.A.M.T. društvo s ograničenom odgovornošću za proizvodnju, unutarnju i vanjsku trgovinu i usluge</item>
      <item>CROATIA osiguranje d.d.</item>
      <item>Ministarstvo financija</item>
      <item>Hrvatski zavod za zdravstveno osiguranje</item>
    </derivirana_varijabla>
  </DomainObject.Predmet.OstaliListFormated>
  <DomainObject.Predmet.OstaliListFormatedOIB>
    <izvorni_sadrzaj>
      <item>B.A.M.T. društvo s ograničenom odgovornošću za proizvodnju, unutarnju i vanjsku trgovinu i usluge, OIB 42990871544</item>
      <item>CROATIA osiguranje d.d., OIB 26187994862</item>
      <item>Ministarstvo financija, OIB 18683136487</item>
      <item>Hrvatski zavod za zdravstveno osiguranje, OIB 02958272670</item>
    </izvorni_sadrzaj>
    <derivirana_varijabla naziv="DomainObject.Predmet.OstaliListFormatedOIB_1">
      <item>B.A.M.T. društvo s ograničenom odgovornošću za proizvodnju, unutarnju i vanjsku trgovinu i usluge, OIB 42990871544</item>
      <item>CROATIA osiguranje d.d., OIB 26187994862</item>
      <item>Ministarstvo financija, OIB 18683136487</item>
      <item>Hrvatski zavod za zdravstveno osiguranje, OIB 02958272670</item>
    </derivirana_varijabla>
  </DomainObject.Predmet.OstaliListFormatedOIB>
  <DomainObject.Predmet.OstaliListFormatedWithAdress>
    <izvorni_sadrzaj>
      <item>B.A.M.T. društvo s ograničenom odgovornošću za proizvodnju, unutarnju i vanjsku trgovinu i usluge, Ulica Ante Topić - Mimare 20, 10000 Zagreb</item>
      <item>CROATIA osiguranje d.d., Ulica Vatroslava Jagića 33, 10000 Zagreb</item>
      <item>Ministarstvo financija, Katančićeva 5, 10000 Zagreb</item>
      <item>Hrvatski zavod za zdravstveno osiguranje, Margaretska 3, 10000 Zagreb</item>
    </izvorni_sadrzaj>
    <derivirana_varijabla naziv="DomainObject.Predmet.OstaliListFormatedWithAdress_1">
      <item>B.A.M.T. društvo s ograničenom odgovornošću za proizvodnju, unutarnju i vanjsku trgovinu i usluge, Ulica Ante Topić - Mimare 20, 10000 Zagreb</item>
      <item>CROATIA osiguranje d.d., Ulica Vatroslava Jagića 33, 10000 Zagreb</item>
      <item>Ministarstvo financija, Katančićeva 5, 10000 Zagreb</item>
      <item>Hrvatski zavod za zdravstveno osiguranje, Margaretska 3, 10000 Zagreb</item>
    </derivirana_varijabla>
  </DomainObject.Predmet.OstaliListFormatedWithAdress>
  <DomainObject.Predmet.OstaliListFormatedWithAdressOIB>
    <izvorni_sadrzaj>
      <item>B.A.M.T. društvo s ograničenom odgovornošću za proizvodnju, unutarnju i vanjsku trgovinu i usluge, OIB 42990871544, Ulica Ante Topić - Mimare 20, 10000 Zagreb</item>
      <item>CROATIA osiguranje d.d., OIB 26187994862, Ulica Vatroslava Jagića 33, 10000 Zagreb</item>
      <item>Ministarstvo financija, OIB 18683136487, Katančićeva 5, 10000 Zagreb</item>
      <item>Hrvatski zavod za zdravstveno osiguranje, OIB 02958272670, Margaretska 3, 10000 Zagreb</item>
    </izvorni_sadrzaj>
    <derivirana_varijabla naziv="DomainObject.Predmet.OstaliListFormatedWithAdressOIB_1">
      <item>B.A.M.T. društvo s ograničenom odgovornošću za proizvodnju, unutarnju i vanjsku trgovinu i usluge, OIB 42990871544, Ulica Ante Topić - Mimare 20, 10000 Zagreb</item>
      <item>CROATIA osiguranje d.d., OIB 26187994862, Ulica Vatroslava Jagića 33, 10000 Zagreb</item>
      <item>Ministarstvo financija, OIB 18683136487, Katančićeva 5, 10000 Zagreb</item>
      <item>Hrvatski zavod za zdravstveno osiguranje, OIB 02958272670, Margaretska 3, 10000 Zagreb</item>
    </derivirana_varijabla>
  </DomainObject.Predmet.OstaliListFormatedWithAdressOIB>
  <DomainObject.Predmet.OstaliListNazivFormated>
    <izvorni_sadrzaj>
      <item>B.A.M.T. društvo s ograničenom odgovornošću za proizvodnju, unutarnju i vanjsku trgovinu i usluge</item>
      <item>CROATIA osiguranje d.d.</item>
      <item>Ministarstvo financija</item>
      <item>Hrvatski zavod za zdravstveno osiguranje</item>
    </izvorni_sadrzaj>
    <derivirana_varijabla naziv="DomainObject.Predmet.OstaliListNazivFormated_1">
      <item>B.A.M.T. društvo s ograničenom odgovornošću za proizvodnju, unutarnju i vanjsku trgovinu i usluge</item>
      <item>CROATIA osiguranje d.d.</item>
      <item>Ministarstvo financija</item>
      <item>Hrvatski zavod za zdravstveno osiguranje</item>
    </derivirana_varijabla>
  </DomainObject.Predmet.OstaliListNazivFormated>
  <DomainObject.Predmet.OstaliListNazivFormatedOIB>
    <izvorni_sadrzaj>
      <item>B.A.M.T. društvo s ograničenom odgovornošću za proizvodnju, unutarnju i vanjsku trgovinu i usluge, OIB 42990871544</item>
      <item>CROATIA osiguranje d.d., OIB 26187994862</item>
      <item>Ministarstvo financija, OIB 18683136487</item>
      <item>Hrvatski zavod za zdravstveno osiguranje, OIB 02958272670</item>
    </izvorni_sadrzaj>
    <derivirana_varijabla naziv="DomainObject.Predmet.OstaliListNazivFormatedOIB_1">
      <item>B.A.M.T. društvo s ograničenom odgovornošću za proizvodnju, unutarnju i vanjsku trgovinu i usluge, OIB 42990871544</item>
      <item>CROATIA osiguranje d.d., OIB 26187994862</item>
      <item>Ministarstvo financija, OIB 18683136487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svibnja 2026.</izvorni_sadrzaj>
    <derivirana_varijabla naziv="DomainObject.Datum_1">13. svibnja 2026.</derivirana_varijabla>
    <derivirana_varijabla naziv="DomainObject.Datum2">13. svibnja 2026.</derivirana_varijabla>
  </DomainObject.Datum>
  <DomainObject.PoslovniBrojDokumenta>
    <izvorni_sadrzaj>Sp-138/2026-2</izvorni_sadrzaj>
    <derivirana_varijabla naziv="DomainObject.PoslovniBrojDokumenta_1">Sp-138/2026-2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SANJICA PLEČKO</izvorni_sadrzaj>
    <derivirana_varijabla naziv="DomainObject.Predmet.ProtustrankaIDrugi_1">SANJICA PLEČKO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SANJICA PLEČKO, OIB 82449552259, SELNO 62 A, 49217 Selno</izvorni_sadrzaj>
    <derivirana_varijabla naziv="DomainObject.Predmet.ProtustrankaIDrugiAdressOIB_1">SANJICA PLEČKO, OIB 82449552259, SELNO 62 A, 49217 Selno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SANJICA PLEČKO</item>
      <item>Financijska agencija (FINA)</item>
      <item>B.A.M.T. društvo s ograničenom odgovornošću za proizvodnju, unutarnju i vanjsku trgovinu i usluge</item>
      <item>CROATIA osiguranje d.d.</item>
      <item>Ministarstvo financija</item>
      <item>Hrvatski zavod za zdravstveno osiguranje</item>
    </izvorni_sadrzaj>
    <derivirana_varijabla naziv="DomainObject.Predmet.SudioniciListNaziv_1">
      <item>SANJICA PLEČKO</item>
      <item>Financijska agencija (FINA)</item>
      <item>B.A.M.T. društvo s ograničenom odgovornošću za proizvodnju, unutarnju i vanjsku trgovinu i usluge</item>
      <item>CROATIA osiguranje d.d.</item>
      <item>Ministarstvo financija</item>
      <item>Hrvatski zavod za zdravstveno osiguranje</item>
    </derivirana_varijabla>
    <derivirana_varijabla naziv="OstaliSudionici">
      <item>SANJICA PLEČKO</item>
      <item>Financijska agencija (FINA)</item>
      <item>B.A.M.T. društvo s ograničenom odgovornošću za proizvodnju, unutarnju i vanjsku trgovinu i usluge</item>
      <item>CROATIA osiguranje d.d.</item>
      <item>Ministarstvo financija</item>
      <item>Hrvatski zavod za zdravstveno osiguranje</item>
    </derivirana_varijabla>
  </DomainObject.Predmet.SudioniciListNaziv>
  <DomainObject.Predmet.SudioniciListAdressOIB>
    <izvorni_sadrzaj>
      <item>SANJICA PLEČKO, OIB 82449552259, SELNO 62 A,49217 Selno</item>
      <item>Financijska agencija (FINA), OIB 85821130368, ULICA GRADA VUKOVARA 70,10000 Zagreb</item>
      <item>B.A.M.T. društvo s ograničenom odgovornošću za proizvodnju, unutarnju i vanjsku trgovinu i usluge, OIB 42990871544, Ulica Ante Topić - Mimare 20,10000 Zagreb</item>
      <item>CROATIA osiguranje d.d., OIB 26187994862, Ulica Vatroslava Jagića 33,10000 Zagreb</item>
      <item>Ministarstvo financija, OIB 18683136487, Katančićeva 5,10000 Zagreb</item>
      <item>Hrvatski zavod za zdravstveno osiguranje, OIB 02958272670, Margaretska 3,10000 Zagreb</item>
    </izvorni_sadrzaj>
    <derivirana_varijabla naziv="DomainObject.Predmet.SudioniciListAdressOIB_1">
      <item>SANJICA PLEČKO, OIB 82449552259, SELNO 62 A,49217 Selno</item>
      <item>Financijska agencija (FINA), OIB 85821130368, ULICA GRADA VUKOVARA 70,10000 Zagreb</item>
      <item>B.A.M.T. društvo s ograničenom odgovornošću za proizvodnju, unutarnju i vanjsku trgovinu i usluge, OIB 42990871544, Ulica Ante Topić - Mimare 20,10000 Zagreb</item>
      <item>CROATIA osiguranje d.d., OIB 26187994862, Ulica Vatroslava Jagića 33,10000 Zagreb</item>
      <item>Ministarstvo financija, OIB 18683136487, Katančićeva 5,10000 Zagreb</item>
      <item>Hrvatski zavod za zdravstveno osiguranje, OIB 02958272670,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82449552259</item>
      <item>, OIB 85821130368</item>
      <item>, OIB 42990871544</item>
      <item>, OIB 26187994862</item>
      <item>, OIB 18683136487</item>
      <item>, OIB 02958272670</item>
    </izvorni_sadrzaj>
    <derivirana_varijabla naziv="DomainObject.Predmet.SudioniciListNazivOIB_1">
      <item>, OIB 82449552259</item>
      <item>, OIB 85821130368</item>
      <item>, OIB 42990871544</item>
      <item>, OIB 26187994862</item>
      <item>, OIB 18683136487</item>
      <item>, OIB 02958272670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2026.</izvorni_sadrzaj>
    <derivirana_varijabla naziv="DomainObject.Predmet.DatumPocetkaProcesa_1">8.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3536D-FC25-4A05-838B-DAC41C68144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1142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2026-05-13T10:35:00Z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