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dc74" w14:paraId="ee5dc74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C242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407515">
        <w:t>701</w:t>
      </w:r>
      <w:r>
        <w:t>/1</w:t>
      </w:r>
      <w:r w:rsidR="009D25FF">
        <w:t>6</w:t>
      </w:r>
      <w:r>
        <w:t>-</w:t>
      </w:r>
      <w:r w:rsidR="00407515">
        <w:t>3</w:t>
      </w:r>
      <w:r w:rsidR="00682992">
        <w:t>4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0C60BC" w:rsidRPr="000C60BC">
        <w:t>EUROMES d.o.o. proizvodnja, trgovina i usluge u stečaju, Đakovo, Andrije Hebranga 102, MBS 030089070, OIB 38851490184</w:t>
      </w:r>
      <w:r w:rsidR="007C6CE2">
        <w:t xml:space="preserve">, </w:t>
      </w:r>
      <w:r w:rsidR="00E46A10">
        <w:t xml:space="preserve">dana </w:t>
      </w:r>
      <w:r w:rsidR="009D70DF">
        <w:t>2</w:t>
      </w:r>
      <w:r w:rsidR="000C60BC">
        <w:t>8</w:t>
      </w:r>
      <w:r w:rsidR="00E46A10">
        <w:t xml:space="preserve">. </w:t>
      </w:r>
      <w:r w:rsidR="009D70DF">
        <w:t>veljače</w:t>
      </w:r>
      <w:r w:rsidR="00E46A10">
        <w:t xml:space="preserve"> 201</w:t>
      </w:r>
      <w:r w:rsidR="00682992">
        <w:t>7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53156" w:rsidP="00D53156" w:rsidR="00D53156">
      <w:pPr>
        <w:pStyle w:val="Odlomakpopisa"/>
        <w:ind w:left="1843"/>
        <w:contextualSpacing/>
        <w:jc w:val="both"/>
        <w:rPr>
          <w:b/>
          <w:bCs/>
          <w:lang w:eastAsia="hr-HR" w:val="hr-HR"/>
        </w:rPr>
      </w:pPr>
    </w:p>
    <w:p w:rsidRDefault="00D53156" w:rsidP="00D53156" w:rsidR="00D53156">
      <w:pPr>
        <w:pStyle w:val="Odlomakpopisa"/>
        <w:ind w:left="1843"/>
        <w:contextualSpacing/>
        <w:jc w:val="both"/>
        <w:rPr>
          <w:b/>
          <w:bCs/>
          <w:lang w:eastAsia="hr-HR" w:val="hr-HR"/>
        </w:rPr>
      </w:pPr>
    </w:p>
    <w:p w:rsidRDefault="008B2B3D" w:rsidP="00D53156" w:rsidR="003F2CF3" w:rsidRPr="00D53156">
      <w:pPr>
        <w:pStyle w:val="Odlomakpopisa"/>
        <w:ind w:left="1418"/>
        <w:contextualSpacing/>
        <w:jc w:val="both"/>
        <w:rPr>
          <w:color w:val="000000"/>
          <w:lang w:val="hr-HR"/>
        </w:rPr>
      </w:pPr>
      <w:r w:rsidRPr="00D53156">
        <w:rPr>
          <w:lang w:val="hr-HR"/>
        </w:rPr>
        <w:t xml:space="preserve">Zakazuje se ročište </w:t>
      </w:r>
      <w:r w:rsidR="007C6CE2" w:rsidRPr="00D53156">
        <w:rPr>
          <w:lang w:val="hr-HR"/>
        </w:rPr>
        <w:t xml:space="preserve">za određivanje vrijednosti nekretnina </w:t>
      </w:r>
      <w:r w:rsidR="0056068B" w:rsidRPr="00D53156">
        <w:rPr>
          <w:lang w:val="hr-HR"/>
        </w:rPr>
        <w:t xml:space="preserve">i to </w:t>
      </w:r>
      <w:r w:rsidR="000C60BC" w:rsidRPr="00D53156">
        <w:rPr>
          <w:color w:val="000000"/>
          <w:lang w:val="hr-HR"/>
        </w:rPr>
        <w:t xml:space="preserve">građevine u vlasništvu stečajnog dužnika izgrađena temeljem prava građenja upisanog u zk.ul.br. </w:t>
      </w:r>
      <w:r w:rsidR="000C60BC" w:rsidRPr="00D53156">
        <w:rPr>
          <w:lang w:val="hr-HR"/>
        </w:rPr>
        <w:t>zk.ul.br. 8388 k.o. Đakovo na</w:t>
      </w:r>
      <w:r w:rsidR="000C60BC" w:rsidRPr="00D53156">
        <w:rPr>
          <w:color w:val="000000"/>
          <w:lang w:val="hr-HR"/>
        </w:rPr>
        <w:t xml:space="preserve"> </w:t>
      </w:r>
      <w:r w:rsidR="000C60BC" w:rsidRPr="00D53156">
        <w:rPr>
          <w:lang w:val="hr-HR"/>
        </w:rPr>
        <w:t xml:space="preserve">nekretnini upisanoj u </w:t>
      </w:r>
      <w:r w:rsidR="000C60BC" w:rsidRPr="00D53156">
        <w:rPr>
          <w:rFonts w:eastAsia="SimSun"/>
          <w:lang w:eastAsia="zh-CN" w:val="hr-HR"/>
        </w:rPr>
        <w:t xml:space="preserve">zk.ul.br. </w:t>
      </w:r>
      <w:r w:rsidR="000C60BC" w:rsidRPr="00D53156">
        <w:rPr>
          <w:lang w:val="hr-HR"/>
        </w:rPr>
        <w:t>7581, k.o. Đakovo, k.č.br. 1455/4-oranica A. Hebranga s 5527 m</w:t>
      </w:r>
      <w:r w:rsidR="000C60BC" w:rsidRPr="00D53156">
        <w:rPr>
          <w:vertAlign w:val="superscript"/>
          <w:lang w:val="hr-HR"/>
        </w:rPr>
        <w:t>2</w:t>
      </w:r>
      <w:r w:rsidR="000C60BC" w:rsidRPr="00D53156">
        <w:rPr>
          <w:lang w:val="hr-HR"/>
        </w:rPr>
        <w:t>, 1455/8-oranica A. Hebranga s 2026 m</w:t>
      </w:r>
      <w:r w:rsidR="000C60BC" w:rsidRPr="00D53156">
        <w:rPr>
          <w:vertAlign w:val="superscript"/>
          <w:lang w:val="hr-HR"/>
        </w:rPr>
        <w:t>2</w:t>
      </w:r>
      <w:r w:rsidR="000C60BC" w:rsidRPr="00D53156">
        <w:rPr>
          <w:lang w:val="hr-HR"/>
        </w:rPr>
        <w:t xml:space="preserve"> i 1455/12-oranica A. Hebranga s 2346 m</w:t>
      </w:r>
      <w:r w:rsidR="000C60BC" w:rsidRPr="00D53156">
        <w:rPr>
          <w:vertAlign w:val="superscript"/>
          <w:lang w:val="hr-HR"/>
        </w:rPr>
        <w:t>2</w:t>
      </w:r>
      <w:r w:rsidR="00AE0045" w:rsidRPr="00D53156">
        <w:rPr>
          <w:lang w:val="hr-HR"/>
        </w:rPr>
        <w:t>,</w:t>
      </w:r>
    </w:p>
    <w:p w:rsidRDefault="00352118" w:rsidP="00352118" w:rsidR="00352118">
      <w:pPr>
        <w:ind w:left="1985"/>
      </w:pPr>
    </w:p>
    <w:p w:rsidRDefault="0056068B" w:rsidP="007C6CE2" w:rsidR="00F709C5">
      <w:pPr>
        <w:ind w:left="1425"/>
        <w:jc w:val="both"/>
      </w:pPr>
      <w:r>
        <w:t xml:space="preserve"> </w:t>
      </w:r>
      <w:r w:rsidR="007C6CE2">
        <w:t>u</w:t>
      </w:r>
      <w:r w:rsidR="006E6893">
        <w:t xml:space="preserve"> stečajno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0C60BC" w:rsidRPr="000C60BC">
        <w:t>EUROMES d.o.o. proizvodnja, trgovina i usluge u stečaju, Đakovo, Andrije Hebranga 102, MBS 030089070, OIB 38851490184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AE0045" w:rsidP="004E72BF" w:rsidR="008B2B3D" w:rsidRPr="00BC13A8">
      <w:pPr>
        <w:jc w:val="center"/>
        <w:rPr>
          <w:bCs/>
        </w:rPr>
      </w:pPr>
      <w:r w:rsidRPr="00BC13A8">
        <w:rPr>
          <w:bCs/>
        </w:rPr>
        <w:t>14</w:t>
      </w:r>
      <w:r w:rsidR="00404556" w:rsidRPr="00BC13A8">
        <w:rPr>
          <w:bCs/>
        </w:rPr>
        <w:t xml:space="preserve">. </w:t>
      </w:r>
      <w:r w:rsidRPr="00BC13A8">
        <w:rPr>
          <w:bCs/>
        </w:rPr>
        <w:t>ožujka</w:t>
      </w:r>
      <w:r w:rsidR="000F6BB7" w:rsidRPr="00BC13A8">
        <w:rPr>
          <w:bCs/>
        </w:rPr>
        <w:t xml:space="preserve"> </w:t>
      </w:r>
      <w:r w:rsidR="008B2B3D" w:rsidRPr="00BC13A8">
        <w:rPr>
          <w:bCs/>
        </w:rPr>
        <w:t>20</w:t>
      </w:r>
      <w:r w:rsidR="008951DA" w:rsidRPr="00BC13A8">
        <w:rPr>
          <w:bCs/>
        </w:rPr>
        <w:t>1</w:t>
      </w:r>
      <w:r w:rsidR="00825453" w:rsidRPr="00BC13A8">
        <w:rPr>
          <w:bCs/>
        </w:rPr>
        <w:t>7</w:t>
      </w:r>
      <w:r w:rsidR="008B2B3D" w:rsidRPr="00BC13A8">
        <w:rPr>
          <w:bCs/>
        </w:rPr>
        <w:t xml:space="preserve">. godine u </w:t>
      </w:r>
      <w:r w:rsidR="00BC13A8" w:rsidRPr="00BC13A8">
        <w:rPr>
          <w:bCs/>
        </w:rPr>
        <w:t>10</w:t>
      </w:r>
      <w:r w:rsidR="008B2B3D" w:rsidRPr="00BC13A8">
        <w:rPr>
          <w:bCs/>
        </w:rPr>
        <w:t>,</w:t>
      </w:r>
      <w:r w:rsidR="007C6CE2" w:rsidRPr="00BC13A8">
        <w:rPr>
          <w:bCs/>
        </w:rPr>
        <w:t>0</w:t>
      </w:r>
      <w:r w:rsidR="00BA6E35" w:rsidRPr="00BC13A8">
        <w:rPr>
          <w:bCs/>
        </w:rPr>
        <w:t>0</w:t>
      </w:r>
      <w:r w:rsidR="008B2B3D" w:rsidRPr="00BC13A8">
        <w:rPr>
          <w:bCs/>
        </w:rPr>
        <w:t xml:space="preserve"> sati,</w:t>
      </w:r>
    </w:p>
    <w:p w:rsidRDefault="008B2B3D" w:rsidR="008B2B3D" w:rsidRPr="00BC13A8">
      <w:pPr>
        <w:jc w:val="center"/>
        <w:rPr>
          <w:bCs/>
        </w:rPr>
      </w:pPr>
      <w:r w:rsidRPr="00BC13A8">
        <w:rPr>
          <w:bCs/>
        </w:rPr>
        <w:t>u prostorijama Trgovačkog suda u Osijeku,</w:t>
      </w:r>
    </w:p>
    <w:p w:rsidRDefault="008B2B3D" w:rsidP="00F709C5" w:rsidR="002F0D0A" w:rsidRPr="00BC13A8">
      <w:pPr>
        <w:jc w:val="center"/>
        <w:rPr>
          <w:bCs/>
        </w:rPr>
      </w:pPr>
      <w:r w:rsidRPr="00BC13A8">
        <w:rPr>
          <w:bCs/>
        </w:rPr>
        <w:t xml:space="preserve">Zagrebačka br. 2, soba broj </w:t>
      </w:r>
      <w:r w:rsidR="00352118" w:rsidRPr="00BC13A8">
        <w:rPr>
          <w:bCs/>
        </w:rPr>
        <w:t>39</w:t>
      </w:r>
      <w:r w:rsidRPr="00BC13A8">
        <w:rPr>
          <w:bCs/>
        </w:rPr>
        <w:t>/I</w:t>
      </w:r>
      <w:r w:rsidR="00352118" w:rsidRPr="00BC13A8">
        <w:rPr>
          <w:bCs/>
        </w:rPr>
        <w:t>I</w:t>
      </w:r>
      <w:r w:rsidRPr="00BC13A8">
        <w:rPr>
          <w:bCs/>
        </w:rPr>
        <w:t>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</w:t>
      </w:r>
      <w:r w:rsidR="00041C3A">
        <w:t>Ovršnog zakona (NN 112/12, 25/1, 93/14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844586">
        <w:rPr>
          <w:b w:val="false"/>
        </w:rPr>
        <w:t>2</w:t>
      </w:r>
      <w:r w:rsidR="00BC13A8">
        <w:rPr>
          <w:b w:val="false"/>
        </w:rPr>
        <w:t>8</w:t>
      </w:r>
      <w:r w:rsidR="00007F7A" w:rsidRPr="007C6CE2">
        <w:rPr>
          <w:b w:val="false"/>
        </w:rPr>
        <w:t xml:space="preserve">. </w:t>
      </w:r>
      <w:r w:rsidR="00844586">
        <w:rPr>
          <w:b w:val="false"/>
        </w:rPr>
        <w:t>veljače</w:t>
      </w:r>
      <w:r w:rsidR="00007F7A" w:rsidRPr="007C6CE2">
        <w:rPr>
          <w:b w:val="false"/>
        </w:rPr>
        <w:t xml:space="preserve"> 201</w:t>
      </w:r>
      <w:r w:rsidR="00352118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44586" w:rsidP="00844586" w:rsidR="00844586" w:rsidRPr="009431C5">
      <w:r w:rsidRPr="009431C5">
        <w:t>D N A :</w:t>
      </w:r>
    </w:p>
    <w:p w:rsidRDefault="00844586" w:rsidP="00844586" w:rsidR="00844586">
      <w:pPr>
        <w:numPr>
          <w:ilvl w:val="0"/>
          <w:numId w:val="17"/>
        </w:numPr>
      </w:pPr>
      <w:r>
        <w:t>Stečajn</w:t>
      </w:r>
      <w:r w:rsidR="00BC13A8">
        <w:t>i</w:t>
      </w:r>
      <w:r>
        <w:t xml:space="preserve"> upravitelj </w:t>
      </w:r>
      <w:r w:rsidR="00BC13A8">
        <w:t>Dragutin Romić</w:t>
      </w:r>
    </w:p>
    <w:p w:rsidRDefault="00BC13A8" w:rsidP="00BC13A8" w:rsidR="00BC13A8">
      <w:pPr>
        <w:numPr>
          <w:ilvl w:val="0"/>
          <w:numId w:val="17"/>
        </w:numPr>
      </w:pPr>
      <w:r>
        <w:t>HBOR Zagreb</w:t>
      </w:r>
    </w:p>
    <w:p w:rsidRDefault="00BC13A8" w:rsidP="00BC13A8" w:rsidR="00BC13A8">
      <w:pPr>
        <w:numPr>
          <w:ilvl w:val="0"/>
          <w:numId w:val="17"/>
        </w:numPr>
      </w:pPr>
      <w:r>
        <w:t>ŽDO GUO Osijek</w:t>
      </w:r>
    </w:p>
    <w:p w:rsidRDefault="00844586" w:rsidP="00844586" w:rsidR="008B2B3D" w:rsidRPr="00BC13A8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128C" w:rsidR="008B2B3D" w:rsidRPr="00BC13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3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407515" w:rsidRPr="00407515">
      <w:t>14 St-701/16-34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1">
    <w:nsid w:val="578F46DD"/>
    <w:multiLevelType w:val="hybridMultilevel"/>
    <w:tmpl w:val="95C670EA"/>
    <w:lvl w:tplc="041A0011" w:ilvl="0">
      <w:start w:val="1"/>
      <w:numFmt w:val="decimal"/>
      <w:lvlText w:val="%1)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12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6"/>
  </w:num>
  <w:num w:numId="5">
    <w:abstractNumId w:val="5"/>
  </w:num>
  <w:num w:numId="6">
    <w:abstractNumId w:val="12"/>
  </w:num>
  <w:num w:numId="7">
    <w:abstractNumId w:val="15"/>
  </w:num>
  <w:num w:numId="8">
    <w:abstractNumId w:val="13"/>
  </w:num>
  <w:num w:numId="9">
    <w:abstractNumId w:val="14"/>
  </w:num>
  <w:num w:numId="10">
    <w:abstractNumId w:val="7"/>
  </w:num>
  <w:num w:numId="11">
    <w:abstractNumId w:val="9"/>
  </w:num>
  <w:num w:numId="12">
    <w:abstractNumId w:val="0"/>
  </w:num>
  <w:num w:numId="13">
    <w:abstractNumId w:val="1"/>
  </w:num>
  <w:num w:numId="14">
    <w:abstractNumId w:val="11"/>
  </w:num>
  <w:num w:numId="15">
    <w:abstractNumId w:val="17"/>
  </w:num>
  <w:num w:numId="16">
    <w:abstractNumId w:val="2"/>
  </w:num>
  <w:num w:numId="17">
    <w:abstractNumId w:val="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27203"/>
    <w:rsid w:val="00030560"/>
    <w:rsid w:val="00030A61"/>
    <w:rsid w:val="00033D38"/>
    <w:rsid w:val="00040899"/>
    <w:rsid w:val="00041C3A"/>
    <w:rsid w:val="000472E5"/>
    <w:rsid w:val="000504E9"/>
    <w:rsid w:val="00050D75"/>
    <w:rsid w:val="000616ED"/>
    <w:rsid w:val="0006190F"/>
    <w:rsid w:val="000B2B77"/>
    <w:rsid w:val="000C3F74"/>
    <w:rsid w:val="000C60BC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B7BA7"/>
    <w:rsid w:val="001C5B14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51520"/>
    <w:rsid w:val="00260BE9"/>
    <w:rsid w:val="00277958"/>
    <w:rsid w:val="0028382D"/>
    <w:rsid w:val="00285F51"/>
    <w:rsid w:val="0029145B"/>
    <w:rsid w:val="00296106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118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07515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4E0B"/>
    <w:rsid w:val="00682992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5D5C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25453"/>
    <w:rsid w:val="00844586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242C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25FF"/>
    <w:rsid w:val="009D4F6A"/>
    <w:rsid w:val="009D70DF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363"/>
    <w:rsid w:val="00AA6E0B"/>
    <w:rsid w:val="00AC49D0"/>
    <w:rsid w:val="00AD4313"/>
    <w:rsid w:val="00AD68BE"/>
    <w:rsid w:val="00AD69AB"/>
    <w:rsid w:val="00AE0045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516D"/>
    <w:rsid w:val="00BA51DE"/>
    <w:rsid w:val="00BA6E35"/>
    <w:rsid w:val="00BB379E"/>
    <w:rsid w:val="00BC13A8"/>
    <w:rsid w:val="00BC2055"/>
    <w:rsid w:val="00BC4A1A"/>
    <w:rsid w:val="00BD1193"/>
    <w:rsid w:val="00BF2B66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156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true" w:styleId="Bezproreda1" w:type="paragraph">
    <w:name w:val="Bez proreda1"/>
    <w:qFormat/>
    <w:rsid w:val="00682992"/>
    <w:rPr>
      <w:rFonts w:eastAsia="Calibri" w:hAnsi="Calibri" w:ascii="Calibri"/>
      <w:sz w:val="22"/>
    </w:rPr>
  </w:style>
  <w:style w:styleId="Odlomakpopisa" w:type="paragraph">
    <w:name w:val="List Paragraph"/>
    <w:basedOn w:val="Normal"/>
    <w:link w:val="OdlomakpopisaChar"/>
    <w:uiPriority w:val="34"/>
    <w:qFormat/>
    <w:rsid w:val="000C60BC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0C60B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63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A63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63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3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3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1" w:styleId="Bezproreda1" w:type="paragraph">
    <w:name w:val="Bez proreda1"/>
    <w:qFormat/>
    <w:rsid w:val="00682992"/>
    <w:rPr>
      <w:rFonts w:ascii="Calibri" w:eastAsia="Calibri" w:hAnsi="Calibri"/>
      <w:sz w:val="22"/>
    </w:rPr>
  </w:style>
  <w:style w:styleId="Odlomakpopisa" w:type="paragraph">
    <w:name w:val="List Paragraph"/>
    <w:basedOn w:val="Normal"/>
    <w:link w:val="OdlomakpopisaChar"/>
    <w:uiPriority w:val="34"/>
    <w:qFormat/>
    <w:rsid w:val="000C60BC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0C60B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A63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A63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63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3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3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</izvorni_sadrzaj>
    <derivirana_varijabla naziv="DomainObject.Predmet.OstaliListFormated_1">
      <item>ŽDO GUO Osijek</item>
      <item>Dragutin Romić</item>
      <item>Tomislav Blažević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</izvorni_sadrzaj>
    <derivirana_varijabla naziv="DomainObject.Predmet.OstaliListFormatedOIB_1">
      <item>ŽDO GUO Osijek</item>
      <item>Dragutin Romić, OIB 07423571519</item>
      <item>Tomislav Blažević, OIB 85488022813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</derivirana_varijabla>
  </DomainObject.Predmet.OstaliListFormatedWithAdressOIB>
  <DomainObject.Predmet.OstaliListNazivFormated>
    <izvorni_sadrzaj>
      <item>ŽDO GUO Osijek</item>
      <item>Dragutin Romić</item>
      <item>Tomislav Blažević</item>
    </izvorni_sadrzaj>
    <derivirana_varijabla naziv="DomainObject.Predmet.OstaliListNazivFormated_1">
      <item>ŽDO GUO Osijek</item>
      <item>Dragutin Romić</item>
      <item>Tomislav Blažević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</izvorni_sadrzaj>
    <derivirana_varijabla naziv="DomainObject.Predmet.OstaliListNazivFormatedOIB_1">
      <item>ŽDO GUO Osijek</item>
      <item>Dragutin Romić, OIB 07423571519</item>
      <item>Tomislav Blažević, OIB 85488022813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39A7B-18A3-4832-99A7-F0356629E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233</properties:Words>
  <properties:Characters>1195</properties:Characters>
  <properties:Lines>49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2017-01-13T10:05:00Z</dcterms:created>
  <dc:creator>banka</dc:creator>
  <cp:lastModifiedBy>Elizabeta Đeke</cp:lastModifiedBy>
  <cp:lastPrinted>2017-02-22T10:20:00Z</cp:lastPrinted>
  <dcterms:modified xmlns:xsi="http://www.w3.org/2001/XMLSchema-instance" xsi:type="dcterms:W3CDTF">2017-02-28T13:24:00Z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