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a025" w14:paraId="d4ca025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9018C2">
        <w:rPr>
          <w:szCs w:val="24"/>
          <w:lang w:val="hr-HR"/>
        </w:rPr>
        <w:t>58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7A44AA">
        <w:rPr>
          <w:lang w:val="hr-HR"/>
        </w:rPr>
        <w:t xml:space="preserve">RAJ društvo s ograničenom odgovornošću za proizvodnju drvne galanterije, trgovinu i usluge, Virovitica, Svetog Trojstva  83, </w:t>
      </w:r>
      <w:r w:rsidR="007A44AA" w:rsidRPr="000664E3">
        <w:rPr>
          <w:lang w:val="hr-HR"/>
        </w:rPr>
        <w:t>MB</w:t>
      </w:r>
      <w:r w:rsidR="007A44AA">
        <w:rPr>
          <w:lang w:val="hr-HR"/>
        </w:rPr>
        <w:t>S: 010010141, OIB: 71120271735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8F6F4D">
        <w:rPr>
          <w:lang w:val="hr-HR"/>
        </w:rPr>
        <w:t>15</w:t>
      </w:r>
      <w:r w:rsidR="00230207">
        <w:rPr>
          <w:lang w:val="hr-HR"/>
        </w:rPr>
        <w:t xml:space="preserve">. </w:t>
      </w:r>
      <w:r w:rsidR="00811B13">
        <w:rPr>
          <w:lang w:val="hr-HR"/>
        </w:rPr>
        <w:t>ožujka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7A44AA">
        <w:rPr>
          <w:lang w:val="hr-HR"/>
        </w:rPr>
        <w:t xml:space="preserve">RAJ društvo s ograničenom odgovornošću za proizvodnju drvne galanterije, trgovinu i usluge, Virovitica, Svetog Trojstva  83, </w:t>
      </w:r>
      <w:r w:rsidR="007A44AA" w:rsidRPr="000664E3">
        <w:rPr>
          <w:lang w:val="hr-HR"/>
        </w:rPr>
        <w:t>MB</w:t>
      </w:r>
      <w:r w:rsidR="007A44AA">
        <w:rPr>
          <w:lang w:val="hr-HR"/>
        </w:rPr>
        <w:t>S: 010010141, OIB: 71120271735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7A44AA">
        <w:rPr>
          <w:szCs w:val="24"/>
          <w:lang w:val="hr-HR"/>
        </w:rPr>
        <w:t>IVAN HUDOLETNJAK</w:t>
      </w:r>
      <w:r w:rsidR="009018C2">
        <w:rPr>
          <w:szCs w:val="24"/>
          <w:lang w:val="hr-HR"/>
        </w:rPr>
        <w:t xml:space="preserve">, </w:t>
      </w:r>
      <w:r w:rsidR="007A44AA">
        <w:rPr>
          <w:szCs w:val="24"/>
          <w:lang w:val="hr-HR"/>
        </w:rPr>
        <w:t>Ivanec</w:t>
      </w:r>
      <w:r w:rsidR="009018C2">
        <w:rPr>
          <w:szCs w:val="24"/>
          <w:lang w:val="hr-HR"/>
        </w:rPr>
        <w:t xml:space="preserve">, </w:t>
      </w:r>
      <w:r w:rsidR="007A44AA">
        <w:rPr>
          <w:szCs w:val="24"/>
          <w:lang w:val="hr-HR"/>
        </w:rPr>
        <w:t>Zavojna ulica 3</w:t>
      </w:r>
      <w:r w:rsidR="009018C2">
        <w:rPr>
          <w:szCs w:val="24"/>
          <w:lang w:val="hr-HR"/>
        </w:rPr>
        <w:t xml:space="preserve">, OIB: </w:t>
      </w:r>
      <w:r w:rsidR="007A44AA">
        <w:rPr>
          <w:szCs w:val="24"/>
          <w:lang w:val="hr-HR"/>
        </w:rPr>
        <w:t>80924395653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8F6F4D">
        <w:rPr>
          <w:lang w:val="hr-HR"/>
        </w:rPr>
        <w:t xml:space="preserve"> </w:t>
      </w:r>
      <w:r w:rsidR="007A44AA">
        <w:rPr>
          <w:lang w:val="hr-HR"/>
        </w:rPr>
        <w:t xml:space="preserve">RAJ društvo s ograničenom odgovornošću za proizvodnju drvne galanterije, trgovinu i usluge, Virovitica, Svetog Trojstva  83, </w:t>
      </w:r>
      <w:r w:rsidR="007A44AA" w:rsidRPr="000664E3">
        <w:rPr>
          <w:lang w:val="hr-HR"/>
        </w:rPr>
        <w:t>MB</w:t>
      </w:r>
      <w:r w:rsidR="007A44AA">
        <w:rPr>
          <w:lang w:val="hr-HR"/>
        </w:rPr>
        <w:t>S: 010010141, OIB: 71120271735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8F6F4D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11B13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F6F4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A6C04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A6C04">
        <w:rPr>
          <w:rFonts w:cs="Times New Roman" w:eastAsia="Times New Roman" w:hAnsi="Times New Roman" w:ascii="Times New Roman"/>
          <w:sz w:val="24"/>
          <w:szCs w:val="24"/>
          <w:lang w:eastAsia="hr-HR"/>
        </w:rPr>
        <w:t>35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7A44AA">
        <w:rPr>
          <w:szCs w:val="24"/>
          <w:lang w:val="hr-HR"/>
        </w:rPr>
        <w:t>63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9018C2">
        <w:rPr>
          <w:szCs w:val="24"/>
          <w:lang w:val="hr-HR"/>
        </w:rPr>
        <w:t>26. siječnja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 xml:space="preserve">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8F6F4D">
        <w:rPr>
          <w:szCs w:val="24"/>
          <w:lang w:val="hr-HR"/>
        </w:rPr>
        <w:t>15</w:t>
      </w:r>
      <w:r w:rsidR="00811B13">
        <w:rPr>
          <w:szCs w:val="24"/>
          <w:lang w:val="hr-HR"/>
        </w:rPr>
        <w:t>.</w:t>
      </w:r>
      <w:r w:rsidR="00230207">
        <w:rPr>
          <w:szCs w:val="24"/>
          <w:lang w:val="hr-HR"/>
        </w:rPr>
        <w:t xml:space="preserve"> </w:t>
      </w:r>
      <w:r w:rsidR="00811B13">
        <w:rPr>
          <w:szCs w:val="24"/>
          <w:lang w:val="hr-HR"/>
        </w:rPr>
        <w:t>ožujka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8F6F4D">
        <w:rPr>
          <w:szCs w:val="24"/>
          <w:lang w:val="hr-HR"/>
        </w:rPr>
        <w:t>15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811B13">
        <w:rPr>
          <w:szCs w:val="24"/>
          <w:lang w:val="hr-HR"/>
        </w:rPr>
        <w:t>3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0C6" w:rsidR="009160C6">
      <w:r>
        <w:separator/>
      </w:r>
    </w:p>
  </w:endnote>
  <w:endnote w:id="0" w:type="continuationSeparator">
    <w:p w:rsidRDefault="009160C6" w:rsidR="00916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0C6" w:rsidR="009160C6">
      <w:r>
        <w:separator/>
      </w:r>
    </w:p>
  </w:footnote>
  <w:footnote w:id="0" w:type="continuationSeparator">
    <w:p w:rsidRDefault="009160C6" w:rsidR="009160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6C0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7A44AA">
      <w:t>63</w:t>
    </w:r>
    <w:r w:rsidR="00864F33">
      <w:t>/201</w:t>
    </w:r>
    <w:r w:rsidR="008F6F4D">
      <w:t>6</w:t>
    </w:r>
    <w:r w:rsidR="00864F33">
      <w:t>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554EA"/>
    <w:rsid w:val="00271286"/>
    <w:rsid w:val="002733CA"/>
    <w:rsid w:val="002C09EB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91BA5"/>
    <w:rsid w:val="005A2447"/>
    <w:rsid w:val="005A6A0A"/>
    <w:rsid w:val="005A6C04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A44AA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317E"/>
    <w:rsid w:val="009546FE"/>
    <w:rsid w:val="00955306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531CB"/>
    <w:rsid w:val="00A60269"/>
    <w:rsid w:val="00A7155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A6C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C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C0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C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C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A6C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C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C0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C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C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St-63/2016</izvorni_sadrzaj>
    <derivirana_varijabla naziv="DomainObject.Predmet.OznakaBroj_1">St-63/2016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 društvo s ograničenom odgovornošću za proizvodnju drvne galanterije, trgovinu i usluge, Virovitica zastupanog po punomoćniku Ivan Rajnović</izvorni_sadrzaj>
    <derivirana_varijabla naziv="DomainObject.Predmet.ProtustrankaFormated_1">  RAJ društvo s ograničenom odgovornošću za proizvodnju drvne galanterije, trgovinu i usluge, Virovitica zastupanog po punomoćniku Ivan Rajnović</derivirana_varijabla>
  </DomainObject.Predmet.ProtustrankaFormated>
  <DomainObject.Predmet.ProtustrankaFormatedOIB>
    <izvorni_sadrzaj>  RAJ društvo s ograničenom odgovornošću za proizvodnju drvne galanterije, trgovinu i usluge, Virovitica, OIB 71120271735 zastupanog po punomoćniku Ivan Rajnović</izvorni_sadrzaj>
    <derivirana_varijabla naziv="DomainObject.Predmet.ProtustrankaFormatedOIB_1">  RAJ društvo s ograničenom odgovornošću za proizvodnju drvne galanterije, trgovinu i usluge, Virovitica, OIB 71120271735 zastupanog po punomoćniku Ivan Rajnović</derivirana_varijabla>
  </DomainObject.Predmet.ProtustrankaFormatedOIB>
  <DomainObject.Predmet.ProtustrankaFormatedWithAdress>
    <izvorni_sadrzaj> RAJ društvo s ograničenom odgovornošću za proizvodnju drvne galanterije, trgovinu i usluge, Virovitica, Svetog Trojstva 83, 33000 Virovitica zastupanog po punomoćniku Ivan Rajnović</izvorni_sadrzaj>
    <derivirana_varijabla naziv="DomainObject.Predmet.ProtustrankaFormatedWithAdress_1"> RAJ društvo s ograničenom odgovornošću za proizvodnju drvne galanterije, trgovinu i usluge, Virovitica, Svetog Trojstva 83, 33000 Virovitica zastupanog po punomoćniku Ivan Rajnović</derivirana_varijabla>
  </DomainObject.Predmet.ProtustrankaFormatedWithAdress>
  <DomainObject.Predmet.ProtustrankaFormatedWithAdressOIB>
    <izvorni_sadrzaj> RAJ društvo s ograničenom odgovornošću za proizvodnju drvne galanterije, trgovinu i usluge, Virovitica, OIB 71120271735, Svetog Trojstva 83, 33000 Virovitica zastupanog po punomoćniku Ivan Rajnović</izvorni_sadrzaj>
    <derivirana_varijabla naziv="DomainObject.Predmet.ProtustrankaFormatedWithAdressOIB_1"> RAJ društvo s ograničenom odgovornošću za proizvodnju drvne galanterije, trgovinu i usluge, Virovitica, OIB 71120271735, Svetog Trojstva 83, 33000 Virovitica zastupanog po punomoćniku Ivan Rajnović</derivirana_varijabla>
  </DomainObject.Predmet.ProtustrankaFormatedWithAdressOIB>
  <DomainObject.Predmet.ProtustrankaWithAdress>
    <izvorni_sadrzaj>RAJ društvo s ograničenom odgovornošću za proizvodnju drvne galanterije, trgovinu i usluge, Virovitica Svetog Trojstva 83, 33000 Virovitica</izvorni_sadrzaj>
    <derivirana_varijabla naziv="DomainObject.Predmet.ProtustrankaWithAdress_1">RAJ društvo s ograničenom odgovornošću za proizvodnju drvne galanterije, trgovinu i usluge, Virovitica Svetog Trojstva 83, 33000 Virovitica</derivirana_varijabla>
  </DomainObject.Predmet.ProtustrankaWithAdress>
  <DomainObject.Predmet.ProtustrankaWithAdressOIB>
    <izvorni_sadrzaj>RAJ društvo s ograničenom odgovornošću za proizvodnju drvne galanterije, trgovinu i usluge, Virovitica, OIB 71120271735, Svetog Trojstva 83, 33000 Virovitica</izvorni_sadrzaj>
    <derivirana_varijabla naziv="DomainObject.Predmet.ProtustrankaWithAdressOIB_1">RAJ društvo s ograničenom odgovornošću za proizvodnju drvne galanterije, trgovinu i usluge, Virovitica, OIB 71120271735, Svetog Trojstva 83, 33000 Virovitica</derivirana_varijabla>
  </DomainObject.Predmet.ProtustrankaWithAdressOIB>
  <DomainObject.Predmet.ProtustrankaNazivFormated>
    <izvorni_sadrzaj>RAJ društvo s ograničenom odgovornošću za proizvodnju drvne galanterije, trgovinu i usluge, Virovitica</izvorni_sadrzaj>
    <derivirana_varijabla naziv="DomainObject.Predmet.ProtustrankaNazivFormated_1">RAJ društvo s ograničenom odgovornošću za proizvodnju drvne galanterije, trgovinu i usluge, Virovitica</derivirana_varijabla>
  </DomainObject.Predmet.ProtustrankaNazivFormated>
  <DomainObject.Predmet.ProtustrankaNazivFormatedOIB>
    <izvorni_sadrzaj>RAJ društvo s ograničenom odgovornošću za proizvodnju drvne galanterije, trgovinu i usluge, Virovitica, OIB 71120271735</izvorni_sadrzaj>
    <derivirana_varijabla naziv="DomainObject.Predmet.ProtustrankaNazivFormatedOIB_1">RAJ društvo s ograničenom odgovornošću za proizvodnju drvne galanterije, trgovinu i usluge, Virovitica, OIB 71120271735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RAJ društvo s ograničenom odgovornošću za proizvodnju drvne galanterije, trgovinu i usluge, Virovitica zastupanog po punomoćniku Ivan Rajnović</item>
    </izvorni_sadrzaj>
    <derivirana_varijabla naziv="DomainObject.Predmet.ProtuStrankaListFormated_1">
      <item>RAJ društvo s ograničenom odgovornošću za proizvodnju drvne galanterije, trgovinu i usluge, Virovitica zastupanog po punomoćniku Ivan Rajnović</item>
    </derivirana_varijabla>
  </DomainObject.Predmet.ProtuStrankaListFormated>
  <DomainObject.Predmet.ProtuStrankaListFormatedOIB>
    <izvorni_sadrzaj>
      <item>RAJ društvo s ograničenom odgovornošću za proizvodnju drvne galanterije, trgovinu i usluge, Virovitica, OIB 71120271735 zastupanog po punomoćniku Ivan Rajnović</item>
    </izvorni_sadrzaj>
    <derivirana_varijabla naziv="DomainObject.Predmet.ProtuStrankaListFormatedOIB_1">
      <item>RAJ društvo s ograničenom odgovornošću za proizvodnju drvne galanterije, trgovinu i usluge, Virovitica, OIB 71120271735 zastupanog po punomoćniku Ivan Rajnović</item>
    </derivirana_varijabla>
  </DomainObject.Predmet.ProtuStrankaListFormatedOIB>
  <DomainObject.Predmet.ProtuStrankaListFormatedWithAdress>
    <izvorni_sadrzaj>
      <item>RAJ društvo s ograničenom odgovornošću za proizvodnju drvne galanterije, trgovinu i usluge, Virovitica, Svetog Trojstva 83, 33000 Virovitica zastupanog po punomoćniku Ivan Rajnović</item>
    </izvorni_sadrzaj>
    <derivirana_varijabla naziv="DomainObject.Predmet.ProtuStrankaListFormatedWithAdress_1">
      <item>RAJ društvo s ograničenom odgovornošću za proizvodnju drvne galanterije, trgovinu i usluge, Virovitica, Svetog Trojstva 83, 33000 Virovitica zastupanog po punomoćniku Ivan Rajnović</item>
    </derivirana_varijabla>
  </DomainObject.Predmet.ProtuStrankaListFormatedWithAdress>
  <DomainObject.Predmet.ProtuStrankaListFormatedWithAdressOIB>
    <izvorni_sadrzaj>
      <item>RAJ društvo s ograničenom odgovornošću za proizvodnju drvne galanterije, trgovinu i usluge, Virovitica, OIB 71120271735, Svetog Trojstva 83, 33000 Virovitica zastupanog po punomoćniku Ivan Rajnović</item>
    </izvorni_sadrzaj>
    <derivirana_varijabla naziv="DomainObject.Predmet.ProtuStrankaListFormatedWithAdressOIB_1">
      <item>RAJ društvo s ograničenom odgovornošću za proizvodnju drvne galanterije, trgovinu i usluge, Virovitica, OIB 71120271735, Svetog Trojstva 83, 33000 Virovitica zastupanog po punomoćniku Ivan Rajnović</item>
    </derivirana_varijabla>
  </DomainObject.Predmet.ProtuStrankaListFormatedWithAdressOIB>
  <DomainObject.Predmet.ProtuStrankaListNazivFormated>
    <izvorni_sadrzaj>
      <item>RAJ društvo s ograničenom odgovornošću za proizvodnju drvne galanterije, trgovinu i usluge, Virovitica</item>
    </izvorni_sadrzaj>
    <derivirana_varijabla naziv="DomainObject.Predmet.ProtuStrankaListNazivFormated_1">
      <item>RAJ društvo s ograničenom odgovornošću za proizvodnju drvne galanterije, trgovinu i usluge, Virovitica</item>
    </derivirana_varijabla>
  </DomainObject.Predmet.ProtuStrankaListNazivFormated>
  <DomainObject.Predmet.ProtuStrankaListNazivFormatedOIB>
    <izvorni_sadrzaj>
      <item>RAJ društvo s ograničenom odgovornošću za proizvodnju drvne galanterije, trgovinu i usluge, Virovitica, OIB 71120271735</item>
    </izvorni_sadrzaj>
    <derivirana_varijabla naziv="DomainObject.Predmet.ProtuStrankaListNazivFormatedOIB_1">
      <item>RAJ društvo s ograničenom odgovornošću za proizvodnju drvne galanterije, trgovinu i usluge, Virovitica, OIB 71120271735</item>
    </derivirana_varijabla>
  </DomainObject.Predmet.ProtuStrankaListNazivFormatedOIB>
  <DomainObject.Predmet.OstaliListFormated>
    <izvorni_sadrzaj>
      <item>Ivan Rajnović punomoćnik sudionika u postupku RAJ društvo s ograničenom odgovornošću za proizvodnju drvne galanterije, trgovinu i usluge, Virovitica</item>
    </izvorni_sadrzaj>
    <derivirana_varijabla naziv="DomainObject.Predmet.OstaliListFormated_1">
      <item>Ivan Rajnović punomoćnik sudionika u postupku RAJ društvo s ograničenom odgovornošću za proizvodnju drvne galanterije, trgovinu i usluge, Virovitica</item>
    </derivirana_varijabla>
  </DomainObject.Predmet.OstaliListFormated>
  <DomainObject.Predmet.OstaliListFormatedOIB>
    <izvorni_sadrzaj>
      <item>Ivan Rajnović, OIB 02756363959 punomoćnik sudionika u postupku RAJ društvo s ograničenom odgovornošću za proizvodnju drvne galanterije, trgovinu i usluge, Virovitica</item>
    </izvorni_sadrzaj>
    <derivirana_varijabla naziv="DomainObject.Predmet.OstaliListFormatedOIB_1">
      <item>Ivan Rajnović, OIB 02756363959 punomoćnik sudionika u postupku RAJ društvo s ograničenom odgovornošću za proizvodnju drvne galanterije, trgovinu i usluge, Virovitica</item>
    </derivirana_varijabla>
  </DomainObject.Predmet.OstaliListFormatedOIB>
  <DomainObject.Predmet.OstaliListFormatedWithAdress>
    <izvorni_sadrzaj>
      <item>Ivan Rajnović, Svetog Trojstva 83, 33000 Milanovac punomoćnik sudionika u postupku RAJ društvo s ograničenom odgovornošću za proizvodnju drvne galanterije, trgovinu i usluge, Virovitica</item>
    </izvorni_sadrzaj>
    <derivirana_varijabla naziv="DomainObject.Predmet.OstaliListFormatedWithAdress_1">
      <item>Ivan Rajnović, Svetog Trojstva 83, 33000 Milanovac punomoćnik sudionika u postupku RAJ društvo s ograničenom odgovornošću za proizvodnju drvne galanterije, trgovinu i usluge, Virovitica</item>
    </derivirana_varijabla>
  </DomainObject.Predmet.OstaliListFormatedWithAdress>
  <DomainObject.Predmet.OstaliListFormatedWithAdressOIB>
    <izvorni_sadrzaj>
      <item>Ivan Rajnović, OIB 02756363959, Svetog Trojstva 83, 33000 Milanovac punomoćnik sudionika u postupku RAJ društvo s ograničenom odgovornošću za proizvodnju drvne galanterije, trgovinu i usluge, Virovitica</item>
    </izvorni_sadrzaj>
    <derivirana_varijabla naziv="DomainObject.Predmet.OstaliListFormatedWithAdressOIB_1">
      <item>Ivan Rajnović, OIB 02756363959, Svetog Trojstva 83, 33000 Milanovac punomoćnik sudionika u postupku RAJ društvo s ograničenom odgovornošću za proizvodnju drvne galanterije, trgovinu i usluge, Virovitica</item>
    </derivirana_varijabla>
  </DomainObject.Predmet.OstaliListFormatedWithAdressOIB>
  <DomainObject.Predmet.OstaliListNazivFormated>
    <izvorni_sadrzaj>
      <item>Ivan Rajnović</item>
    </izvorni_sadrzaj>
    <derivirana_varijabla naziv="DomainObject.Predmet.OstaliListNazivFormated_1">
      <item>Ivan Rajnović</item>
    </derivirana_varijabla>
  </DomainObject.Predmet.OstaliListNazivFormated>
  <DomainObject.Predmet.OstaliListNazivFormatedOIB>
    <izvorni_sadrzaj>
      <item>Ivan Rajnović, OIB 02756363959</item>
    </izvorni_sadrzaj>
    <derivirana_varijabla naziv="DomainObject.Predmet.OstaliListNazivFormatedOIB_1">
      <item>Ivan Rajnović, OIB 02756363959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RAJ društvo s ograničenom odgovornošću za proizvodnju drvne galanterije, trgovinu i usluge, Virovitica</izvorni_sadrzaj>
    <derivirana_varijabla naziv="DomainObject.Predmet.ProtustrankaIDrugi_1">RAJ društvo s ograničenom odgovornošću za proizvodnju drvne galanterije,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RAJ društvo s ograničenom odgovornošću za proizvodnju drvne galanterije, trgovinu i usluge, Virovitica, OIB 71120271735, Svetog Trojstva 83, 33000 Virovitica</izvorni_sadrzaj>
    <derivirana_varijabla naziv="DomainObject.Predmet.ProtustrankaIDrugiAdressOIB_1">RAJ društvo s ograničenom odgovornošću za proizvodnju drvne galanterije, trgovinu i usluge, Virovitica, OIB 71120271735, Svetog Trojstva 83,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RAJ društvo s ograničenom odgovornošću za proizvodnju drvne galanterije, trgovinu i usluge, Virovitica</item>
      <item>Ivan Rajnović</item>
    </izvorni_sadrzaj>
    <derivirana_varijabla naziv="DomainObject.Predmet.SudioniciListNaziv_1">
      <item>FINA, RC ZAGREB, Podružnica Bjelovar</item>
      <item>RAJ društvo s ograničenom odgovornošću za proizvodnju drvne galanterije, trgovinu i usluge, Virovitica</item>
      <item>Ivan Rajnović</item>
    </derivirana_varijabla>
  </DomainObject.Predmet.SudioniciListNaziv>
  <DomainObject.Predmet.SudioniciListAdressOIB>
    <izvorni_sadrzaj>
      <item>FINA, RC ZAGREB, Podružnica Bjelovar, OIB 85821130368, F. Supila 4,43000 Bjelovar</item>
      <item>RAJ društvo s ograničenom odgovornošću za proizvodnju drvne galanterije, trgovinu i usluge, Virovitica, OIB 71120271735, Svetog Trojstva 83,33000 Virovitica</item>
      <item>Ivan Rajnović, OIB 02756363959, Svetog Trojstva 83,33000 Milanovac</item>
    </izvorni_sadrzaj>
    <derivirana_varijabla naziv="DomainObject.Predmet.SudioniciListAdressOIB_1">
      <item>FINA, RC ZAGREB, Podružnica Bjelovar, OIB 85821130368, F. Supila 4,43000 Bjelovar</item>
      <item>RAJ društvo s ograničenom odgovornošću za proizvodnju drvne galanterije, trgovinu i usluge, Virovitica, OIB 71120271735, Svetog Trojstva 83,33000 Virovitica</item>
      <item>Ivan Rajnović, OIB 02756363959, Svetog Trojstva 83,33000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71120271735</item>
      <item>, OIB 02756363959</item>
    </izvorni_sadrzaj>
    <derivirana_varijabla naziv="DomainObject.Predmet.SudioniciListNazivOIB_1">
      <item>, OIB 85821130368</item>
      <item>, OIB 71120271735</item>
      <item>, OIB 02756363959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7ECD25-855C-42E7-BA12-ACBBFD9FE4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730</properties:Words>
  <properties:Characters>3954</properties:Characters>
  <properties:Lines>114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2016-03-15T11:18:00Z</dcterms:created>
  <dc:creator>553y7k3</dc:creator>
  <cp:lastModifiedBy>Miroslav Lovreković</cp:lastModifiedBy>
  <cp:lastPrinted>2016-02-17T13:45:00Z</cp:lastPrinted>
  <dcterms:modified xmlns:xsi="http://www.w3.org/2001/XMLSchema-instance" xsi:type="dcterms:W3CDTF">2016-03-15T11:31:00Z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