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ca7c" w14:paraId="fb6ca7c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3A7817">
        <w:t>5</w:t>
      </w:r>
      <w:r w:rsidR="00D43908">
        <w:t>478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D43908" w:rsidRPr="00D43908">
        <w:t>ROBIČKO - IJA jednostavno društvo s ograničenom odgovornošću za ugostiteljstvo, trgovinu i usluge, OIB:82177248728</w:t>
      </w:r>
      <w:r w:rsidR="00BC5677" w:rsidRPr="00BC5677">
        <w:t xml:space="preserve">, </w:t>
      </w:r>
      <w:r w:rsidR="00E57711">
        <w:t>10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43908" w:rsidRPr="00D43908">
        <w:t>ROBIČKO - IJA jednostavno društvo s ograničenom odgovornošću za ugostiteljstvo, trgovinu i usluge, OIB:82177248728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D43908" w:rsidRPr="00D43908">
        <w:t>IVAN ĆULIĆ, Križevci, Trg Josipa Jurja Strossmayera 25, OIB:28643153330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43908" w:rsidRPr="00D43908">
        <w:t>ROBIČKO - IJA jednostavno društvo s ograničenom odgovornošću za ugostiteljstvo, trgovinu i usluge, OIB:82177248728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D43908">
        <w:rPr>
          <w:noProof w:val="false"/>
        </w:rPr>
        <w:t>2.275,00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D43908">
        <w:rPr>
          <w:noProof w:val="false"/>
        </w:rPr>
        <w:t>17</w:t>
      </w:r>
      <w:r>
        <w:rPr>
          <w:noProof w:val="false"/>
        </w:rPr>
        <w:t xml:space="preserve">. </w:t>
      </w:r>
      <w:r w:rsidR="00D43908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3A7817">
        <w:rPr>
          <w:noProof w:val="false"/>
        </w:rPr>
        <w:t>8</w:t>
      </w:r>
      <w:r w:rsidR="00E57711">
        <w:rPr>
          <w:noProof w:val="false"/>
        </w:rPr>
        <w:t>3</w:t>
      </w:r>
      <w:r w:rsidR="00D43908">
        <w:rPr>
          <w:noProof w:val="false"/>
        </w:rPr>
        <w:t>4</w:t>
      </w:r>
      <w:r>
        <w:rPr>
          <w:noProof w:val="false"/>
        </w:rPr>
        <w:t xml:space="preserve"> dana te da blokada iznosi </w:t>
      </w:r>
      <w:r w:rsidR="00D43908">
        <w:rPr>
          <w:noProof w:val="false"/>
        </w:rPr>
        <w:t>175,00</w:t>
      </w:r>
      <w:r>
        <w:rPr>
          <w:noProof w:val="false"/>
        </w:rPr>
        <w:t xml:space="preserve"> kn</w:t>
      </w:r>
      <w:r w:rsidR="00D43908">
        <w:rPr>
          <w:noProof w:val="false"/>
        </w:rPr>
        <w:t xml:space="preserve"> te da je dužnik sve račune zatvorio 15. prosinca 2015.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3A7817">
        <w:t>5</w:t>
      </w:r>
      <w:r w:rsidR="00D43908">
        <w:t>478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E57711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0F6F35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0F6F35" w:rsidR="000F6F35">
      <w:r>
        <w:t>Za točnost otpravka - ovlašteni službenik</w:t>
      </w:r>
    </w:p>
    <w:p w:rsidRDefault="000F6F35" w:rsidR="000F6F35" w:rsidRPr="000504A6">
      <w:r>
        <w:tab/>
        <w:t xml:space="preserve">      </w:t>
      </w:r>
      <w:r w:rsidRPr="000E6531">
        <w:t>Ivana Stampf</w:t>
      </w:r>
    </w:p>
    <w:p w:rsidRDefault="001F1245" w:rsidP="000F6F35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F35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3A7817">
      <w:t>5</w:t>
    </w:r>
    <w:r w:rsidR="00D43908">
      <w:t>478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0F6F35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DF8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6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6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5478</izvorni_sadrzaj>
    <derivirana_varijabla naziv="DomainObject.Predmet.Broj_1">5478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St-5478/2015</izvorni_sadrzaj>
    <derivirana_varijabla naziv="DomainObject.Predmet.OznakaBroj_1">St-5478/2015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ROBIČKO - IJA j.d.o.o.</izvorni_sadrzaj>
    <derivirana_varijabla naziv="DomainObject.Predmet.ProtustrankaFormated_1">  ROBIČKO - IJA j.d.o.o.</derivirana_varijabla>
  </DomainObject.Predmet.ProtustrankaFormated>
  <DomainObject.Predmet.ProtustrankaFormatedOIB>
    <izvorni_sadrzaj>  ROBIČKO - IJA j.d.o.o., OIB 82177248728</izvorni_sadrzaj>
    <derivirana_varijabla naziv="DomainObject.Predmet.ProtustrankaFormatedOIB_1">  ROBIČKO - IJA j.d.o.o., OIB 82177248728</derivirana_varijabla>
  </DomainObject.Predmet.ProtustrankaFormatedOIB>
  <DomainObject.Predmet.ProtustrankaFormatedWithAdress>
    <izvorni_sadrzaj> ROBIČKO - IJA j.d.o.o., Vinogradska 11, 10340 Vrbovec</izvorni_sadrzaj>
    <derivirana_varijabla naziv="DomainObject.Predmet.ProtustrankaFormatedWithAdress_1"> ROBIČKO - IJA j.d.o.o., Vinogradska 11, 10340 Vrbovec</derivirana_varijabla>
  </DomainObject.Predmet.ProtustrankaFormatedWithAdress>
  <DomainObject.Predmet.ProtustrankaFormatedWithAdressOIB>
    <izvorni_sadrzaj> ROBIČKO - IJA j.d.o.o., OIB 82177248728, Vinogradska 11, 10340 Vrbovec</izvorni_sadrzaj>
    <derivirana_varijabla naziv="DomainObject.Predmet.ProtustrankaFormatedWithAdressOIB_1"> ROBIČKO - IJA j.d.o.o., OIB 82177248728, Vinogradska 11, 10340 Vrbovec</derivirana_varijabla>
  </DomainObject.Predmet.ProtustrankaFormatedWithAdressOIB>
  <DomainObject.Predmet.ProtustrankaWithAdress>
    <izvorni_sadrzaj>ROBIČKO - IJA j.d.o.o. Vinogradska 11, 10340 Vrbovec</izvorni_sadrzaj>
    <derivirana_varijabla naziv="DomainObject.Predmet.ProtustrankaWithAdress_1">ROBIČKO - IJA j.d.o.o. Vinogradska 11, 10340 Vrbovec</derivirana_varijabla>
  </DomainObject.Predmet.ProtustrankaWithAdress>
  <DomainObject.Predmet.ProtustrankaWithAdressOIB>
    <izvorni_sadrzaj>ROBIČKO - IJA j.d.o.o., OIB 82177248728, Vinogradska 11, 10340 Vrbovec</izvorni_sadrzaj>
    <derivirana_varijabla naziv="DomainObject.Predmet.ProtustrankaWithAdressOIB_1">ROBIČKO - IJA j.d.o.o., OIB 82177248728, Vinogradska 11, 10340 Vrbovec</derivirana_varijabla>
  </DomainObject.Predmet.ProtustrankaWithAdressOIB>
  <DomainObject.Predmet.ProtustrankaNazivFormated>
    <izvorni_sadrzaj>ROBIČKO - IJA j.d.o.o.</izvorni_sadrzaj>
    <derivirana_varijabla naziv="DomainObject.Predmet.ProtustrankaNazivFormated_1">ROBIČKO - IJA j.d.o.o.</derivirana_varijabla>
  </DomainObject.Predmet.ProtustrankaNazivFormated>
  <DomainObject.Predmet.ProtustrankaNazivFormatedOIB>
    <izvorni_sadrzaj>ROBIČKO - IJA j.d.o.o., OIB 82177248728</izvorni_sadrzaj>
    <derivirana_varijabla naziv="DomainObject.Predmet.ProtustrankaNazivFormatedOIB_1">ROBIČKO - IJA j.d.o.o., OIB 82177248728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ROBIČKO - IJA j.d.o.o.</item>
    </izvorni_sadrzaj>
    <derivirana_varijabla naziv="DomainObject.Predmet.ProtuStrankaListFormated_1">
      <item>ROBIČKO - IJA j.d.o.o.</item>
    </derivirana_varijabla>
  </DomainObject.Predmet.ProtuStrankaListFormated>
  <DomainObject.Predmet.ProtuStrankaListFormatedOIB>
    <izvorni_sadrzaj>
      <item>ROBIČKO - IJA j.d.o.o., OIB 82177248728</item>
    </izvorni_sadrzaj>
    <derivirana_varijabla naziv="DomainObject.Predmet.ProtuStrankaListFormatedOIB_1">
      <item>ROBIČKO - IJA j.d.o.o., OIB 82177248728</item>
    </derivirana_varijabla>
  </DomainObject.Predmet.ProtuStrankaListFormatedOIB>
  <DomainObject.Predmet.ProtuStrankaListFormatedWithAdress>
    <izvorni_sadrzaj>
      <item>ROBIČKO - IJA j.d.o.o., Vinogradska 11, 10340 Vrbovec</item>
    </izvorni_sadrzaj>
    <derivirana_varijabla naziv="DomainObject.Predmet.ProtuStrankaListFormatedWithAdress_1">
      <item>ROBIČKO - IJA j.d.o.o., Vinogradska 11, 10340 Vrbovec</item>
    </derivirana_varijabla>
  </DomainObject.Predmet.ProtuStrankaListFormatedWithAdress>
  <DomainObject.Predmet.ProtuStrankaListFormatedWithAdressOIB>
    <izvorni_sadrzaj>
      <item>ROBIČKO - IJA j.d.o.o., OIB 82177248728, Vinogradska 11, 10340 Vrbovec</item>
    </izvorni_sadrzaj>
    <derivirana_varijabla naziv="DomainObject.Predmet.ProtuStrankaListFormatedWithAdressOIB_1">
      <item>ROBIČKO - IJA j.d.o.o., OIB 82177248728, Vinogradska 11, 10340 Vrbovec</item>
    </derivirana_varijabla>
  </DomainObject.Predmet.ProtuStrankaListFormatedWithAdressOIB>
  <DomainObject.Predmet.ProtuStrankaListNazivFormated>
    <izvorni_sadrzaj>
      <item>ROBIČKO - IJA j.d.o.o.</item>
    </izvorni_sadrzaj>
    <derivirana_varijabla naziv="DomainObject.Predmet.ProtuStrankaListNazivFormated_1">
      <item>ROBIČKO - IJA j.d.o.o.</item>
    </derivirana_varijabla>
  </DomainObject.Predmet.ProtuStrankaListNazivFormated>
  <DomainObject.Predmet.ProtuStrankaListNazivFormatedOIB>
    <izvorni_sadrzaj>
      <item>ROBIČKO - IJA j.d.o.o., OIB 82177248728</item>
    </izvorni_sadrzaj>
    <derivirana_varijabla naziv="DomainObject.Predmet.ProtuStrankaListNazivFormatedOIB_1">
      <item>ROBIČKO - IJA j.d.o.o., OIB 82177248728</item>
    </derivirana_varijabla>
  </DomainObject.Predmet.ProtuStrankaListNazivFormatedOIB>
  <DomainObject.Predmet.OstaliListFormated>
    <izvorni_sadrzaj>
      <item>IVANKA FERENČAK</item>
    </izvorni_sadrzaj>
    <derivirana_varijabla naziv="DomainObject.Predmet.OstaliListFormated_1">
      <item>IVANKA FERENČAK</item>
    </derivirana_varijabla>
  </DomainObject.Predmet.OstaliListFormated>
  <DomainObject.Predmet.OstaliListFormatedOIB>
    <izvorni_sadrzaj>
      <item>IVANKA FERENČAK, OIB 81868365901</item>
    </izvorni_sadrzaj>
    <derivirana_varijabla naziv="DomainObject.Predmet.OstaliListFormatedOIB_1">
      <item>IVANKA FERENČAK, OIB 81868365901</item>
    </derivirana_varijabla>
  </DomainObject.Predmet.OstaliListFormatedOIB>
  <DomainObject.Predmet.OstaliListFormatedWithAdress>
    <izvorni_sadrzaj>
      <item>IVANKA FERENČAK, Vinogradska 11, 10340 Vrbovec</item>
    </izvorni_sadrzaj>
    <derivirana_varijabla naziv="DomainObject.Predmet.OstaliListFormatedWithAdress_1">
      <item>IVANKA FERENČAK, Vinogradska 11, 10340 Vrbovec</item>
    </derivirana_varijabla>
  </DomainObject.Predmet.OstaliListFormatedWithAdress>
  <DomainObject.Predmet.OstaliListFormatedWithAdressOIB>
    <izvorni_sadrzaj>
      <item>IVANKA FERENČAK, OIB 81868365901, Vinogradska 11, 10340 Vrbovec</item>
    </izvorni_sadrzaj>
    <derivirana_varijabla naziv="DomainObject.Predmet.OstaliListFormatedWithAdressOIB_1">
      <item>IVANKA FERENČAK, OIB 81868365901, Vinogradska 11, 10340 Vrbovec</item>
    </derivirana_varijabla>
  </DomainObject.Predmet.OstaliListFormatedWithAdressOIB>
  <DomainObject.Predmet.OstaliListNazivFormated>
    <izvorni_sadrzaj>
      <item>IVANKA FERENČAK</item>
    </izvorni_sadrzaj>
    <derivirana_varijabla naziv="DomainObject.Predmet.OstaliListNazivFormated_1">
      <item>IVANKA FERENČAK</item>
    </derivirana_varijabla>
  </DomainObject.Predmet.OstaliListNazivFormated>
  <DomainObject.Predmet.OstaliListNazivFormatedOIB>
    <izvorni_sadrzaj>
      <item>IVANKA FERENČAK, OIB 81868365901</item>
    </izvorni_sadrzaj>
    <derivirana_varijabla naziv="DomainObject.Predmet.OstaliListNazivFormatedOIB_1">
      <item>IVANKA FERENČAK, OIB 81868365901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ROBIČKO - IJA j.d.o.o.</izvorni_sadrzaj>
    <derivirana_varijabla naziv="DomainObject.Predmet.ProtustrankaIDrugi_1">ROBIČKO - 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ROBIČKO - IJA j.d.o.o., OIB 82177248728, Vinogradska 11, 10340 Vrbovec</izvorni_sadrzaj>
    <derivirana_varijabla naziv="DomainObject.Predmet.ProtustrankaIDrugiAdressOIB_1">ROBIČKO - IJA j.d.o.o., OIB 82177248728, Vinogradska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ROBIČKO - IJA j.d.o.o.</item>
      <item>FINA Regionalni centar Zagreb</item>
      <item>IVANKA FERENČAK</item>
      <item>Vjerovnici</item>
    </izvorni_sadrzaj>
    <derivirana_varijabla naziv="DomainObject.Predmet.SudioniciListNaziv_1">
      <item>ROBIČKO - IJA j.d.o.o.</item>
      <item>FINA Regionalni centar Zagreb</item>
      <item>IVANKA FERENČAK</item>
      <item>Vjerovnici</item>
    </derivirana_varijabla>
  </DomainObject.Predmet.SudioniciListNaziv>
  <DomainObject.Predmet.SudioniciListAdressOIB>
    <izvorni_sadrzaj>
      <item>ROBIČKO - IJA j.d.o.o., OIB 82177248728, Vinogradska 11,10340 Vrbovec</item>
      <item>FINA Regionalni centar Zagreb, OIB 85821130368, Trg svibanjskih žrtava 1995. 1,10000 Zagreb</item>
      <item>IVANKA FERENČAK, OIB 81868365901, Vinogradska 11,10340 Vrbovec</item>
      <item>Vjerovnici</item>
    </izvorni_sadrzaj>
    <derivirana_varijabla naziv="DomainObject.Predmet.SudioniciListAdressOIB_1">
      <item>ROBIČKO - IJA j.d.o.o., OIB 82177248728, Vinogradska 11,10340 Vrbovec</item>
      <item>FINA Regionalni centar Zagreb, OIB 85821130368, Trg svibanjskih žrtava 1995. 1,10000 Zagreb</item>
      <item>IVANKA FERENČAK, OIB 81868365901, Vinogradska 11,10340 Vrbovec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82177248728</item>
      <item>, OIB 85821130368</item>
      <item>, OIB 81868365901</item>
      <item>, OIB null</item>
    </izvorni_sadrzaj>
    <derivirana_varijabla naziv="DomainObject.Predmet.SudioniciListNazivOIB_1">
      <item>, OIB 82177248728</item>
      <item>, OIB 85821130368</item>
      <item>, OIB 81868365901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721</properties:Words>
  <properties:Characters>3979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2017-12-29T08:16:00Z</dcterms:created>
  <dc:creator>novakb</dc:creator>
  <cp:lastModifiedBy>Ivana Stampf</cp:lastModifiedBy>
  <cp:lastPrinted>2013-08-26T14:50:00Z</cp:lastPrinted>
  <dcterms:modified xmlns:xsi="http://www.w3.org/2001/XMLSchema-instance" xsi:type="dcterms:W3CDTF">2018-01-10T08:34:00Z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