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e453" w14:paraId="af9e453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04BAB">
        <w:t xml:space="preserve">6 </w:t>
      </w:r>
      <w:r>
        <w:t>St-</w:t>
      </w:r>
      <w:r w:rsidR="007D15B9">
        <w:t>1621/17-12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D15B9">
        <w:rPr>
          <w:b/>
        </w:rPr>
        <w:t xml:space="preserve">ŠAHOVSKI KLUB RANDEVU, Osijek, </w:t>
      </w:r>
      <w:proofErr w:type="spellStart"/>
      <w:r w:rsidR="007D15B9">
        <w:rPr>
          <w:b/>
        </w:rPr>
        <w:t>Šamačka</w:t>
      </w:r>
      <w:proofErr w:type="spellEnd"/>
      <w:r w:rsidR="007D15B9">
        <w:rPr>
          <w:b/>
        </w:rPr>
        <w:t xml:space="preserve"> 22, Registarski broj: 14003707, OIB: 83085775733</w:t>
      </w:r>
      <w:r w:rsidR="006139EC">
        <w:t xml:space="preserve">, </w:t>
      </w:r>
      <w:r w:rsidR="003B4C28">
        <w:t xml:space="preserve">dana </w:t>
      </w:r>
      <w:r w:rsidR="00B15CA8">
        <w:t>11. travnja</w:t>
      </w:r>
      <w:r w:rsidR="00AA2930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B15CA8" w:rsidR="00857D02">
      <w:pPr>
        <w:pStyle w:val="Tijeloteksta"/>
        <w:tabs>
          <w:tab w:pos="3315" w:val="left"/>
          <w:tab w:pos="5265" w:val="left"/>
          <w:tab w:pos="5655" w:val="left"/>
        </w:tabs>
      </w:pPr>
      <w:r>
        <w:tab/>
      </w:r>
      <w:r w:rsidR="009650C6">
        <w:tab/>
      </w:r>
      <w:r w:rsidR="00B15CA8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AA293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D15B9">
        <w:rPr>
          <w:b/>
        </w:rPr>
        <w:t xml:space="preserve">ŠAHOVSKI KLUB RANDEVU, Osijek, </w:t>
      </w:r>
      <w:proofErr w:type="spellStart"/>
      <w:r w:rsidR="007D15B9">
        <w:rPr>
          <w:b/>
        </w:rPr>
        <w:t>Šamačka</w:t>
      </w:r>
      <w:proofErr w:type="spellEnd"/>
      <w:r w:rsidR="007D15B9">
        <w:rPr>
          <w:b/>
        </w:rPr>
        <w:t xml:space="preserve"> 22, Registarski broj: 14003707, OIB: 83085775733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D15B9">
        <w:rPr>
          <w:b/>
        </w:rPr>
        <w:t>1621-17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15CA8">
        <w:rPr>
          <w:b/>
        </w:rPr>
        <w:t>17.650,00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  <w:rPr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  <w:rPr>
                <w:b/>
              </w:rPr>
            </w:pPr>
            <w:r>
              <w:rPr>
                <w:b/>
              </w:rP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proofErr w:type="spellStart"/>
            <w:r>
              <w:t>Troškak</w:t>
            </w:r>
            <w:proofErr w:type="spellEnd"/>
            <w:r>
              <w:t xml:space="preserve">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pPr>
              <w:jc w:val="right"/>
            </w:pPr>
            <w:r>
              <w:t>150,00 kn</w:t>
            </w:r>
          </w:p>
        </w:tc>
      </w:tr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pPr>
              <w:jc w:val="right"/>
            </w:pPr>
            <w:r>
              <w:t>500,00 kn</w:t>
            </w:r>
          </w:p>
        </w:tc>
      </w:tr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r>
              <w:t>Trošak usluge knjigovodstvenog servisa u bruto iznosu (za najmanje osam mjeseci)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pPr>
              <w:jc w:val="right"/>
            </w:pPr>
            <w:r>
              <w:t>8.000,00 kn</w:t>
            </w:r>
          </w:p>
        </w:tc>
      </w:tr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pPr>
              <w:jc w:val="right"/>
            </w:pPr>
            <w:r>
              <w:t>8.000,00 kn</w:t>
            </w:r>
          </w:p>
        </w:tc>
      </w:tr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D15B9" w:rsidR="007D15B9">
            <w:pPr>
              <w:jc w:val="right"/>
            </w:pPr>
            <w:r>
              <w:t>1.000,00 kn</w:t>
            </w:r>
          </w:p>
        </w:tc>
      </w:tr>
      <w:tr w:rsidTr="007D15B9" w:rsidR="007D15B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7D15B9" w:rsidR="007D15B9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D15B9" w:rsidR="007D15B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17.650,00 kn</w:t>
            </w:r>
            <w:r>
              <w:rPr>
                <w:b/>
              </w:rPr>
              <w:fldChar w:fldCharType="end"/>
            </w:r>
          </w:p>
        </w:tc>
      </w:tr>
    </w:tbl>
    <w:p w:rsidRDefault="00B15CA8" w:rsidP="00B15CA8" w:rsidR="00B15CA8">
      <w:pPr>
        <w:pStyle w:val="Odlomakpopisa"/>
        <w:ind w:left="705"/>
        <w:jc w:val="both"/>
      </w:pPr>
    </w:p>
    <w:p w:rsidRDefault="00B15CA8" w:rsidP="00B15CA8" w:rsidR="00B15CA8">
      <w:pPr>
        <w:pStyle w:val="Odlomakpopisa"/>
        <w:ind w:left="705"/>
        <w:jc w:val="both"/>
      </w:pPr>
    </w:p>
    <w:p w:rsidRDefault="009B61F0" w:rsidP="00AA2930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B15CA8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7D15B9" w:rsidP="00B15CA8" w:rsidR="007D15B9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7D15B9" w:rsidP="007D15B9" w:rsidR="007D15B9">
      <w:pPr>
        <w:jc w:val="right"/>
      </w:pPr>
      <w:r>
        <w:lastRenderedPageBreak/>
        <w:t>Broj: 6 St-1621/17-12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B15CA8">
      <w:pPr>
        <w:jc w:val="center"/>
      </w:pPr>
      <w:r w:rsidRPr="00B15CA8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7D15B9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D15B9">
        <w:t>29. studenog</w:t>
      </w:r>
      <w:r w:rsidR="00B15CA8">
        <w:t xml:space="preserve"> </w:t>
      </w:r>
      <w:r w:rsidR="006D52C1">
        <w:t>2017. g.</w:t>
      </w:r>
      <w:r w:rsidRPr="00DD2365">
        <w:t xml:space="preserve"> prijedlog za otvaranje stečajnog postupka nad dužnikom </w:t>
      </w:r>
      <w:r w:rsidR="007D15B9">
        <w:rPr>
          <w:b/>
        </w:rPr>
        <w:t xml:space="preserve">ŠAHOVSKI KLUB RANDEVU, Osijek, </w:t>
      </w:r>
      <w:proofErr w:type="spellStart"/>
      <w:r w:rsidR="007D15B9">
        <w:rPr>
          <w:b/>
        </w:rPr>
        <w:t>Šamačka</w:t>
      </w:r>
      <w:proofErr w:type="spellEnd"/>
      <w:r w:rsidR="007D15B9">
        <w:rPr>
          <w:b/>
        </w:rPr>
        <w:t xml:space="preserve"> 22, Registarski broj: 14003707, OIB: 83085775733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B15CA8">
        <w:t xml:space="preserve">6 </w:t>
      </w:r>
      <w:r>
        <w:t>St-</w:t>
      </w:r>
      <w:r w:rsidR="007D15B9">
        <w:t>1621/1-6 od 15</w:t>
      </w:r>
      <w:r w:rsidR="00B15CA8">
        <w:t>. veljače 2018</w:t>
      </w:r>
      <w:r>
        <w:t xml:space="preserve">. g., koje je usmeno iznio na ročištu održanom dana </w:t>
      </w:r>
      <w:r w:rsidR="00B15CA8">
        <w:t>11. travnja</w:t>
      </w:r>
      <w:r w:rsidR="00AA2930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15CA8">
        <w:t>17.650,00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15CA8">
        <w:t>11. travnja</w:t>
      </w:r>
      <w:r w:rsidR="00AA2930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D15B9">
        <w:t>11.5.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CA6" w:rsidR="00375CA6">
      <w:r>
        <w:separator/>
      </w:r>
    </w:p>
  </w:endnote>
  <w:endnote w:id="0" w:type="continuationSeparator">
    <w:p w:rsidRDefault="00375CA6" w:rsidR="00375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CA6" w:rsidR="00375CA6">
      <w:r>
        <w:separator/>
      </w:r>
    </w:p>
  </w:footnote>
  <w:footnote w:id="0" w:type="continuationSeparator">
    <w:p w:rsidRDefault="00375CA6" w:rsidR="00375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5B95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3F98"/>
    <w:rsid w:val="003235CD"/>
    <w:rsid w:val="003258FC"/>
    <w:rsid w:val="00325955"/>
    <w:rsid w:val="00327B99"/>
    <w:rsid w:val="00341886"/>
    <w:rsid w:val="00366021"/>
    <w:rsid w:val="00375CA6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C5DA3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5B9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2930"/>
    <w:rsid w:val="00AA791A"/>
    <w:rsid w:val="00AB37DA"/>
    <w:rsid w:val="00AB56F9"/>
    <w:rsid w:val="00AD24AA"/>
    <w:rsid w:val="00AD4A65"/>
    <w:rsid w:val="00B11D59"/>
    <w:rsid w:val="00B15CA8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5B95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B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B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RANDEVU</izvorni_sadrzaj>
    <derivirana_varijabla naziv="DomainObject.Predmet.ProtustrankaFormated_1">  ŠAHOVSKI KLUB RANDEVU</derivirana_varijabla>
  </DomainObject.Predmet.ProtustrankaFormated>
  <DomainObject.Predmet.ProtustrankaFormatedOIB>
    <izvorni_sadrzaj>  ŠAHOVSKI KLUB RANDEVU, OIB 83085775733</izvorni_sadrzaj>
    <derivirana_varijabla naziv="DomainObject.Predmet.ProtustrankaFormatedOIB_1">  ŠAHOVSKI KLUB RANDEVU, OIB 83085775733</derivirana_varijabla>
  </DomainObject.Predmet.ProtustrankaFormatedOIB>
  <DomainObject.Predmet.ProtustrankaFormatedWithAdress>
    <izvorni_sadrzaj> ŠAHOVSKI KLUB RANDEVU, Šamačka 22, 31000 Osijek</izvorni_sadrzaj>
    <derivirana_varijabla naziv="DomainObject.Predmet.ProtustrankaFormatedWithAdress_1"> ŠAHOVSKI KLUB RANDEVU, Šamačka 22, 31000 Osijek</derivirana_varijabla>
  </DomainObject.Predmet.ProtustrankaFormatedWithAdress>
  <DomainObject.Predmet.ProtustrankaFormatedWithAdressOIB>
    <izvorni_sadrzaj> ŠAHOVSKI KLUB RANDEVU, OIB 83085775733, Šamačka 22, 31000 Osijek</izvorni_sadrzaj>
    <derivirana_varijabla naziv="DomainObject.Predmet.ProtustrankaFormatedWithAdressOIB_1"> ŠAHOVSKI KLUB RANDEVU, OIB 83085775733, Šamačka 22, 31000 Osijek</derivirana_varijabla>
  </DomainObject.Predmet.ProtustrankaFormatedWithAdressOIB>
  <DomainObject.Predmet.ProtustrankaWithAdress>
    <izvorni_sadrzaj>ŠAHOVSKI KLUB RANDEVU Šamačka 22, 31000 Osijek</izvorni_sadrzaj>
    <derivirana_varijabla naziv="DomainObject.Predmet.ProtustrankaWithAdress_1">ŠAHOVSKI KLUB RANDEVU Šamačka 22, 31000 Osijek</derivirana_varijabla>
  </DomainObject.Predmet.ProtustrankaWithAdress>
  <DomainObject.Predmet.ProtustrankaWithAdressOIB>
    <izvorni_sadrzaj>ŠAHOVSKI KLUB RANDEVU, OIB 83085775733, Šamačka 22, 31000 Osijek</izvorni_sadrzaj>
    <derivirana_varijabla naziv="DomainObject.Predmet.ProtustrankaWithAdressOIB_1">ŠAHOVSKI KLUB RANDEVU, OIB 83085775733, Šamačka 22, 31000 Osijek</derivirana_varijabla>
  </DomainObject.Predmet.ProtustrankaWithAdressOIB>
  <DomainObject.Predmet.ProtustrankaNazivFormated>
    <izvorni_sadrzaj>ŠAHOVSKI KLUB RANDEVU</izvorni_sadrzaj>
    <derivirana_varijabla naziv="DomainObject.Predmet.ProtustrankaNazivFormated_1">ŠAHOVSKI KLUB RANDEVU</derivirana_varijabla>
  </DomainObject.Predmet.ProtustrankaNazivFormated>
  <DomainObject.Predmet.ProtustrankaNazivFormatedOIB>
    <izvorni_sadrzaj>ŠAHOVSKI KLUB RANDEVU, OIB 83085775733</izvorni_sadrzaj>
    <derivirana_varijabla naziv="DomainObject.Predmet.ProtustrankaNazivFormatedOIB_1">ŠAHOVSKI KLUB RANDEVU, OIB 83085775733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RANDEVU</item>
    </izvorni_sadrzaj>
    <derivirana_varijabla naziv="DomainObject.Predmet.ProtuStrankaListFormated_1">
      <item>ŠAHOVSKI KLUB RANDEVU</item>
    </derivirana_varijabla>
  </DomainObject.Predmet.ProtuStrankaListFormated>
  <DomainObject.Predmet.ProtuStrankaListFormatedOIB>
    <izvorni_sadrzaj>
      <item>ŠAHOVSKI KLUB RANDEVU, OIB 83085775733</item>
    </izvorni_sadrzaj>
    <derivirana_varijabla naziv="DomainObject.Predmet.ProtuStrankaListFormatedOIB_1">
      <item>ŠAHOVSKI KLUB RANDEVU, OIB 83085775733</item>
    </derivirana_varijabla>
  </DomainObject.Predmet.ProtuStrankaListFormatedOIB>
  <DomainObject.Predmet.ProtuStrankaListFormatedWithAdress>
    <izvorni_sadrzaj>
      <item>ŠAHOVSKI KLUB RANDEVU, Šamačka 22, 31000 Osijek</item>
    </izvorni_sadrzaj>
    <derivirana_varijabla naziv="DomainObject.Predmet.ProtuStrankaListFormatedWithAdress_1">
      <item>ŠAHOVSKI KLUB RANDEVU, Šamačka 22, 31000 Osijek</item>
    </derivirana_varijabla>
  </DomainObject.Predmet.ProtuStrankaListFormatedWithAdress>
  <DomainObject.Predmet.ProtuStrankaListFormatedWithAdressOIB>
    <izvorni_sadrzaj>
      <item>ŠAHOVSKI KLUB RANDEVU, OIB 83085775733, Šamačka 22, 31000 Osijek</item>
    </izvorni_sadrzaj>
    <derivirana_varijabla naziv="DomainObject.Predmet.ProtuStrankaListFormatedWithAdressOIB_1">
      <item>ŠAHOVSKI KLUB RANDEVU, OIB 83085775733, Šamačka 22, 31000 Osijek</item>
    </derivirana_varijabla>
  </DomainObject.Predmet.ProtuStrankaListFormatedWithAdressOIB>
  <DomainObject.Predmet.ProtuStrankaListNazivFormated>
    <izvorni_sadrzaj>
      <item>ŠAHOVSKI KLUB RANDEVU</item>
    </izvorni_sadrzaj>
    <derivirana_varijabla naziv="DomainObject.Predmet.ProtuStrankaListNazivFormated_1">
      <item>ŠAHOVSKI KLUB RANDEVU</item>
    </derivirana_varijabla>
  </DomainObject.Predmet.ProtuStrankaListNazivFormated>
  <DomainObject.Predmet.ProtuStrankaListNazivFormatedOIB>
    <izvorni_sadrzaj>
      <item>ŠAHOVSKI KLUB RANDEVU, OIB 83085775733</item>
    </izvorni_sadrzaj>
    <derivirana_varijabla naziv="DomainObject.Predmet.ProtuStrankaListNazivFormatedOIB_1">
      <item>ŠAHOVSKI KLUB RANDEVU, OIB 83085775733</item>
    </derivirana_varijabla>
  </DomainObject.Predmet.ProtuStrankaListNazivFormatedOIB>
  <DomainObject.Predmet.OstaliListFormated>
    <izvorni_sadrzaj>
      <item>Boris Skorup</item>
    </izvorni_sadrzaj>
    <derivirana_varijabla naziv="DomainObject.Predmet.OstaliListFormated_1">
      <item>Boris Skorup</item>
    </derivirana_varijabla>
  </DomainObject.Predmet.OstaliListFormated>
  <DomainObject.Predmet.OstaliListFormatedOIB>
    <izvorni_sadrzaj>
      <item>Boris Skorup, OIB 97919633942</item>
    </izvorni_sadrzaj>
    <derivirana_varijabla naziv="DomainObject.Predmet.OstaliListFormatedOIB_1">
      <item>Boris Skorup, OIB 97919633942</item>
    </derivirana_varijabla>
  </DomainObject.Predmet.OstaliListFormatedOIB>
  <DomainObject.Predmet.OstaliListFormatedWithAdress>
    <izvorni_sadrzaj>
      <item>Boris Skorup, Istarska 18b, 31000 Osijek</item>
    </izvorni_sadrzaj>
    <derivirana_varijabla naziv="DomainObject.Predmet.OstaliListFormatedWithAdress_1">
      <item>Boris Skorup, Istarska 18b, 31000 Osijek</item>
    </derivirana_varijabla>
  </DomainObject.Predmet.OstaliListFormatedWithAdress>
  <DomainObject.Predmet.OstaliListFormatedWithAdressOIB>
    <izvorni_sadrzaj>
      <item>Boris Skorup, OIB 97919633942, Istarska 18b, 31000 Osijek</item>
    </izvorni_sadrzaj>
    <derivirana_varijabla naziv="DomainObject.Predmet.OstaliListFormatedWithAdressOIB_1">
      <item>Boris Skorup, OIB 97919633942, Istarska 18b, 31000 Osijek</item>
    </derivirana_varijabla>
  </DomainObject.Predmet.OstaliListFormatedWithAdressOIB>
  <DomainObject.Predmet.OstaliListNazivFormated>
    <izvorni_sadrzaj>
      <item>Boris Skorup</item>
    </izvorni_sadrzaj>
    <derivirana_varijabla naziv="DomainObject.Predmet.OstaliListNazivFormated_1">
      <item>Boris Skorup</item>
    </derivirana_varijabla>
  </DomainObject.Predmet.OstaliListNazivFormated>
  <DomainObject.Predmet.OstaliListNazivFormatedOIB>
    <izvorni_sadrzaj>
      <item>Boris Skorup, OIB 97919633942</item>
    </izvorni_sadrzaj>
    <derivirana_varijabla naziv="DomainObject.Predmet.OstaliListNazivFormatedOIB_1">
      <item>Boris Skorup, OIB 97919633942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RANDEVU</izvorni_sadrzaj>
    <derivirana_varijabla naziv="DomainObject.Predmet.ProtustrankaIDrugi_1">ŠAHOVSKI KLUB RANDEVU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RANDEVU, OIB 83085775733, Šamačka 22, 31000 Osijek</izvorni_sadrzaj>
    <derivirana_varijabla naziv="DomainObject.Predmet.ProtustrankaIDrugiAdressOIB_1">ŠAHOVSKI KLUB RANDEVU, OIB 83085775733, Šamačka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ŠAHOVSKI KLUB RANDEVU</item>
      <item>Boris Skorup</item>
    </izvorni_sadrzaj>
    <derivirana_varijabla naziv="DomainObject.Predmet.SudioniciListNaziv_1">
      <item>FINA RC OSIJEK</item>
      <item>ŠAHOVSKI KLUB RANDEVU</item>
      <item>Boris Skorup</item>
    </derivirana_varijabla>
  </DomainObject.Predmet.SudioniciListNaziv>
  <DomainObject.Predmet.SudioniciListAdressOIB>
    <izvorni_sadrzaj>
      <item>FINA RC OSIJEK, OIB 85821130368</item>
      <item>ŠAHOVSKI KLUB RANDEVU, OIB 83085775733, Šamačka 22,31000 Osijek</item>
      <item>Boris Skorup, OIB 97919633942, Istarska 18b,31000 Osijek</item>
    </izvorni_sadrzaj>
    <derivirana_varijabla naziv="DomainObject.Predmet.SudioniciListAdressOIB_1">
      <item>FINA RC OSIJEK, OIB 85821130368</item>
      <item>ŠAHOVSKI KLUB RANDEVU, OIB 83085775733, Šamačka 22,31000 Osijek</item>
      <item>Boris Skorup, OIB 97919633942, Istarska 18b,31000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83085775733</item>
      <item>, OIB 97919633942</item>
    </izvorni_sadrzaj>
    <derivirana_varijabla naziv="DomainObject.Predmet.SudioniciListNazivOIB_1">
      <item>, OIB 85821130368</item>
      <item>, OIB 83085775733</item>
      <item>, OIB 97919633942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2BCA9-AFF3-4F5E-BEEA-C3D84D510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2517</properties:Characters>
  <properties:Lines>125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2018-02-15T08:15:00Z</dcterms:created>
  <dc:creator>hermanj</dc:creator>
  <cp:lastModifiedBy>Danijela Sekulić</cp:lastModifiedBy>
  <cp:lastPrinted>2018-04-11T12:13:00Z</cp:lastPrinted>
  <dcterms:modified xmlns:xsi="http://www.w3.org/2001/XMLSchema-instance" xsi:type="dcterms:W3CDTF">2018-04-11T12:14:00Z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(BOJAN.docx)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