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d674" w14:paraId="69ad674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3361" w:rsidP="00BB3361" w:rsidR="00BB3361">
      <w:pPr>
        <w:tabs>
          <w:tab w:pos="6660" w:val="left"/>
        </w:tabs>
        <w:spacing w:after="0"/>
        <w:jc w:val="both"/>
      </w:pPr>
      <w:r>
        <w:t xml:space="preserve">REPUBLIKA HRVATSKA </w:t>
      </w:r>
      <w:r>
        <w:tab/>
        <w:t xml:space="preserve">      </w:t>
      </w:r>
      <w:r>
        <w:t xml:space="preserve">         </w:t>
      </w:r>
      <w:r>
        <w:t xml:space="preserve"> 4 St-507/17-9</w:t>
      </w:r>
    </w:p>
    <w:p w:rsidRDefault="00BB3361" w:rsidP="00BB3361" w:rsidR="00BB3361">
      <w:pPr>
        <w:spacing w:after="0"/>
      </w:pPr>
      <w:r>
        <w:t xml:space="preserve">TRGOVAČKI SUD U ZAGREBU </w:t>
      </w:r>
    </w:p>
    <w:p w:rsidRDefault="00BB3361" w:rsidP="00BB3361" w:rsidR="00BB3361">
      <w:pPr>
        <w:spacing w:after="0"/>
      </w:pPr>
      <w:r>
        <w:t xml:space="preserve">STALNA SLUŽBA </w:t>
      </w:r>
    </w:p>
    <w:p w:rsidRDefault="00BB3361" w:rsidP="00BB3361" w:rsidR="00BB3361">
      <w:pPr>
        <w:spacing w:after="0"/>
      </w:pPr>
      <w:r>
        <w:t>Karlovac, Trg hrvatskih branitelja 1</w:t>
      </w:r>
    </w:p>
    <w:p w:rsidRDefault="00BB3361" w:rsidP="00BB3361" w:rsidR="00BB3361">
      <w:pPr>
        <w:spacing w:after="0"/>
      </w:pPr>
      <w:r>
        <w:t xml:space="preserve"> </w:t>
      </w:r>
    </w:p>
    <w:p w:rsidRDefault="00BB3361" w:rsidP="00BB3361" w:rsidR="00BB3361">
      <w:pPr>
        <w:spacing w:after="0"/>
      </w:pPr>
    </w:p>
    <w:p w:rsidRDefault="00BB3361" w:rsidP="00BB3361" w:rsidR="00BB3361">
      <w:pPr>
        <w:spacing w:after="0"/>
      </w:pPr>
    </w:p>
    <w:p w:rsidRDefault="00BB3361" w:rsidP="00BB3361" w:rsidR="00BB3361">
      <w:pPr>
        <w:spacing w:after="0"/>
        <w:jc w:val="right"/>
      </w:pPr>
    </w:p>
    <w:p w:rsidRDefault="00BB3361" w:rsidP="00BB3361" w:rsidR="00BB3361">
      <w:pPr>
        <w:spacing w:after="0"/>
        <w:jc w:val="right"/>
      </w:pPr>
      <w:r>
        <w:t>QUALITY j.d.o.o.</w:t>
      </w:r>
    </w:p>
    <w:p w:rsidRDefault="00BB3361" w:rsidP="00BB3361" w:rsidR="00BB3361">
      <w:pPr>
        <w:spacing w:after="0"/>
        <w:jc w:val="right"/>
      </w:pPr>
      <w:r>
        <w:t xml:space="preserve"> Zagreb, </w:t>
      </w:r>
      <w:proofErr w:type="spellStart"/>
      <w:r>
        <w:t>Lhotkina</w:t>
      </w:r>
      <w:proofErr w:type="spellEnd"/>
      <w:r>
        <w:t xml:space="preserve"> 24</w:t>
      </w:r>
    </w:p>
    <w:p w:rsidRDefault="00BB3361" w:rsidP="00BB3361" w:rsidR="00BB3361">
      <w:pPr>
        <w:spacing w:after="0"/>
        <w:jc w:val="right"/>
      </w:pPr>
    </w:p>
    <w:p w:rsidRDefault="00BB3361" w:rsidP="00BB3361" w:rsidR="00BB3361">
      <w:pPr>
        <w:spacing w:after="0"/>
        <w:jc w:val="right"/>
      </w:pPr>
      <w:r>
        <w:t>Zakonski zastupnik dužnika</w:t>
      </w:r>
    </w:p>
    <w:p w:rsidRDefault="00BB3361" w:rsidP="00BB3361" w:rsidR="00BB3361">
      <w:pPr>
        <w:spacing w:after="0"/>
        <w:jc w:val="right"/>
      </w:pPr>
      <w:r>
        <w:t xml:space="preserve">Tomislav </w:t>
      </w:r>
      <w:proofErr w:type="spellStart"/>
      <w:r>
        <w:t>Švagelj</w:t>
      </w:r>
      <w:proofErr w:type="spellEnd"/>
    </w:p>
    <w:p w:rsidRDefault="00BB3361" w:rsidP="00BB3361" w:rsidR="00BB3361">
      <w:pPr>
        <w:spacing w:after="0"/>
        <w:jc w:val="right"/>
      </w:pPr>
      <w:r>
        <w:t xml:space="preserve">Zagreb, </w:t>
      </w:r>
      <w:proofErr w:type="spellStart"/>
      <w:r>
        <w:t>Lhotkina</w:t>
      </w:r>
      <w:proofErr w:type="spellEnd"/>
      <w:r>
        <w:t xml:space="preserve"> 24</w:t>
      </w:r>
    </w:p>
    <w:p w:rsidRDefault="00BB3361" w:rsidP="00BB3361" w:rsidR="00BB3361">
      <w:pPr>
        <w:spacing w:after="0"/>
        <w:jc w:val="right"/>
      </w:pPr>
    </w:p>
    <w:p w:rsidRDefault="00BB3361" w:rsidP="00BB3361" w:rsidR="00BB3361">
      <w:pPr>
        <w:spacing w:after="0"/>
        <w:jc w:val="right"/>
      </w:pPr>
      <w:r>
        <w:t>FINANCIJSKA AGENCIJA ZAGREB</w:t>
      </w:r>
    </w:p>
    <w:p w:rsidRDefault="00BB3361" w:rsidP="00BB3361" w:rsidR="00BB3361">
      <w:pPr>
        <w:spacing w:after="0"/>
        <w:jc w:val="right"/>
      </w:pPr>
      <w:r>
        <w:t>Zagreb, Ulica grada Vukovara 70.</w:t>
      </w:r>
    </w:p>
    <w:p w:rsidRDefault="00BB3361" w:rsidP="00BB3361" w:rsidR="00BB3361">
      <w:pPr>
        <w:spacing w:after="0"/>
        <w:jc w:val="right"/>
      </w:pPr>
    </w:p>
    <w:p w:rsidRDefault="00BB3361" w:rsidP="00BB3361" w:rsidR="00BB3361">
      <w:pPr>
        <w:spacing w:after="0"/>
      </w:pPr>
    </w:p>
    <w:p w:rsidRDefault="00BB3361" w:rsidP="00BB3361" w:rsidR="00BB3361">
      <w:pPr>
        <w:spacing w:after="0"/>
        <w:jc w:val="both"/>
      </w:pPr>
      <w:r>
        <w:t xml:space="preserve">DUŽNIK: QUALITY j.d.o.o., Zagreb, </w:t>
      </w:r>
      <w:proofErr w:type="spellStart"/>
      <w:r>
        <w:t>Lhotkina</w:t>
      </w:r>
      <w:proofErr w:type="spellEnd"/>
      <w:r>
        <w:t xml:space="preserve"> 24, OIB 49635993528</w:t>
      </w: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  <w:r>
        <w:tab/>
        <w:t xml:space="preserve">Pozivate se na ročište radi rasprave o pretpostavkama za otvaranje stečajnog postupka nad dužnikom zakazano za </w:t>
      </w:r>
      <w:r>
        <w:rPr>
          <w:b/>
          <w:u w:val="single"/>
        </w:rPr>
        <w:t>dan 14. veljače 2018. godine u 9,50 sati, u ovaj sud u Karlovcu, Trg hrvatskih branitelja 1, II kat, soba broj 204</w:t>
      </w:r>
      <w:r>
        <w:t xml:space="preserve">. </w:t>
      </w: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center"/>
      </w:pPr>
      <w:r>
        <w:t>U Karlovcu, 24. studenog 2017. godine</w:t>
      </w:r>
    </w:p>
    <w:p w:rsidRDefault="00BB3361" w:rsidP="00BB3361" w:rsidR="00BB3361">
      <w:pPr>
        <w:spacing w:after="0"/>
        <w:jc w:val="center"/>
      </w:pPr>
    </w:p>
    <w:p w:rsidRDefault="00BB3361" w:rsidP="00BB3361" w:rsidR="00BB3361">
      <w:pPr>
        <w:spacing w:after="0"/>
        <w:jc w:val="both"/>
      </w:pPr>
      <w:r>
        <w:t xml:space="preserve">                                                                                                             Stečajni sudac:</w:t>
      </w:r>
    </w:p>
    <w:p w:rsidRDefault="00BB3361" w:rsidP="00BB3361" w:rsidR="00BB3361">
      <w:pPr>
        <w:spacing w:after="0"/>
        <w:jc w:val="both"/>
      </w:pPr>
      <w:r>
        <w:t xml:space="preserve">                                                                                                             Goranka Boljkovac,v.r.</w:t>
      </w:r>
    </w:p>
    <w:p w:rsidRDefault="00BB3361" w:rsidP="00BB3361" w:rsidR="00BB3361">
      <w:pPr>
        <w:spacing w:after="0"/>
        <w:jc w:val="both"/>
      </w:pPr>
    </w:p>
    <w:p w:rsidRDefault="00BB3361" w:rsidP="00BB3361" w:rsidR="00BB3361">
      <w:pPr>
        <w:spacing w:after="0"/>
        <w:jc w:val="both"/>
      </w:pPr>
      <w:r>
        <w:t xml:space="preserve"> 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</w:t>
      </w:r>
    </w:p>
    <w:p w:rsidRDefault="00BB3361" w:rsidP="00BB3361" w:rsidR="00BB3361">
      <w:pPr>
        <w:spacing w:after="0"/>
        <w:jc w:val="both"/>
      </w:pPr>
      <w:r>
        <w:t xml:space="preserve">                                                                                                             ovlašteni službenik:</w:t>
      </w:r>
    </w:p>
    <w:p w:rsidRDefault="00BB3361" w:rsidP="00BB3361" w:rsidR="00BB33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Marina </w:t>
      </w:r>
      <w:proofErr w:type="spellStart"/>
      <w:r>
        <w:t>Markić</w:t>
      </w:r>
      <w:proofErr w:type="spellEnd"/>
    </w:p>
    <w:p w:rsidRDefault="00AE649C" w:rsidP="00BB336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36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70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00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St-507/2017-9</izvorni_sadrzaj>
    <derivirana_varijabla naziv="DomainObject.Oznaka_1">St-507/2017-9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QUALITY jednostavno društvo s ograničenom odgovornošću za ugostiteljstvo zastupanog po punomoćniku Tomislav Švagelj</izvorni_sadrzaj>
    <derivirana_varijabla naziv="DomainObject.Predmet.ProtustrankaFormated_1">  QUALITY jednostavno društvo s ograničenom odgovornošću za ugostiteljstvo zastupanog po punomoćniku Tomislav Švagelj</derivirana_varijabla>
  </DomainObject.Predmet.ProtustrankaFormated>
  <DomainObject.Predmet.ProtustrankaFormatedOIB>
    <izvorni_sadrzaj>  QUALITY jednostavno društvo s ograničenom odgovornošću za ugostiteljstvo, OIB 49635993528 zastupanog po punomoćniku Tomislav Švagelj</izvorni_sadrzaj>
    <derivirana_varijabla naziv="DomainObject.Predmet.ProtustrankaFormatedOIB_1">  QUALITY jednostavno društvo s ograničenom odgovornošću za ugostiteljstvo, OIB 49635993528 zastupanog po punomoćniku Tomislav Švagelj</derivirana_varijabla>
  </DomainObject.Predmet.ProtustrankaFormatedOIB>
  <DomainObject.Predmet.ProtustrankaFormatedWithAdress>
    <izvorni_sadrzaj> QUALITY jednostavno društvo s ograničenom odgovornošću za ugostiteljstvo, Lhotkina 24, 10000 Zagreb zastupanog po punomoćniku Tomislav Švagelj</izvorni_sadrzaj>
    <derivirana_varijabla naziv="DomainObject.Predmet.ProtustrankaFormatedWithAdress_1"> QUALITY jednostavno društvo s ograničenom odgovornošću za ugostiteljstvo, Lhotkina 24, 10000 Zagreb zastupanog po punomoćniku Tomislav Švagelj</derivirana_varijabla>
  </DomainObject.Predmet.ProtustrankaFormatedWithAdress>
  <DomainObject.Predmet.ProtustrankaFormatedWithAdressOIB>
    <izvorni_sadrzaj> QUALITY jednostavno društvo s ograničenom odgovornošću za ugostiteljstvo, OIB 49635993528, Lhotkina 24, 10000 Zagreb zastupanog po punomoćniku Tomislav Švagelj</izvorni_sadrzaj>
    <derivirana_varijabla naziv="DomainObject.Predmet.ProtustrankaFormatedWithAdressOIB_1"> QUALITY jednostavno društvo s ograničenom odgovornošću za ugostiteljstvo, OIB 49635993528, Lhotkina 24, 10000 Zagreb zastupanog po punomoćniku Tomislav Švagelj</derivirana_varijabla>
  </DomainObject.Predmet.ProtustrankaFormatedWithAdressOIB>
  <DomainObject.Predmet.ProtustrankaWithAdress>
    <izvorni_sadrzaj>QUALITY jednostavno društvo s ograničenom odgovornošću za ugostiteljstvo Lhotkina 24, 10000 Zagreb</izvorni_sadrzaj>
    <derivirana_varijabla naziv="DomainObject.Predmet.ProtustrankaWithAdress_1">QUALITY jednostavno društvo s ograničenom odgovornošću za ugostiteljstvo Lhotkina 24, 10000 Zagreb</derivirana_varijabla>
  </DomainObject.Predmet.ProtustrankaWithAdress>
  <DomainObject.Predmet.ProtustrankaWithAdressOIB>
    <izvorni_sadrzaj>QUALITY jednostavno društvo s ograničenom odgovornošću za ugostiteljstvo, OIB 49635993528, Lhotkina 24, 10000 Zagreb</izvorni_sadrzaj>
    <derivirana_varijabla naziv="DomainObject.Predmet.ProtustrankaWithAdressOIB_1">QUALITY jednostavno društvo s ograničenom odgovornošću za ugostiteljstvo, OIB 49635993528, Lhotkina 24, 10000 Zagreb</derivirana_varijabla>
  </DomainObject.Predmet.ProtustrankaWithAdressOIB>
  <DomainObject.Predmet.ProtustrankaNazivFormated>
    <izvorni_sadrzaj>QUALITY jednostavno društvo s ograničenom odgovornošću za ugostiteljstvo</izvorni_sadrzaj>
    <derivirana_varijabla naziv="DomainObject.Predmet.ProtustrankaNazivFormated_1">QUALITY jednostavno društvo s ograničenom odgovornošću za ugostiteljstvo</derivirana_varijabla>
  </DomainObject.Predmet.ProtustrankaNazivFormated>
  <DomainObject.Predmet.ProtustrankaNazivFormatedOIB>
    <izvorni_sadrzaj>QUALITY jednostavno društvo s ograničenom odgovornošću za ugostiteljstvo, OIB 49635993528</izvorni_sadrzaj>
    <derivirana_varijabla naziv="DomainObject.Predmet.ProtustrankaNazivFormatedOIB_1">QUALITY jednostavno društvo s ograničenom odgovornošću za ugostiteljstvo, OIB 49635993528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QUALITY jednostavno društvo s ograničenom odgovornošću za ugostiteljstvo zastupanog po punomoćniku Tomislav Švagelj</item>
    </izvorni_sadrzaj>
    <derivirana_varijabla naziv="DomainObject.Predmet.ProtuStrankaListFormated_1">
      <item>QUALITY jednostavno društvo s ograničenom odgovornošću za ugostiteljstvo zastupanog po punomoćniku Tomislav Švagelj</item>
    </derivirana_varijabla>
  </DomainObject.Predmet.ProtuStrankaListFormated>
  <DomainObject.Predmet.ProtuStrankaListFormatedOIB>
    <izvorni_sadrzaj>
      <item>QUALITY jednostavno društvo s ograničenom odgovornošću za ugostiteljstvo, OIB 49635993528 zastupanog po punomoćniku Tomislav Švagelj</item>
    </izvorni_sadrzaj>
    <derivirana_varijabla naziv="DomainObject.Predmet.ProtuStrankaListFormatedOIB_1">
      <item>QUALITY jednostavno društvo s ograničenom odgovornošću za ugostiteljstvo, OIB 49635993528 zastupanog po punomoćniku Tomislav Švagelj</item>
    </derivirana_varijabla>
  </DomainObject.Predmet.ProtuStrankaListFormatedOIB>
  <DomainObject.Predmet.ProtuStrankaListFormatedWithAdress>
    <izvorni_sadrzaj>
      <item>QUALITY jednostavno društvo s ograničenom odgovornošću za ugostiteljstvo, Lhotkina 24, 10000 Zagreb zastupanog po punomoćniku Tomislav Švagelj</item>
    </izvorni_sadrzaj>
    <derivirana_varijabla naziv="DomainObject.Predmet.ProtuStrankaListFormatedWithAdress_1">
      <item>QUALITY jednostavno društvo s ograničenom odgovornošću za ugostiteljstvo, Lhotkina 24, 10000 Zagreb zastupanog po punomoćniku Tomislav Švagelj</item>
    </derivirana_varijabla>
  </DomainObject.Predmet.ProtuStrankaListFormatedWithAdress>
  <DomainObject.Predmet.ProtuStrankaListFormatedWithAdressOIB>
    <izvorni_sadrzaj>
      <item>QUALITY jednostavno društvo s ograničenom odgovornošću za ugostiteljstvo, OIB 49635993528, Lhotkina 24, 10000 Zagreb zastupanog po punomoćniku Tomislav Švagelj</item>
    </izvorni_sadrzaj>
    <derivirana_varijabla naziv="DomainObject.Predmet.ProtuStrankaListFormatedWithAdressOIB_1">
      <item>QUALITY jednostavno društvo s ograničenom odgovornošću za ugostiteljstvo, OIB 49635993528, Lhotkina 24, 10000 Zagreb zastupanog po punomoćniku Tomislav Švagelj</item>
    </derivirana_varijabla>
  </DomainObject.Predmet.ProtuStrankaListFormatedWithAdressOIB>
  <DomainObject.Predmet.ProtuStrankaListNazivFormated>
    <izvorni_sadrzaj>
      <item>QUALITY jednostavno društvo s ograničenom odgovornošću za ugostiteljstvo</item>
    </izvorni_sadrzaj>
    <derivirana_varijabla naziv="DomainObject.Predmet.ProtuStrankaListNazivFormated_1">
      <item>QUALITY jednostavno društvo s ograničenom odgovornošću za ugostiteljstvo</item>
    </derivirana_varijabla>
  </DomainObject.Predmet.ProtuStrankaListNazivFormated>
  <DomainObject.Predmet.ProtuStrankaListNazivFormatedOIB>
    <izvorni_sadrzaj>
      <item>QUALITY jednostavno društvo s ograničenom odgovornošću za ugostiteljstvo, OIB 49635993528</item>
    </izvorni_sadrzaj>
    <derivirana_varijabla naziv="DomainObject.Predmet.ProtuStrankaListNazivFormatedOIB_1">
      <item>QUALITY jednostavno društvo s ograničenom odgovornošću za ugostiteljstvo, OIB 49635993528</item>
    </derivirana_varijabla>
  </DomainObject.Predmet.ProtuStrankaListNazivFormatedOIB>
  <DomainObject.Predmet.OstaliListFormated>
    <izvorni_sadrzaj>
      <item>Tomislav Švagelj punomoćnik sudionika u postupku QUALITY jednostavno društvo s ograničenom odgovornošću za ugostiteljstvo</item>
    </izvorni_sadrzaj>
    <derivirana_varijabla naziv="DomainObject.Predmet.OstaliListFormated_1">
      <item>Tomislav Švagelj punomoćnik sudionika u postupku QUALITY jednostavno društvo s ograničenom odgovornošću za ugostiteljstvo</item>
    </derivirana_varijabla>
  </DomainObject.Predmet.OstaliListFormated>
  <DomainObject.Predmet.OstaliListFormatedOIB>
    <izvorni_sadrzaj>
      <item>Tomislav Švagelj, OIB 23111224307 punomoćnik sudionika u postupku QUALITY jednostavno društvo s ograničenom odgovornošću za ugostiteljstvo</item>
    </izvorni_sadrzaj>
    <derivirana_varijabla naziv="DomainObject.Predmet.OstaliListFormatedOIB_1">
      <item>Tomislav Švagelj, OIB 23111224307 punomoćnik sudionika u postupku QUALITY jednostavno društvo s ograničenom odgovornošću za ugostiteljstvo</item>
    </derivirana_varijabla>
  </DomainObject.Predmet.OstaliListFormatedOIB>
  <DomainObject.Predmet.OstaliListFormatedWithAdress>
    <izvorni_sadrzaj>
      <item>Tomislav Švagelj, Lhotkina 24, 10000 Zagreb punomoćnik sudionika u postupku QUALITY jednostavno društvo s ograničenom odgovornošću za ugostiteljstvo</item>
    </izvorni_sadrzaj>
    <derivirana_varijabla naziv="DomainObject.Predmet.OstaliListFormatedWithAdress_1">
      <item>Tomislav Švagelj, Lhotkina 24, 10000 Zagreb punomoćnik sudionika u postupku QUALITY jednostavno društvo s ograničenom odgovornošću za ugostiteljstvo</item>
    </derivirana_varijabla>
  </DomainObject.Predmet.OstaliListFormatedWithAdress>
  <DomainObject.Predmet.OstaliListFormatedWithAdressOIB>
    <izvorni_sadrzaj>
      <item>Tomislav Švagelj, OIB 23111224307, Lhotkina 24, 10000 Zagreb punomoćnik sudionika u postupku QUALITY jednostavno društvo s ograničenom odgovornošću za ugostiteljstvo</item>
    </izvorni_sadrzaj>
    <derivirana_varijabla naziv="DomainObject.Predmet.OstaliListFormatedWithAdressOIB_1">
      <item>Tomislav Švagelj, OIB 23111224307, Lhotkina 24, 10000 Zagreb punomoćnik sudionika u postupku QUALITY jednostavno društvo s ograničenom odgovornošću za ugostiteljstvo</item>
    </derivirana_varijabla>
  </DomainObject.Predmet.OstaliListFormatedWithAdressOIB>
  <DomainObject.Predmet.OstaliListNazivFormated>
    <izvorni_sadrzaj>
      <item>Tomislav Švagelj</item>
    </izvorni_sadrzaj>
    <derivirana_varijabla naziv="DomainObject.Predmet.OstaliListNazivFormated_1">
      <item>Tomislav Švagelj</item>
    </derivirana_varijabla>
  </DomainObject.Predmet.OstaliListNazivFormated>
  <DomainObject.Predmet.OstaliListNazivFormatedOIB>
    <izvorni_sadrzaj>
      <item>Tomislav Švagelj, OIB 23111224307</item>
    </izvorni_sadrzaj>
    <derivirana_varijabla naziv="DomainObject.Predmet.OstaliListNazivFormatedOIB_1">
      <item>Tomislav Švagelj, OIB 23111224307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St-507/2017-9</izvorni_sadrzaj>
    <derivirana_varijabla naziv="DomainObject.PoslovniBrojDokumenta_1">St-507/2017-9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QUALITY jednostavno društvo s ograničenom odgovornošću za ugostiteljstvo</izvorni_sadrzaj>
    <derivirana_varijabla naziv="DomainObject.Predmet.ProtustrankaIDrugi_1">QUALITY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QUALITY jednostavno društvo s ograničenom odgovornošću za ugostiteljstvo, OIB 49635993528, Lhotkina 24, 10000 Zagreb</izvorni_sadrzaj>
    <derivirana_varijabla naziv="DomainObject.Predmet.ProtustrankaIDrugiAdressOIB_1">QUALITY jednostavno društvo s ograničenom odgovornošću za ugostiteljstvo, OIB 49635993528, Lhotkina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QUALITY jednostavno društvo s ograničenom odgovornošću za ugostiteljstvo</item>
      <item>Tomislav Švagelj</item>
    </izvorni_sadrzaj>
    <derivirana_varijabla naziv="DomainObject.Predmet.SudioniciListNaziv_1">
      <item>FINA Regionalni centar Zagreb</item>
      <item>QUALITY jednostavno društvo s ograničenom odgovornošću za ugostiteljstvo</item>
      <item>Tomislav Švagelj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izvorni_sadrzaj>
    <derivirana_varijabla naziv="DomainObject.Predmet.SudioniciListAdressOIB_1"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A3B4B-111C-4690-994C-CAA8E75B7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594</properties:Characters>
  <properties:Lines>38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2017-11-24T06:28:00Z</cp:lastPrinted>
  <dcterms:modified xmlns:xsi="http://www.w3.org/2001/XMLSchema-instance" xsi:type="dcterms:W3CDTF">2017-11-24T06:28:00Z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St-507/2017-9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