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23f69" w14:paraId="3223f69" w:rsidRDefault="006B4552" w:rsidR="00D90419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</w:t>
      </w:r>
      <w:r w:rsidR="00D90419">
        <w:t>-</w:t>
      </w:r>
      <w:proofErr w:type="spellStart"/>
      <w:r w:rsidR="00505D72">
        <w:t>495</w:t>
      </w:r>
      <w:proofErr w:type="spellEnd"/>
      <w:r w:rsidR="00505D72">
        <w:t>/</w:t>
      </w:r>
      <w:proofErr w:type="spellStart"/>
      <w:r w:rsidR="00505D72">
        <w:t>17</w:t>
      </w:r>
      <w:proofErr w:type="spellEnd"/>
      <w:r w:rsidR="00505D72">
        <w:t>-</w:t>
      </w:r>
      <w:proofErr w:type="spellStart"/>
      <w:r w:rsidR="00505D72">
        <w:t>20</w:t>
      </w:r>
      <w:proofErr w:type="spellEnd"/>
    </w:p>
    <w:p w:rsidRDefault="00D90419" w:rsidR="00D90419"/>
    <w:p w:rsidRDefault="00682684" w:rsidP="00682684" w:rsidR="00682684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2684" w:rsidP="00682684" w:rsidR="00682684" w:rsidRPr="00D21A2C"/>
    <w:p w:rsidRDefault="00682684" w:rsidP="00682684" w:rsidR="0068268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82684" w:rsidP="00682684" w:rsidR="0068268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682684" w:rsidP="00682684" w:rsidR="0068268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F5C7E" w:rsidR="00AF5C7E"/>
    <w:p w:rsidRDefault="009C240A" w:rsidR="009C240A"/>
    <w:p w:rsidRDefault="00682684" w:rsidP="00682684" w:rsidR="00D90419" w:rsidRPr="00B82B15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D90419" w:rsidR="00D90419" w:rsidRPr="00B82B15">
      <w:pPr>
        <w:jc w:val="center"/>
        <w:rPr>
          <w:bCs/>
        </w:rPr>
      </w:pPr>
      <w:r w:rsidRPr="00B82B15">
        <w:rPr>
          <w:bCs/>
        </w:rPr>
        <w:t>R J E Š E N J E</w:t>
      </w:r>
    </w:p>
    <w:p w:rsidRDefault="00AF5C7E" w:rsidR="00AF5C7E">
      <w:pPr>
        <w:jc w:val="both"/>
      </w:pPr>
    </w:p>
    <w:p w:rsidRDefault="00682684" w:rsidP="00682684" w:rsidR="00682684">
      <w:pPr>
        <w:jc w:val="both"/>
      </w:pPr>
    </w:p>
    <w:p w:rsidRDefault="00682684" w:rsidP="00682684" w:rsidR="00682684">
      <w:pPr>
        <w:jc w:val="both"/>
      </w:pPr>
      <w:r>
        <w:tab/>
        <w:t xml:space="preserve">Trgovački sud u Osijeku, po stečajnom sucu Jadranki Herman, </w:t>
      </w:r>
      <w:r w:rsidR="00F066D8">
        <w:t xml:space="preserve">u stečajnom postupku nad dužnikom </w:t>
      </w:r>
      <w:proofErr w:type="spellStart"/>
      <w:r w:rsidR="00BE0D40">
        <w:t>KAPPA</w:t>
      </w:r>
      <w:proofErr w:type="spellEnd"/>
      <w:r w:rsidR="00BE0D40">
        <w:t xml:space="preserve"> d.o.o. za financijsko posredovanje, promet, trgovinu i usluge</w:t>
      </w:r>
      <w:r w:rsidR="00F066D8">
        <w:t xml:space="preserve">, u stečaju, </w:t>
      </w:r>
      <w:r w:rsidR="00BE0D40">
        <w:t xml:space="preserve"> Osijek, </w:t>
      </w:r>
      <w:proofErr w:type="spellStart"/>
      <w:r w:rsidR="00BE0D40">
        <w:t>Šamačka</w:t>
      </w:r>
      <w:proofErr w:type="spellEnd"/>
      <w:r w:rsidR="00BE0D40">
        <w:t xml:space="preserve"> </w:t>
      </w:r>
      <w:proofErr w:type="spellStart"/>
      <w:r w:rsidR="00BE0D40">
        <w:t>11</w:t>
      </w:r>
      <w:proofErr w:type="spellEnd"/>
      <w:r w:rsidR="00BE0D40">
        <w:t xml:space="preserve">, </w:t>
      </w:r>
      <w:proofErr w:type="spellStart"/>
      <w:r w:rsidR="00BE0D40">
        <w:t>MBS</w:t>
      </w:r>
      <w:proofErr w:type="spellEnd"/>
      <w:r w:rsidR="00BE0D40">
        <w:t xml:space="preserve"> </w:t>
      </w:r>
      <w:proofErr w:type="spellStart"/>
      <w:r w:rsidR="00BE0D40">
        <w:t>030071705</w:t>
      </w:r>
      <w:proofErr w:type="spellEnd"/>
      <w:r w:rsidR="00BE0D40">
        <w:t xml:space="preserve">, </w:t>
      </w:r>
      <w:proofErr w:type="spellStart"/>
      <w:r w:rsidR="00BE0D40">
        <w:t>OIB</w:t>
      </w:r>
      <w:proofErr w:type="spellEnd"/>
      <w:r w:rsidR="00BE0D40">
        <w:t xml:space="preserve"> </w:t>
      </w:r>
      <w:proofErr w:type="spellStart"/>
      <w:r w:rsidR="00BE0D40">
        <w:t>34474335631</w:t>
      </w:r>
      <w:proofErr w:type="spellEnd"/>
      <w:r w:rsidR="00BE0D40">
        <w:t xml:space="preserve">, dana </w:t>
      </w:r>
      <w:proofErr w:type="spellStart"/>
      <w:r w:rsidR="00F066D8">
        <w:t>21</w:t>
      </w:r>
      <w:proofErr w:type="spellEnd"/>
      <w:r w:rsidR="00F066D8">
        <w:t>. studenog</w:t>
      </w:r>
      <w:r w:rsidR="00BE0D40">
        <w:t xml:space="preserve"> </w:t>
      </w:r>
      <w:proofErr w:type="spellStart"/>
      <w:r w:rsidR="00BE0D40">
        <w:t>2017</w:t>
      </w:r>
      <w:proofErr w:type="spellEnd"/>
      <w:r w:rsidR="00BE0D40">
        <w:t>.</w:t>
      </w:r>
    </w:p>
    <w:p w:rsidRDefault="00682684" w:rsidP="00682684" w:rsidR="00682684"/>
    <w:p w:rsidRDefault="009C240A" w:rsidP="00682684" w:rsidR="009C240A" w:rsidRPr="00BE0D40"/>
    <w:p w:rsidRDefault="00682684" w:rsidP="00682684" w:rsidR="00682684" w:rsidRPr="00BE0D40">
      <w:pPr>
        <w:jc w:val="center"/>
        <w:rPr>
          <w:bCs/>
        </w:rPr>
      </w:pPr>
      <w:r w:rsidRPr="00BE0D40">
        <w:rPr>
          <w:bCs/>
        </w:rPr>
        <w:t>r i j e š i o    j e</w:t>
      </w:r>
    </w:p>
    <w:p w:rsidRDefault="00682684" w:rsidP="00682684" w:rsidR="00682684">
      <w:pPr>
        <w:jc w:val="both"/>
      </w:pPr>
    </w:p>
    <w:p w:rsidRDefault="009C240A" w:rsidP="00682684" w:rsidR="009C240A">
      <w:pPr>
        <w:jc w:val="both"/>
      </w:pPr>
    </w:p>
    <w:p w:rsidRDefault="005475EE" w:rsidP="00F066D8" w:rsidR="00F066D8">
      <w:pPr>
        <w:pStyle w:val="Tijeloteksta"/>
        <w:ind w:left="720"/>
      </w:pPr>
      <w:r>
        <w:t xml:space="preserve">U stečajnom postupku nad dužnikom </w:t>
      </w:r>
      <w:proofErr w:type="spellStart"/>
      <w:r>
        <w:t>KAPPA</w:t>
      </w:r>
      <w:proofErr w:type="spellEnd"/>
      <w:r>
        <w:t xml:space="preserve"> d.o.o. za financijsko posredovanje, promet, trgovinu i usluge, u stečaju,  Osijek, </w:t>
      </w:r>
      <w:proofErr w:type="spellStart"/>
      <w:r>
        <w:t>Šamačka</w:t>
      </w:r>
      <w:proofErr w:type="spellEnd"/>
      <w:r>
        <w:t xml:space="preserve"> </w:t>
      </w:r>
      <w:proofErr w:type="spellStart"/>
      <w:r>
        <w:t>11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030071705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34474335631</w:t>
      </w:r>
      <w:proofErr w:type="spellEnd"/>
      <w:r>
        <w:t>, određuje se r</w:t>
      </w:r>
      <w:r w:rsidR="00F066D8">
        <w:t>očište vjerovnika na kojem će se ispitati prijavljene tražbi</w:t>
      </w:r>
      <w:r>
        <w:t xml:space="preserve">ne (ispitno ročište) </w:t>
      </w:r>
      <w:r w:rsidR="00F066D8">
        <w:t>za dan</w:t>
      </w:r>
    </w:p>
    <w:p w:rsidRDefault="005475EE" w:rsidP="00F066D8" w:rsidR="005475EE">
      <w:pPr>
        <w:pStyle w:val="Tijeloteksta"/>
        <w:ind w:left="720"/>
        <w:jc w:val="center"/>
      </w:pPr>
    </w:p>
    <w:p w:rsidRDefault="005475EE" w:rsidP="00F066D8" w:rsidR="00F066D8">
      <w:pPr>
        <w:pStyle w:val="Tijeloteksta"/>
        <w:ind w:left="720"/>
        <w:jc w:val="center"/>
      </w:pPr>
      <w:proofErr w:type="spellStart"/>
      <w:r>
        <w:t>14</w:t>
      </w:r>
      <w:proofErr w:type="spellEnd"/>
      <w:r>
        <w:t xml:space="preserve">. prosinac </w:t>
      </w:r>
      <w:proofErr w:type="spellStart"/>
      <w:r>
        <w:t>2017</w:t>
      </w:r>
      <w:proofErr w:type="spellEnd"/>
      <w:r>
        <w:t xml:space="preserve">. godine u </w:t>
      </w:r>
      <w:proofErr w:type="spellStart"/>
      <w:r>
        <w:t>11</w:t>
      </w:r>
      <w:proofErr w:type="spellEnd"/>
      <w:r w:rsidR="00F066D8">
        <w:t>,</w:t>
      </w:r>
      <w:proofErr w:type="spellStart"/>
      <w:r w:rsidR="00F066D8">
        <w:t>00</w:t>
      </w:r>
      <w:proofErr w:type="spellEnd"/>
      <w:r w:rsidR="00F066D8">
        <w:t xml:space="preserve"> sati.</w:t>
      </w:r>
    </w:p>
    <w:p w:rsidRDefault="00F066D8" w:rsidP="00F066D8" w:rsidR="00F066D8">
      <w:pPr>
        <w:pStyle w:val="Tijeloteksta"/>
        <w:ind w:left="720"/>
      </w:pPr>
    </w:p>
    <w:p w:rsidRDefault="00F066D8" w:rsidP="00F066D8" w:rsidR="00F066D8">
      <w:pPr>
        <w:pStyle w:val="Tijeloteksta"/>
        <w:ind w:left="720"/>
      </w:pPr>
      <w:r>
        <w:t xml:space="preserve">a izvještajno </w:t>
      </w:r>
      <w:r w:rsidR="005475EE">
        <w:t xml:space="preserve">ročište isti dan s početkom u </w:t>
      </w:r>
      <w:proofErr w:type="spellStart"/>
      <w:r w:rsidR="005475EE">
        <w:t>11</w:t>
      </w:r>
      <w:proofErr w:type="spellEnd"/>
      <w:r>
        <w:t>,</w:t>
      </w:r>
      <w:proofErr w:type="spellStart"/>
      <w:r>
        <w:t>30</w:t>
      </w:r>
      <w:proofErr w:type="spellEnd"/>
      <w:r>
        <w:t xml:space="preserve"> sati, u zgradi ovog suda u Osijeku, Zagrebačka 2, soba broj </w:t>
      </w:r>
      <w:proofErr w:type="spellStart"/>
      <w:r>
        <w:t>22</w:t>
      </w:r>
      <w:proofErr w:type="spellEnd"/>
      <w:r>
        <w:t xml:space="preserve">/I. </w:t>
      </w:r>
    </w:p>
    <w:p w:rsidRDefault="00682684" w:rsidP="00682684" w:rsidR="00682684">
      <w:pPr>
        <w:ind w:left="1080"/>
        <w:jc w:val="both"/>
      </w:pPr>
    </w:p>
    <w:p w:rsidRDefault="005475EE" w:rsidP="00682684" w:rsidR="005475EE">
      <w:pPr>
        <w:ind w:left="1080"/>
        <w:jc w:val="both"/>
      </w:pPr>
    </w:p>
    <w:p w:rsidRDefault="005475EE" w:rsidP="005475EE" w:rsidR="005475EE">
      <w:pPr>
        <w:ind w:left="1080"/>
        <w:jc w:val="center"/>
      </w:pPr>
      <w:r>
        <w:t>Obrazloženje</w:t>
      </w:r>
    </w:p>
    <w:p w:rsidRDefault="005475EE" w:rsidP="005475EE" w:rsidR="005475EE">
      <w:pPr>
        <w:ind w:left="1080"/>
        <w:jc w:val="center"/>
      </w:pPr>
    </w:p>
    <w:p w:rsidRDefault="009C240A" w:rsidP="005475EE" w:rsidR="009C240A">
      <w:pPr>
        <w:ind w:left="1080"/>
        <w:jc w:val="center"/>
      </w:pPr>
    </w:p>
    <w:p w:rsidRDefault="005475EE" w:rsidP="005475EE" w:rsidR="007A09B1">
      <w:pPr>
        <w:pStyle w:val="Tijeloteksta"/>
      </w:pPr>
      <w:r>
        <w:rPr>
          <w:bCs/>
        </w:rPr>
        <w:tab/>
        <w:t>Rješenjem ovog suda St-</w:t>
      </w:r>
      <w:proofErr w:type="spellStart"/>
      <w:r>
        <w:rPr>
          <w:bCs/>
        </w:rPr>
        <w:t>495</w:t>
      </w:r>
      <w:proofErr w:type="spellEnd"/>
      <w:r>
        <w:rPr>
          <w:bCs/>
        </w:rPr>
        <w:t>/</w:t>
      </w:r>
      <w:proofErr w:type="spellStart"/>
      <w:r>
        <w:rPr>
          <w:bCs/>
        </w:rPr>
        <w:t>17</w:t>
      </w:r>
      <w:proofErr w:type="spellEnd"/>
      <w:r>
        <w:rPr>
          <w:bCs/>
        </w:rPr>
        <w:t xml:space="preserve">-6 od </w:t>
      </w:r>
      <w:proofErr w:type="spellStart"/>
      <w:r>
        <w:rPr>
          <w:bCs/>
        </w:rPr>
        <w:t>12</w:t>
      </w:r>
      <w:proofErr w:type="spellEnd"/>
      <w:r>
        <w:rPr>
          <w:bCs/>
        </w:rPr>
        <w:t xml:space="preserve">. lipnja </w:t>
      </w:r>
      <w:proofErr w:type="spellStart"/>
      <w:r>
        <w:rPr>
          <w:bCs/>
        </w:rPr>
        <w:t>2017</w:t>
      </w:r>
      <w:proofErr w:type="spellEnd"/>
      <w:r>
        <w:rPr>
          <w:bCs/>
        </w:rPr>
        <w:t>. godine otvoren je stečajni postupak nad dužnikom</w:t>
      </w:r>
      <w:r w:rsidR="00144A73">
        <w:rPr>
          <w:bCs/>
        </w:rPr>
        <w:t xml:space="preserve"> </w:t>
      </w:r>
      <w:proofErr w:type="spellStart"/>
      <w:r w:rsidR="00144A73">
        <w:t>KAPPA</w:t>
      </w:r>
      <w:proofErr w:type="spellEnd"/>
      <w:r w:rsidR="00144A73">
        <w:t xml:space="preserve"> d.o.o. za financijsko posredovanje, promet, trgovinu i usluge, u stečaju,  Osijek, </w:t>
      </w:r>
      <w:proofErr w:type="spellStart"/>
      <w:r w:rsidR="00144A73">
        <w:t>Šamačka</w:t>
      </w:r>
      <w:proofErr w:type="spellEnd"/>
      <w:r w:rsidR="00144A73">
        <w:t xml:space="preserve"> </w:t>
      </w:r>
      <w:proofErr w:type="spellStart"/>
      <w:r w:rsidR="00144A73">
        <w:t>11</w:t>
      </w:r>
      <w:proofErr w:type="spellEnd"/>
      <w:r w:rsidR="00144A73">
        <w:t xml:space="preserve">. Istim rješenjem zakazano je ročište vjerovnika na kojem će se ispitati prijavljene tražbine (ispitno ročište) za dan 9. studeni </w:t>
      </w:r>
      <w:proofErr w:type="spellStart"/>
      <w:r w:rsidR="00144A73">
        <w:t>2017</w:t>
      </w:r>
      <w:proofErr w:type="spellEnd"/>
      <w:r w:rsidR="00144A73">
        <w:t xml:space="preserve">. godine kao i izvještajno ročište za isti dan. </w:t>
      </w:r>
    </w:p>
    <w:p w:rsidRDefault="007A09B1" w:rsidP="005475EE" w:rsidR="007A09B1">
      <w:pPr>
        <w:pStyle w:val="Tijeloteksta"/>
      </w:pPr>
    </w:p>
    <w:p w:rsidRDefault="007A09B1" w:rsidP="007A09B1" w:rsidR="005475EE">
      <w:pPr>
        <w:pStyle w:val="Tijeloteksta"/>
        <w:ind w:firstLine="708"/>
        <w:rPr>
          <w:bCs/>
        </w:rPr>
      </w:pPr>
      <w:r>
        <w:t xml:space="preserve">Tablice prijavljenih i ispitanih tražbina, za ispitno ročište, objavljene su na mrežnim stranicama e-oglasna ploča suda dana </w:t>
      </w:r>
      <w:proofErr w:type="spellStart"/>
      <w:r>
        <w:t>31</w:t>
      </w:r>
      <w:proofErr w:type="spellEnd"/>
      <w:r>
        <w:t xml:space="preserve">. listopada </w:t>
      </w:r>
      <w:proofErr w:type="spellStart"/>
      <w:r>
        <w:t>2017</w:t>
      </w:r>
      <w:proofErr w:type="spellEnd"/>
      <w:r>
        <w:t xml:space="preserve">. godine a izvješće stečajnog upravitelja za izvještajno ročište objavljeno je na mrežnim stranicama e-oglasna ploča suda dana </w:t>
      </w:r>
      <w:proofErr w:type="spellStart"/>
      <w:r>
        <w:t>27</w:t>
      </w:r>
      <w:proofErr w:type="spellEnd"/>
      <w:r>
        <w:t xml:space="preserve">. listopada </w:t>
      </w:r>
      <w:proofErr w:type="spellStart"/>
      <w:r>
        <w:t>2017</w:t>
      </w:r>
      <w:proofErr w:type="spellEnd"/>
      <w:r>
        <w:t xml:space="preserve">. godine. </w:t>
      </w:r>
    </w:p>
    <w:p w:rsidRDefault="005475EE" w:rsidP="005475EE" w:rsidR="005475EE">
      <w:pPr>
        <w:pStyle w:val="Tijeloteksta"/>
        <w:rPr>
          <w:bCs/>
        </w:rPr>
      </w:pPr>
    </w:p>
    <w:p w:rsidRDefault="00144A73" w:rsidP="005475EE" w:rsidR="005475EE">
      <w:pPr>
        <w:pStyle w:val="Tijeloteksta"/>
        <w:ind w:firstLine="708"/>
        <w:rPr>
          <w:bCs/>
        </w:rPr>
      </w:pPr>
      <w:r>
        <w:rPr>
          <w:bCs/>
        </w:rPr>
        <w:t xml:space="preserve">Zakazano ispitno ročište za dan 9. studeni </w:t>
      </w:r>
      <w:proofErr w:type="spellStart"/>
      <w:r>
        <w:rPr>
          <w:bCs/>
        </w:rPr>
        <w:t>2017</w:t>
      </w:r>
      <w:proofErr w:type="spellEnd"/>
      <w:r>
        <w:rPr>
          <w:bCs/>
        </w:rPr>
        <w:t>. odgođeno je zbog bolesti stečajnog upravitelja dužnika Zorana</w:t>
      </w:r>
      <w:r w:rsidR="004D1D5D">
        <w:rPr>
          <w:bCs/>
        </w:rPr>
        <w:t xml:space="preserve"> Subotića odvjetnika iz </w:t>
      </w:r>
      <w:proofErr w:type="spellStart"/>
      <w:r w:rsidR="004D1D5D">
        <w:rPr>
          <w:bCs/>
        </w:rPr>
        <w:t>Belog</w:t>
      </w:r>
      <w:proofErr w:type="spellEnd"/>
      <w:r w:rsidR="004D1D5D">
        <w:rPr>
          <w:bCs/>
        </w:rPr>
        <w:t xml:space="preserve"> Manastira.</w:t>
      </w:r>
    </w:p>
    <w:p w:rsidRDefault="009C240A" w:rsidP="009C240A" w:rsidR="009C240A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505D72" w:rsidP="00505D72" w:rsidR="009C240A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495</w:t>
      </w:r>
      <w:proofErr w:type="spellEnd"/>
      <w:r>
        <w:t>/</w:t>
      </w:r>
      <w:proofErr w:type="spellStart"/>
      <w:r>
        <w:t>17</w:t>
      </w:r>
      <w:proofErr w:type="spellEnd"/>
      <w:r>
        <w:t>-</w:t>
      </w:r>
      <w:proofErr w:type="spellStart"/>
      <w:r>
        <w:t>20</w:t>
      </w:r>
      <w:proofErr w:type="spellEnd"/>
    </w:p>
    <w:p w:rsidRDefault="00505D72" w:rsidP="00505D72" w:rsidR="00505D72">
      <w:pPr>
        <w:jc w:val="right"/>
        <w:rPr>
          <w:bCs/>
        </w:rPr>
      </w:pPr>
    </w:p>
    <w:p w:rsidRDefault="009C240A" w:rsidP="009C240A" w:rsidR="009C240A">
      <w:pPr>
        <w:pStyle w:val="Tijeloteksta"/>
        <w:ind w:firstLine="708"/>
        <w:jc w:val="center"/>
        <w:rPr>
          <w:bCs/>
        </w:rPr>
      </w:pPr>
    </w:p>
    <w:p w:rsidRDefault="009C240A" w:rsidP="009C240A" w:rsidR="009C240A">
      <w:pPr>
        <w:pStyle w:val="Tijeloteksta"/>
        <w:ind w:firstLine="708"/>
        <w:jc w:val="center"/>
        <w:rPr>
          <w:bCs/>
        </w:rPr>
      </w:pPr>
    </w:p>
    <w:p w:rsidRDefault="009C240A" w:rsidP="005475EE" w:rsidR="009C240A">
      <w:pPr>
        <w:pStyle w:val="Tijeloteksta"/>
        <w:ind w:firstLine="708"/>
        <w:rPr>
          <w:bCs/>
        </w:rPr>
      </w:pPr>
    </w:p>
    <w:p w:rsidRDefault="009C240A" w:rsidP="005475EE" w:rsidR="009C240A">
      <w:pPr>
        <w:pStyle w:val="Tijeloteksta"/>
        <w:ind w:firstLine="708"/>
        <w:rPr>
          <w:bCs/>
        </w:rPr>
      </w:pPr>
      <w:r>
        <w:rPr>
          <w:bCs/>
        </w:rPr>
        <w:t xml:space="preserve">Novo ispitno ročište zakazuje se za dan </w:t>
      </w:r>
      <w:proofErr w:type="spellStart"/>
      <w:r>
        <w:rPr>
          <w:bCs/>
        </w:rPr>
        <w:t>14</w:t>
      </w:r>
      <w:proofErr w:type="spellEnd"/>
      <w:r>
        <w:rPr>
          <w:bCs/>
        </w:rPr>
        <w:t xml:space="preserve">. prosinac </w:t>
      </w:r>
      <w:proofErr w:type="spellStart"/>
      <w:r>
        <w:rPr>
          <w:bCs/>
        </w:rPr>
        <w:t>2017</w:t>
      </w:r>
      <w:proofErr w:type="spellEnd"/>
      <w:r>
        <w:rPr>
          <w:bCs/>
        </w:rPr>
        <w:t xml:space="preserve">. godine s početkom u </w:t>
      </w:r>
      <w:proofErr w:type="spellStart"/>
      <w:r>
        <w:rPr>
          <w:bCs/>
        </w:rPr>
        <w:t>11</w:t>
      </w:r>
      <w:proofErr w:type="spellEnd"/>
      <w:r>
        <w:rPr>
          <w:bCs/>
        </w:rPr>
        <w:t>,</w:t>
      </w:r>
      <w:proofErr w:type="spellStart"/>
      <w:r>
        <w:rPr>
          <w:bCs/>
        </w:rPr>
        <w:t>00</w:t>
      </w:r>
      <w:proofErr w:type="spellEnd"/>
      <w:r>
        <w:rPr>
          <w:bCs/>
        </w:rPr>
        <w:t xml:space="preserve"> sati a izvještajno ročište za isti dan s početkom u </w:t>
      </w:r>
      <w:proofErr w:type="spellStart"/>
      <w:r>
        <w:rPr>
          <w:bCs/>
        </w:rPr>
        <w:t>11</w:t>
      </w:r>
      <w:proofErr w:type="spellEnd"/>
      <w:r>
        <w:rPr>
          <w:bCs/>
        </w:rPr>
        <w:t>,</w:t>
      </w:r>
      <w:proofErr w:type="spellStart"/>
      <w:r>
        <w:rPr>
          <w:bCs/>
        </w:rPr>
        <w:t>30</w:t>
      </w:r>
      <w:proofErr w:type="spellEnd"/>
      <w:r>
        <w:rPr>
          <w:bCs/>
        </w:rPr>
        <w:t xml:space="preserve"> sati. Na ispitnom ročištu stečajni upravitelj izjasnit će se o prijavama tražbina vjerovnika iz već objavljenih tablica na mrežnim stranicama e-oglasna ploča suda.</w:t>
      </w:r>
    </w:p>
    <w:p w:rsidRDefault="005475EE" w:rsidP="009C240A" w:rsidR="005475EE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5475EE" w:rsidP="005475EE" w:rsidR="005475EE" w:rsidRPr="00E129EE">
      <w:pPr>
        <w:pStyle w:val="Tijeloteksta"/>
        <w:rPr>
          <w:bCs/>
        </w:rPr>
      </w:pPr>
    </w:p>
    <w:p w:rsidRDefault="005475EE" w:rsidP="005475EE" w:rsidR="005475EE">
      <w:pPr>
        <w:pStyle w:val="Tijeloteksta"/>
        <w:jc w:val="center"/>
      </w:pPr>
      <w:r>
        <w:t xml:space="preserve">U Osijeku </w:t>
      </w:r>
      <w:proofErr w:type="spellStart"/>
      <w:r w:rsidR="00A906B3">
        <w:t>21</w:t>
      </w:r>
      <w:proofErr w:type="spellEnd"/>
      <w:r>
        <w:t xml:space="preserve">. studeni </w:t>
      </w:r>
      <w:proofErr w:type="spellStart"/>
      <w:r>
        <w:t>2017</w:t>
      </w:r>
      <w:proofErr w:type="spellEnd"/>
      <w:r>
        <w:t xml:space="preserve">. </w:t>
      </w:r>
    </w:p>
    <w:p w:rsidRDefault="005475EE" w:rsidP="005475EE" w:rsidR="005475EE">
      <w:pPr>
        <w:pStyle w:val="Tijeloteksta"/>
        <w:jc w:val="center"/>
      </w:pPr>
      <w:r>
        <w:t xml:space="preserve"> </w:t>
      </w:r>
    </w:p>
    <w:p w:rsidRDefault="005475EE" w:rsidP="005475EE" w:rsidR="005475EE">
      <w:pPr>
        <w:pStyle w:val="Tijeloteksta"/>
        <w:jc w:val="left"/>
      </w:pPr>
      <w:r>
        <w:t>Zapisničar</w:t>
      </w:r>
    </w:p>
    <w:p w:rsidRDefault="005475EE" w:rsidP="005475EE" w:rsidR="005475EE">
      <w:pPr>
        <w:pStyle w:val="Tijeloteksta"/>
        <w:jc w:val="left"/>
      </w:pPr>
      <w:r>
        <w:t>Maja Kocijan</w:t>
      </w:r>
    </w:p>
    <w:p w:rsidRDefault="005475EE" w:rsidP="005475EE" w:rsidR="005475EE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5475EE" w:rsidP="005475EE" w:rsidR="005475EE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5475EE" w:rsidP="005475EE" w:rsidR="005475EE">
      <w:pPr>
        <w:pStyle w:val="Tijeloteksta"/>
        <w:jc w:val="left"/>
      </w:pPr>
    </w:p>
    <w:p w:rsidRDefault="005475EE" w:rsidP="005475EE" w:rsidR="005475EE">
      <w:pPr>
        <w:pStyle w:val="Tijeloteksta"/>
        <w:jc w:val="left"/>
      </w:pPr>
      <w:r>
        <w:t>POUKA O PRAVNOM LIJEKU:</w:t>
      </w:r>
    </w:p>
    <w:p w:rsidRDefault="005475EE" w:rsidP="005475EE" w:rsidR="005475EE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U smislu članka </w:t>
      </w:r>
      <w:proofErr w:type="spellStart"/>
      <w:r>
        <w:t>91</w:t>
      </w:r>
      <w:proofErr w:type="spellEnd"/>
      <w:r>
        <w:t>. stav 4. Stečajnog zakona protiv rješenja o razrješenju stečajnog upravitelja pravo na žalbu imaju samo stečajni vjerovnici.</w:t>
      </w:r>
    </w:p>
    <w:p w:rsidRDefault="005475EE" w:rsidP="005475EE" w:rsidR="005475EE">
      <w:pPr>
        <w:pStyle w:val="Tijeloteksta"/>
        <w:jc w:val="left"/>
      </w:pPr>
    </w:p>
    <w:p w:rsidRDefault="005475EE" w:rsidP="005475EE" w:rsidR="005475EE">
      <w:pPr>
        <w:pStyle w:val="Tijeloteksta"/>
        <w:jc w:val="left"/>
      </w:pPr>
      <w:r>
        <w:t>DNA</w:t>
      </w:r>
    </w:p>
    <w:p w:rsidRDefault="005475EE" w:rsidP="005475EE" w:rsidR="005475EE">
      <w:pPr>
        <w:pStyle w:val="Tijeloteksta"/>
        <w:numPr>
          <w:ilvl w:val="0"/>
          <w:numId w:val="7"/>
        </w:numPr>
        <w:jc w:val="left"/>
      </w:pPr>
      <w:r>
        <w:t>S</w:t>
      </w:r>
      <w:r w:rsidR="00A906B3">
        <w:t>tečajni upravitelj Zoran Subotić</w:t>
      </w:r>
    </w:p>
    <w:p w:rsidRDefault="005475EE" w:rsidP="005475EE" w:rsidR="005475EE">
      <w:pPr>
        <w:pStyle w:val="Tijeloteksta"/>
        <w:numPr>
          <w:ilvl w:val="0"/>
          <w:numId w:val="7"/>
        </w:numPr>
        <w:jc w:val="left"/>
      </w:pPr>
      <w:r>
        <w:t>e-oglasna ploča suda</w:t>
      </w:r>
    </w:p>
    <w:p w:rsidRDefault="00A906B3" w:rsidP="005475EE" w:rsidR="005475EE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>
        <w:t>14</w:t>
      </w:r>
      <w:proofErr w:type="spellEnd"/>
      <w:r w:rsidR="005475EE">
        <w:t>/</w:t>
      </w:r>
      <w:proofErr w:type="spellStart"/>
      <w:r w:rsidR="005475EE">
        <w:t>12</w:t>
      </w:r>
      <w:proofErr w:type="spellEnd"/>
    </w:p>
    <w:p w:rsidRDefault="005475EE" w:rsidP="005475EE" w:rsidR="005475EE"/>
    <w:p w:rsidRDefault="00D90419" w:rsidP="005475EE" w:rsidR="00D90419" w:rsidRPr="00B35E7C">
      <w:pPr>
        <w:ind w:left="1080"/>
        <w:jc w:val="center"/>
      </w:pPr>
    </w:p>
    <w:sectPr w:rsidSect="00682684" w:rsidR="00D90419" w:rsidRPr="00B35E7C">
      <w:pgSz w:code="9" w:h="16838" w:w="11906"/>
      <w:pgMar w:gutter="0" w:footer="709" w:header="709" w:left="1418" w:bottom="1418" w:right="1418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81DAA"/>
    <w:rsid w:val="00144A73"/>
    <w:rsid w:val="00161BD6"/>
    <w:rsid w:val="00173460"/>
    <w:rsid w:val="00280570"/>
    <w:rsid w:val="00282990"/>
    <w:rsid w:val="00397533"/>
    <w:rsid w:val="003B2C17"/>
    <w:rsid w:val="004A0C5D"/>
    <w:rsid w:val="004D1D5D"/>
    <w:rsid w:val="00505D72"/>
    <w:rsid w:val="005304A1"/>
    <w:rsid w:val="005475EE"/>
    <w:rsid w:val="005C6CA6"/>
    <w:rsid w:val="00682684"/>
    <w:rsid w:val="006B4552"/>
    <w:rsid w:val="007652A7"/>
    <w:rsid w:val="007A09B1"/>
    <w:rsid w:val="007E0CCF"/>
    <w:rsid w:val="008769DF"/>
    <w:rsid w:val="008977ED"/>
    <w:rsid w:val="008F7D50"/>
    <w:rsid w:val="009C240A"/>
    <w:rsid w:val="00A65909"/>
    <w:rsid w:val="00A906B3"/>
    <w:rsid w:val="00AF5C7E"/>
    <w:rsid w:val="00B35E7C"/>
    <w:rsid w:val="00B46D29"/>
    <w:rsid w:val="00B74F73"/>
    <w:rsid w:val="00B82B15"/>
    <w:rsid w:val="00BB6BE9"/>
    <w:rsid w:val="00BE0D40"/>
    <w:rsid w:val="00BF2834"/>
    <w:rsid w:val="00D90419"/>
    <w:rsid w:val="00DF69DE"/>
    <w:rsid w:val="00E251DD"/>
    <w:rsid w:val="00E622FA"/>
    <w:rsid w:val="00F066D8"/>
    <w:rsid w:val="00F45E6B"/>
    <w:rsid w:val="00F56A84"/>
    <w:rsid w:val="00F6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Naglaeno" w:type="character">
    <w:name w:val="Strong"/>
    <w:basedOn w:val="Zadanifontodlomka"/>
    <w:qFormat/>
    <w:rsid w:val="00682684"/>
    <w:rPr>
      <w:b/>
      <w:bCs/>
    </w:rPr>
  </w:style>
  <w:style w:styleId="Odlomakpopisa" w:type="paragraph">
    <w:name w:val="List Paragraph"/>
    <w:basedOn w:val="Normal"/>
    <w:uiPriority w:val="34"/>
    <w:qFormat/>
    <w:rsid w:val="007652A7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066D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066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5D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D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D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D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D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Naglaeno" w:type="character">
    <w:name w:val="Strong"/>
    <w:basedOn w:val="Zadanifontodlomka"/>
    <w:qFormat/>
    <w:rsid w:val="00682684"/>
    <w:rPr>
      <w:b/>
      <w:bCs/>
    </w:rPr>
  </w:style>
  <w:style w:styleId="Odlomakpopisa" w:type="paragraph">
    <w:name w:val="List Paragraph"/>
    <w:basedOn w:val="Normal"/>
    <w:uiPriority w:val="34"/>
    <w:qFormat/>
    <w:rsid w:val="007652A7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066D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066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5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D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D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D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D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2017.</izvorni_sadrzaj>
    <derivirana_varijabla naziv="DomainObject.Predmet.DatumOsnivanja_1">18.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St-495/2017</izvorni_sadrzaj>
    <derivirana_varijabla naziv="DomainObject.Predmet.OznakaBroj_1">St-495/2017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St-611/17 - sktraćeni
roč. 9. 11.</izvorni_sadrzaj>
    <derivirana_varijabla naziv="DomainObject.Predmet.PrimjedbaSuca_1">postoji St-611/17 - sktraćeni
roč. 9. 11.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KAPPA d.o.o. za financijsko posredovanje, promet, trgovinu i usluge</izvorni_sadrzaj>
    <derivirana_varijabla naziv="DomainObject.Predmet.StrankaFormated_1">  KAPPA d.o.o. za financijsko posredovanje, promet, trgovinu i usluge</derivirana_varijabla>
  </DomainObject.Predmet.StrankaFormated>
  <DomainObject.Predmet.StrankaFormatedOIB>
    <izvorni_sadrzaj>  KAPPA d.o.o. za financijsko posredovanje, promet, trgovinu i usluge, OIB 34474335631</izvorni_sadrzaj>
    <derivirana_varijabla naziv="DomainObject.Predmet.StrankaFormatedOIB_1">  KAPPA d.o.o. za financijsko posredovanje, promet, trgovinu i usluge, OIB 34474335631</derivirana_varijabla>
  </DomainObject.Predmet.StrankaFormatedOIB>
  <DomainObject.Predmet.StrankaFormatedWithAdress>
    <izvorni_sadrzaj> KAPPA d.o.o. za financijsko posredovanje, promet, trgovinu i usluge, Šamačka 11, 31000 Osijek</izvorni_sadrzaj>
    <derivirana_varijabla naziv="DomainObject.Predmet.StrankaFormatedWithAdress_1"> KAPPA d.o.o. za financijsko posredovanje, promet, trgovinu i usluge, Šamačka 11, 31000 Osijek</derivirana_varijabla>
  </DomainObject.Predmet.StrankaFormatedWithAdress>
  <DomainObject.Predmet.StrankaFormatedWithAdressOIB>
    <izvorni_sadrzaj> KAPPA d.o.o. za financijsko posredovanje, promet, trgovinu i usluge, OIB 34474335631, Šamačka 11, 31000 Osijek</izvorni_sadrzaj>
    <derivirana_varijabla naziv="DomainObject.Predmet.StrankaFormatedWithAdressOIB_1"> KAPPA d.o.o. za financijsko posredovanje, promet, trgovinu i usluge, OIB 34474335631, Šamačka 11, 31000 Osijek</derivirana_varijabla>
  </DomainObject.Predmet.StrankaFormatedWithAdressOIB>
  <DomainObject.Predmet.StrankaWithAdress>
    <izvorni_sadrzaj>KAPPA d.o.o. za financijsko posredovanje, promet, trgovinu i usluge Šamačka 11,31000 Osijek</izvorni_sadrzaj>
    <derivirana_varijabla naziv="DomainObject.Predmet.StrankaWithAdress_1">KAPPA d.o.o. za financijsko posredovanje, promet, trgovinu i usluge Šamačka 11,31000 Osijek</derivirana_varijabla>
  </DomainObject.Predmet.StrankaWithAdress>
  <DomainObject.Predmet.StrankaWithAdressOIB>
    <izvorni_sadrzaj>KAPPA d.o.o. za financijsko posredovanje, promet, trgovinu i usluge, OIB 34474335631, Šamačka 11,31000 Osijek</izvorni_sadrzaj>
    <derivirana_varijabla naziv="DomainObject.Predmet.StrankaWithAdressOIB_1">KAPPA d.o.o. za financijsko posredovanje, promet, trgovinu i usluge, OIB 34474335631, Šamačka 11,31000 Osijek</derivirana_varijabla>
  </DomainObject.Predmet.StrankaWithAdressOIB>
  <DomainObject.Predmet.StrankaNazivFormated>
    <izvorni_sadrzaj>KAPPA d.o.o. za financijsko posredovanje, promet, trgovinu i usluge</izvorni_sadrzaj>
    <derivirana_varijabla naziv="DomainObject.Predmet.StrankaNazivFormated_1">KAPPA d.o.o. za financijsko posredovanje, promet, trgovinu i usluge</derivirana_varijabla>
  </DomainObject.Predmet.StrankaNazivFormated>
  <DomainObject.Predmet.StrankaNazivFormatedOIB>
    <izvorni_sadrzaj>KAPPA d.o.o. za financijsko posredovanje, promet, trgovinu i usluge, OIB 34474335631</izvorni_sadrzaj>
    <derivirana_varijabla naziv="DomainObject.Predmet.StrankaNazivFormatedOIB_1">KAPPA d.o.o. za financijsko posredovanje, promet, trgovinu i usluge, OIB 34474335631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KAPPA d.o.o. za financijsko posredovanje, promet, trgovinu i usluge</item>
    </izvorni_sadrzaj>
    <derivirana_varijabla naziv="DomainObject.Predmet.StrankaListFormated_1">
      <item>KAPPA d.o.o. za financijsko posredovanje, promet, trgovinu i usluge</item>
    </derivirana_varijabla>
  </DomainObject.Predmet.StrankaListFormated>
  <DomainObject.Predmet.StrankaListFormatedOIB>
    <izvorni_sadrzaj>
      <item>KAPPA d.o.o. za financijsko posredovanje, promet, trgovinu i usluge, OIB 34474335631</item>
    </izvorni_sadrzaj>
    <derivirana_varijabla naziv="DomainObject.Predmet.StrankaListFormatedOIB_1">
      <item>KAPPA d.o.o. za financijsko posredovanje, promet, trgovinu i usluge, OIB 34474335631</item>
    </derivirana_varijabla>
  </DomainObject.Predmet.StrankaListFormatedOIB>
  <DomainObject.Predmet.StrankaListFormatedWithAdress>
    <izvorni_sadrzaj>
      <item>KAPPA d.o.o. za financijsko posredovanje, promet, trgovinu i usluge, Šamačka 11, 31000 Osijek</item>
    </izvorni_sadrzaj>
    <derivirana_varijabla naziv="DomainObject.Predmet.StrankaListFormatedWithAdress_1">
      <item>KAPPA d.o.o. za financijsko posredovanje, promet, trgovinu i usluge, Šamačka 11, 31000 Osijek</item>
    </derivirana_varijabla>
  </DomainObject.Predmet.StrankaListFormatedWithAdress>
  <DomainObject.Predmet.StrankaListFormatedWithAdressOIB>
    <izvorni_sadrzaj>
      <item>KAPPA d.o.o. za financijsko posredovanje, promet, trgovinu i usluge, OIB 34474335631, Šamačka 11, 31000 Osijek</item>
    </izvorni_sadrzaj>
    <derivirana_varijabla naziv="DomainObject.Predmet.StrankaListFormatedWithAdressOIB_1">
      <item>KAPPA d.o.o. za financijsko posredovanje, promet, trgovinu i usluge, OIB 34474335631, Šamačka 11, 31000 Osijek</item>
    </derivirana_varijabla>
  </DomainObject.Predmet.StrankaListFormatedWithAdressOIB>
  <DomainObject.Predmet.StrankaListNazivFormated>
    <izvorni_sadrzaj>
      <item>KAPPA d.o.o. za financijsko posredovanje, promet, trgovinu i usluge</item>
    </izvorni_sadrzaj>
    <derivirana_varijabla naziv="DomainObject.Predmet.StrankaListNazivFormated_1">
      <item>KAPPA d.o.o. za financijsko posredovanje, promet, trgovinu i usluge</item>
    </derivirana_varijabla>
  </DomainObject.Predmet.StrankaListNazivFormated>
  <DomainObject.Predmet.StrankaListNazivFormatedOIB>
    <izvorni_sadrzaj>
      <item>KAPPA d.o.o. za financijsko posredovanje, promet, trgovinu i usluge, OIB 34474335631</item>
    </izvorni_sadrzaj>
    <derivirana_varijabla naziv="DomainObject.Predmet.StrankaListNazivFormatedOIB_1">
      <item>KAPPA d.o.o. za financijsko posredovanje, promet, trgovinu i usluge, OIB 34474335631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KAPPA d.o.o. za financijsko posredovanje, promet, trgovinu i usluge</izvorni_sadrzaj>
    <derivirana_varijabla naziv="DomainObject.Predmet.StrankaIDrugi_1">KAPPA d.o.o. za financijsko posredovanje, promet,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KAPPA d.o.o. za financijsko posredovanje, promet, trgovinu i usluge, OIB 34474335631, Šamačka 11, 31000 Osijek</izvorni_sadrzaj>
    <derivirana_varijabla naziv="DomainObject.Predmet.StrankaIDrugiAdressOIB_1">KAPPA d.o.o. za financijsko posredovanje, promet, trgovinu i usluge, OIB 34474335631, Šamačka 11,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KAPPA d.o.o. za financijsko posredovanje, promet, trgovinu i usluge</item>
    </izvorni_sadrzaj>
    <derivirana_varijabla naziv="DomainObject.Predmet.SudioniciListNaziv_1">
      <item>KAPPA d.o.o. za financijsko posredovanje, promet, trgovinu i usluge</item>
    </derivirana_varijabla>
  </DomainObject.Predmet.SudioniciListNaziv>
  <DomainObject.Predmet.SudioniciListAdressOIB>
    <izvorni_sadrzaj>
      <item>KAPPA d.o.o. za financijsko posredovanje, promet, trgovinu i usluge, OIB 34474335631, Šamačka 11,31000 Osijek</item>
    </izvorni_sadrzaj>
    <derivirana_varijabla naziv="DomainObject.Predmet.SudioniciListAdressOIB_1">
      <item>KAPPA d.o.o. za financijsko posredovanje, promet, trgovinu i usluge, OIB 34474335631, Šamačka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34474335631</item>
    </izvorni_sadrzaj>
    <derivirana_varijabla naziv="DomainObject.Predmet.SudioniciListNazivOIB_1">
      <item>, OIB 34474335631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CF34EA-171B-409D-AED4-E676912F54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2076</properties:Characters>
  <properties:Lines>78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2017-11-21T12:38:00Z</dcterms:created>
  <dc:creator>..</dc:creator>
  <cp:lastModifiedBy>Maja Kocijan</cp:lastModifiedBy>
  <cp:lastPrinted>2017-11-21T12:44:00Z</cp:lastPrinted>
  <dcterms:modified xmlns:xsi="http://www.w3.org/2001/XMLSchema-instance" xsi:type="dcterms:W3CDTF">2017-11-21T12:50:00Z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