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5f4e4" w14:paraId="265f4e4" w:rsidRDefault="007A4CFE" w:rsidP="007A4CFE" w:rsidR="007A4CFE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4CFE" w:rsidP="007A4CFE" w:rsidR="007A4CFE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7A4CFE" w:rsidP="007A4CFE" w:rsidR="007A4CFE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7A4CFE" w:rsidP="007A4CFE" w:rsidR="007A4CFE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7A4CFE" w:rsidP="007A4CFE" w:rsidR="007A4CF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4CFE" w:rsidP="007A4CFE" w:rsidR="007A4CF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7A4CFE" w:rsidP="007A4CFE" w:rsidR="007A4CF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4CFE" w:rsidP="007A4CFE" w:rsidR="007A4CFE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7A4CFE" w:rsidP="007A4CFE" w:rsidR="007A4CFE">
      <w:pPr>
        <w:pStyle w:val="Odlomakpopisa"/>
        <w:ind w:left="0"/>
      </w:pPr>
    </w:p>
    <w:p w:rsidRDefault="00F05A25" w:rsidP="00F05A25" w:rsidR="007A4CFE">
      <w:pPr>
        <w:pStyle w:val="Odlomakpopisa"/>
        <w:ind w:left="0"/>
        <w:jc w:val="both"/>
      </w:pPr>
      <w:r>
        <w:tab/>
      </w:r>
      <w:r w:rsidR="007A4CFE">
        <w:t xml:space="preserve">Trgovački sud u Zagrebu, po sudskoj savjetnici toga suda Tihani Božičević, </w:t>
      </w:r>
      <w:r w:rsidR="007A4CFE">
        <w:rPr>
          <w:lang w:val="en-GB"/>
        </w:rPr>
        <w:t xml:space="preserve">u stečajnom predmetu povodom zahtjeva </w:t>
      </w:r>
      <w:r w:rsidR="007A4CFE">
        <w:t>FINANCIJSKE AGENCIJE, za provedbu skraćenog stečajnog postupka nad dužnikom</w:t>
      </w:r>
      <w:r w:rsidR="00466899">
        <w:t xml:space="preserve"> </w:t>
      </w:r>
      <w:r>
        <w:t>GRANOFF d.o.o., Zagreb, Bože i Nikole Bionde 2, MBS: 080799538, OIB: 08587853894</w:t>
      </w:r>
      <w:r w:rsidR="007A4CFE">
        <w:t xml:space="preserve">, dana </w:t>
      </w:r>
      <w:r w:rsidR="009E4F35" w:rsidRPr="009E4F35">
        <w:t xml:space="preserve">08. ožujka </w:t>
      </w:r>
      <w:r w:rsidR="007A4CFE">
        <w:t>2017.,</w:t>
      </w:r>
    </w:p>
    <w:p w:rsidRDefault="007A4CFE" w:rsidP="007A4CFE" w:rsidR="007A4CF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4CFE" w:rsidP="007A4CFE" w:rsidR="007A4CF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7A4CFE" w:rsidP="007A4CFE" w:rsidR="007A4CFE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A4CFE" w:rsidP="007A4CFE" w:rsidR="007A4CFE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B3403C" w:rsidRPr="00B3403C">
        <w:t xml:space="preserve"> </w:t>
      </w:r>
      <w:r w:rsidR="00B3403C">
        <w:t>GRANOFF d.o.o., Zagreb, Bože i Nikole Bionde 2, MBS: 080799538, OIB: 08587853894</w:t>
      </w:r>
      <w:r>
        <w:t xml:space="preserve">. Stečajni postupak otvoren je dana </w:t>
      </w:r>
      <w:r w:rsidR="007E0EAA" w:rsidRPr="009E4F35">
        <w:t>08. ožujka</w:t>
      </w:r>
      <w:r>
        <w:t xml:space="preserve"> 2017., u 15 sati i 00 minuta, kada je ovo rješenje objavljeno na mrežnoj stranici e-Oglasna ploča ovog suda.</w:t>
      </w:r>
    </w:p>
    <w:p w:rsidRDefault="007A4CFE" w:rsidP="007A4CFE" w:rsidR="007A4CFE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4CFE" w:rsidP="007A4CFE" w:rsidR="007A4CFE" w:rsidRPr="00AB3208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 stečajnog upravitelja imenuje se </w:t>
      </w:r>
      <w:r w:rsidR="00AB3208" w:rsidRPr="00AB3208">
        <w:rPr>
          <w:rFonts w:cs="Times New Roman" w:eastAsia="Times New Roman" w:hAnsi="Times New Roman" w:ascii="Times New Roman"/>
          <w:sz w:val="24"/>
          <w:szCs w:val="24"/>
          <w:lang w:eastAsia="hr-HR"/>
        </w:rPr>
        <w:t>Marinko Vrbić</w:t>
      </w:r>
      <w:r w:rsidRPr="00AB32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B3208" w:rsidRPr="00AB3208">
        <w:rPr>
          <w:rFonts w:cs="Times New Roman" w:eastAsia="Times New Roman" w:hAnsi="Times New Roman" w:ascii="Times New Roman"/>
          <w:sz w:val="24"/>
          <w:szCs w:val="24"/>
          <w:lang w:eastAsia="hr-HR"/>
        </w:rPr>
        <w:t>Malekovićeva 90</w:t>
      </w:r>
      <w:r w:rsidRPr="00AB32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AB3208" w:rsidRPr="00AB3208">
        <w:rPr>
          <w:rFonts w:cs="Times New Roman" w:eastAsia="Times New Roman" w:hAnsi="Times New Roman" w:ascii="Times New Roman"/>
          <w:sz w:val="24"/>
          <w:szCs w:val="24"/>
          <w:lang w:eastAsia="hr-HR"/>
        </w:rPr>
        <w:t>Zaprešić</w:t>
      </w:r>
      <w:r w:rsidRPr="00AB32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AB3208">
        <w:rPr>
          <w:rFonts w:cs="Times New Roman" w:eastAsia="Times New Roman" w:hAnsi="Times New Roman" w:ascii="Times New Roman"/>
          <w:sz w:val="24"/>
          <w:szCs w:val="24"/>
          <w:lang w:eastAsia="hr-HR"/>
        </w:rPr>
        <w:t>16986188763</w:t>
      </w:r>
      <w:r w:rsidRPr="00AB320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A4CFE" w:rsidP="007A4CFE" w:rsidR="007A4CFE" w:rsidRPr="00AB3208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4CFE" w:rsidP="007A4CFE" w:rsidR="007A4CFE" w:rsidRPr="00B3403C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Zaključuje se stečajni </w:t>
      </w:r>
      <w:r w:rsidRPr="00B3403C">
        <w:rPr>
          <w:rFonts w:cs="Times New Roman" w:eastAsia="Times New Roman" w:hAnsi="Times New Roman" w:ascii="Times New Roman"/>
          <w:sz w:val="24"/>
          <w:szCs w:val="24"/>
          <w:lang w:eastAsia="hr-HR"/>
        </w:rPr>
        <w:t>postupak nad</w:t>
      </w:r>
      <w:r w:rsidRPr="00B3403C">
        <w:rPr>
          <w:rFonts w:cs="Times New Roman" w:hAnsi="Times New Roman" w:ascii="Times New Roman"/>
          <w:sz w:val="24"/>
          <w:szCs w:val="24"/>
        </w:rPr>
        <w:t xml:space="preserve"> dužnikom</w:t>
      </w:r>
      <w:r w:rsidR="00B3403C" w:rsidRPr="00B3403C">
        <w:rPr>
          <w:rFonts w:cs="Times New Roman" w:hAnsi="Times New Roman" w:ascii="Times New Roman"/>
          <w:sz w:val="24"/>
          <w:szCs w:val="24"/>
        </w:rPr>
        <w:t xml:space="preserve"> GRANOFF d.o.o., Zagreb, Bože i Nikole Bionde 2, MBS: 080799538, OIB: 08587853894</w:t>
      </w:r>
      <w:r w:rsidRPr="00B3403C">
        <w:rPr>
          <w:rFonts w:cs="Times New Roman" w:hAnsi="Times New Roman" w:ascii="Times New Roman"/>
          <w:sz w:val="24"/>
          <w:szCs w:val="24"/>
        </w:rPr>
        <w:t>.</w:t>
      </w:r>
      <w:r w:rsidRPr="00B3403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A4CFE" w:rsidP="007A4CFE" w:rsidR="007A4CFE" w:rsidRPr="00B3403C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4CFE" w:rsidP="007A4CFE" w:rsidR="007A4C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3403C"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 w:rsidRPr="00B3403C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će se brisati iz sudskog registra.</w:t>
      </w:r>
    </w:p>
    <w:p w:rsidRDefault="007A4CFE" w:rsidP="007A4CFE" w:rsidR="007A4C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4CFE" w:rsidP="007A4CFE" w:rsidR="007A4CFE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7A4CFE" w:rsidP="007A4CFE" w:rsidR="007A4C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76E76" w:rsidP="007A4CFE" w:rsidR="007A4CF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Dana 06</w:t>
      </w:r>
      <w:r w:rsidR="007A4CF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7A4CFE" w:rsidP="007A4CFE" w:rsidR="007A4C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</w:t>
      </w:r>
      <w:r w:rsidR="00776E76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776E76">
        <w:rPr>
          <w:rFonts w:cs="Times New Roman" w:eastAsia="Times New Roman" w:hAnsi="Times New Roman" w:ascii="Times New Roman"/>
          <w:sz w:val="24"/>
          <w:szCs w:val="20"/>
          <w:lang w:eastAsia="hr-HR"/>
        </w:rPr>
        <w:t>veljače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7A4CFE" w:rsidP="007A4CFE" w:rsidR="007A4CF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7A4CFE" w:rsidP="007A4CFE" w:rsidR="007A4CF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7A4CFE" w:rsidP="007A4CFE" w:rsidR="007A4C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7A4CFE" w:rsidP="007A4CFE" w:rsidR="007A4CFE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7A4CFE" w:rsidP="007A4CFE" w:rsidR="007A4C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7A4CFE" w:rsidP="007A4CFE" w:rsidR="007A4C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A4CFE" w:rsidP="007A4CFE" w:rsidR="007A4CFE" w:rsidRPr="009E4F35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E4F35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 w:rsidRPr="009E4F35">
        <w:rPr>
          <w:rFonts w:cs="Times New Roman" w:hAnsi="Times New Roman" w:ascii="Times New Roman"/>
          <w:sz w:val="24"/>
          <w:szCs w:val="24"/>
        </w:rPr>
        <w:t xml:space="preserve"> </w:t>
      </w:r>
      <w:r w:rsidR="009E4F35" w:rsidRPr="009E4F35">
        <w:rPr>
          <w:rFonts w:cs="Times New Roman" w:hAnsi="Times New Roman" w:ascii="Times New Roman"/>
          <w:sz w:val="24"/>
          <w:szCs w:val="24"/>
        </w:rPr>
        <w:t>08</w:t>
      </w:r>
      <w:r w:rsidRPr="009E4F35">
        <w:rPr>
          <w:rFonts w:cs="Times New Roman" w:hAnsi="Times New Roman" w:ascii="Times New Roman"/>
          <w:sz w:val="24"/>
          <w:szCs w:val="24"/>
        </w:rPr>
        <w:t xml:space="preserve">. </w:t>
      </w:r>
      <w:r w:rsidR="009E4F35" w:rsidRPr="009E4F35">
        <w:rPr>
          <w:rFonts w:cs="Times New Roman" w:hAnsi="Times New Roman" w:ascii="Times New Roman"/>
          <w:sz w:val="24"/>
          <w:szCs w:val="24"/>
        </w:rPr>
        <w:t>ožujka</w:t>
      </w:r>
      <w:r w:rsidRPr="009E4F35">
        <w:rPr>
          <w:rFonts w:cs="Times New Roman" w:hAnsi="Times New Roman" w:ascii="Times New Roman"/>
          <w:sz w:val="24"/>
          <w:szCs w:val="24"/>
        </w:rPr>
        <w:t xml:space="preserve"> 2017</w:t>
      </w:r>
      <w:r w:rsidRPr="009E4F35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7A4CFE" w:rsidP="007A4CFE" w:rsidR="007A4CFE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A4CFE" w:rsidP="007A4CFE" w:rsidR="007A4C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7A4CFE" w:rsidP="007A4CFE" w:rsidR="007A4CFE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7A4CFE" w:rsidP="007A4CFE" w:rsidR="007A4C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4CFE" w:rsidP="007A4CFE" w:rsidR="007A4C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4CFE" w:rsidP="007A4CFE" w:rsidR="007A4C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4CFE" w:rsidP="007A4CFE" w:rsidR="007A4CF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A4CFE" w:rsidP="007A4CFE" w:rsidR="007A4CF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7A4CFE" w:rsidP="007A4CFE" w:rsidR="007A4CFE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7A4CFE" w:rsidP="007A4CFE" w:rsidR="007A4CFE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7A4CFE" w:rsidP="007A4CFE" w:rsidR="007A4CFE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7A4CFE" w:rsidP="007A4CFE" w:rsidR="007A4C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7A4CFE" w:rsidP="007A4CFE" w:rsidR="007A4C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7A4CFE" w:rsidP="007A4CFE" w:rsidR="007A4C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 i zakonski zastupnik dužnika</w:t>
      </w:r>
      <w:r w:rsidR="0095793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7A4CFE" w:rsidP="007A4CFE" w:rsidR="007A4C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Zagreb</w:t>
      </w:r>
    </w:p>
    <w:p w:rsidRDefault="007A4CFE" w:rsidP="007A4CFE" w:rsidR="007A4C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– neposredno po pravomoćnosti</w:t>
      </w:r>
    </w:p>
    <w:p w:rsidRDefault="007A4CFE" w:rsidP="007A4CFE" w:rsidR="007A4C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7A4CFE" w:rsidP="007A4CFE" w:rsidR="007A4C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7A4CFE" w:rsidP="007A4CFE" w:rsidR="007A4CF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ED19C7" w:rsidR="000316FE">
      <w:headerReference w:type="default" r:id="rId10"/>
      <w:foot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19C7" w:rsidP="00ED19C7" w:rsidR="00ED19C7">
      <w:pPr>
        <w:spacing w:lineRule="auto" w:line="240" w:after="0"/>
      </w:pPr>
      <w:r>
        <w:separator/>
      </w:r>
    </w:p>
  </w:endnote>
  <w:endnote w:id="0" w:type="continuationSeparator">
    <w:p w:rsidRDefault="00ED19C7" w:rsidP="00ED19C7" w:rsidR="00ED19C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8566677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D19C7" w:rsidR="00ED19C7" w:rsidRPr="00ED19C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D19C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D19C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D19C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3025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D19C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D19C7" w:rsidR="00ED19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19C7" w:rsidP="00ED19C7" w:rsidR="00ED19C7">
      <w:pPr>
        <w:spacing w:lineRule="auto" w:line="240" w:after="0"/>
      </w:pPr>
      <w:r>
        <w:separator/>
      </w:r>
    </w:p>
  </w:footnote>
  <w:footnote w:id="0" w:type="continuationSeparator">
    <w:p w:rsidRDefault="00ED19C7" w:rsidP="00ED19C7" w:rsidR="00ED19C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9C7" w:rsidP="00ED19C7" w:rsidR="00ED19C7" w:rsidRPr="00ED19C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St-5736/2015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9C7" w:rsidP="00ED19C7" w:rsidR="00ED19C7" w:rsidRPr="00ED19C7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St-5736/2015</w:t>
    </w:r>
  </w:p>
  <w:p w:rsidRDefault="00ED19C7" w:rsidP="00ED19C7" w:rsidR="00ED19C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61B"/>
    <w:rsid w:val="000316FE"/>
    <w:rsid w:val="001D0364"/>
    <w:rsid w:val="002D3D38"/>
    <w:rsid w:val="00330259"/>
    <w:rsid w:val="00466899"/>
    <w:rsid w:val="00470CDE"/>
    <w:rsid w:val="00487127"/>
    <w:rsid w:val="00544EEF"/>
    <w:rsid w:val="005B1B4E"/>
    <w:rsid w:val="00776E76"/>
    <w:rsid w:val="007A4CFE"/>
    <w:rsid w:val="007E0EAA"/>
    <w:rsid w:val="00845B4F"/>
    <w:rsid w:val="00957935"/>
    <w:rsid w:val="009E061B"/>
    <w:rsid w:val="009E4F35"/>
    <w:rsid w:val="00A1281B"/>
    <w:rsid w:val="00AB3208"/>
    <w:rsid w:val="00B3403C"/>
    <w:rsid w:val="00DC5853"/>
    <w:rsid w:val="00ED19C7"/>
    <w:rsid w:val="00F05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4CFE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A4CFE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7A4CFE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4CF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4C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D19C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D19C7"/>
  </w:style>
  <w:style w:styleId="Podnoje" w:type="paragraph">
    <w:name w:val="footer"/>
    <w:basedOn w:val="Normal"/>
    <w:link w:val="PodnojeChar"/>
    <w:uiPriority w:val="99"/>
    <w:unhideWhenUsed/>
    <w:rsid w:val="00ED19C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D19C7"/>
  </w:style>
  <w:style w:styleId="Tekstrezerviranogmjesta" w:type="character">
    <w:name w:val="Placeholder Text"/>
    <w:basedOn w:val="Zadanifontodlomka"/>
    <w:uiPriority w:val="99"/>
    <w:semiHidden/>
    <w:rsid w:val="003302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25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33025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33025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33025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4CFE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A4CFE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7A4CFE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4CF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A4C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D19C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D19C7"/>
  </w:style>
  <w:style w:styleId="Podnoje" w:type="paragraph">
    <w:name w:val="footer"/>
    <w:basedOn w:val="Normal"/>
    <w:link w:val="PodnojeChar"/>
    <w:uiPriority w:val="99"/>
    <w:unhideWhenUsed/>
    <w:rsid w:val="00ED19C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D19C7"/>
  </w:style>
  <w:style w:styleId="Tekstrezerviranogmjesta" w:type="character">
    <w:name w:val="Placeholder Text"/>
    <w:basedOn w:val="Zadanifontodlomka"/>
    <w:uiPriority w:val="99"/>
    <w:semiHidden/>
    <w:rsid w:val="003302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2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3302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3302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33025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5545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614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5736</izvorni_sadrzaj>
    <derivirana_varijabla naziv="DomainObject.Predmet.Broj_1">5736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St-5736/2015</izvorni_sadrzaj>
    <derivirana_varijabla naziv="DomainObject.Predmet.OznakaBroj_1">St-5736/2015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GRANOFF d.o.o. zastupanog po punomoćniku Emir Granov</izvorni_sadrzaj>
    <derivirana_varijabla naziv="DomainObject.Predmet.ProtustrankaFormated_1">  GRANOFF d.o.o. zastupanog po punomoćniku Emir Granov</derivirana_varijabla>
  </DomainObject.Predmet.ProtustrankaFormated>
  <DomainObject.Predmet.ProtustrankaFormatedOIB>
    <izvorni_sadrzaj>  GRANOFF d.o.o., OIB 08587853894 zastupanog po punomoćniku Emir Granov</izvorni_sadrzaj>
    <derivirana_varijabla naziv="DomainObject.Predmet.ProtustrankaFormatedOIB_1">  GRANOFF d.o.o., OIB 08587853894 zastupanog po punomoćniku Emir Granov</derivirana_varijabla>
  </DomainObject.Predmet.ProtustrankaFormatedOIB>
  <DomainObject.Predmet.ProtustrankaFormatedWithAdress>
    <izvorni_sadrzaj> GRANOFF d.o.o., Bože i Nikole Bionde 2, 10000 Zagreb zastupanog po punomoćniku Emir Granov</izvorni_sadrzaj>
    <derivirana_varijabla naziv="DomainObject.Predmet.ProtustrankaFormatedWithAdress_1"> GRANOFF d.o.o., Bože i Nikole Bionde 2, 10000 Zagreb zastupanog po punomoćniku Emir Granov</derivirana_varijabla>
  </DomainObject.Predmet.ProtustrankaFormatedWithAdress>
  <DomainObject.Predmet.ProtustrankaFormatedWithAdressOIB>
    <izvorni_sadrzaj> GRANOFF d.o.o., OIB 08587853894, Bože i Nikole Bionde 2, 10000 Zagreb zastupanog po punomoćniku Emir Granov</izvorni_sadrzaj>
    <derivirana_varijabla naziv="DomainObject.Predmet.ProtustrankaFormatedWithAdressOIB_1"> GRANOFF d.o.o., OIB 08587853894, Bože i Nikole Bionde 2, 10000 Zagreb zastupanog po punomoćniku Emir Granov</derivirana_varijabla>
  </DomainObject.Predmet.ProtustrankaFormatedWithAdressOIB>
  <DomainObject.Predmet.ProtustrankaWithAdress>
    <izvorni_sadrzaj>GRANOFF d.o.o. Bože i Nikole Bionde 2, 10000 Zagreb</izvorni_sadrzaj>
    <derivirana_varijabla naziv="DomainObject.Predmet.ProtustrankaWithAdress_1">GRANOFF d.o.o. Bože i Nikole Bionde 2, 10000 Zagreb</derivirana_varijabla>
  </DomainObject.Predmet.ProtustrankaWithAdress>
  <DomainObject.Predmet.ProtustrankaWithAdressOIB>
    <izvorni_sadrzaj>GRANOFF d.o.o., OIB 08587853894, Bože i Nikole Bionde 2, 10000 Zagreb</izvorni_sadrzaj>
    <derivirana_varijabla naziv="DomainObject.Predmet.ProtustrankaWithAdressOIB_1">GRANOFF d.o.o., OIB 08587853894, Bože i Nikole Bionde 2, 10000 Zagreb</derivirana_varijabla>
  </DomainObject.Predmet.ProtustrankaWithAdressOIB>
  <DomainObject.Predmet.ProtustrankaNazivFormated>
    <izvorni_sadrzaj>GRANOFF d.o.o.</izvorni_sadrzaj>
    <derivirana_varijabla naziv="DomainObject.Predmet.ProtustrankaNazivFormated_1">GRANOFF d.o.o.</derivirana_varijabla>
  </DomainObject.Predmet.ProtustrankaNazivFormated>
  <DomainObject.Predmet.ProtustrankaNazivFormatedOIB>
    <izvorni_sadrzaj>GRANOFF d.o.o., OIB 08587853894</izvorni_sadrzaj>
    <derivirana_varijabla naziv="DomainObject.Predmet.ProtustrankaNazivFormatedOIB_1">GRANOFF d.o.o., OIB 08587853894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GRANOFF d.o.o. zastupanog po punomoćniku Emir Granov</item>
    </izvorni_sadrzaj>
    <derivirana_varijabla naziv="DomainObject.Predmet.ProtuStrankaListFormated_1">
      <item>GRANOFF d.o.o. zastupanog po punomoćniku Emir Granov</item>
    </derivirana_varijabla>
  </DomainObject.Predmet.ProtuStrankaListFormated>
  <DomainObject.Predmet.ProtuStrankaListFormatedOIB>
    <izvorni_sadrzaj>
      <item>GRANOFF d.o.o., OIB 08587853894 zastupanog po punomoćniku Emir Granov</item>
    </izvorni_sadrzaj>
    <derivirana_varijabla naziv="DomainObject.Predmet.ProtuStrankaListFormatedOIB_1">
      <item>GRANOFF d.o.o., OIB 08587853894 zastupanog po punomoćniku Emir Granov</item>
    </derivirana_varijabla>
  </DomainObject.Predmet.ProtuStrankaListFormatedOIB>
  <DomainObject.Predmet.ProtuStrankaListFormatedWithAdress>
    <izvorni_sadrzaj>
      <item>GRANOFF d.o.o., Bože i Nikole Bionde 2, 10000 Zagreb zastupanog po punomoćniku Emir Granov</item>
    </izvorni_sadrzaj>
    <derivirana_varijabla naziv="DomainObject.Predmet.ProtuStrankaListFormatedWithAdress_1">
      <item>GRANOFF d.o.o., Bože i Nikole Bionde 2, 10000 Zagreb zastupanog po punomoćniku Emir Granov</item>
    </derivirana_varijabla>
  </DomainObject.Predmet.ProtuStrankaListFormatedWithAdress>
  <DomainObject.Predmet.ProtuStrankaListFormatedWithAdressOIB>
    <izvorni_sadrzaj>
      <item>GRANOFF d.o.o., OIB 08587853894, Bože i Nikole Bionde 2, 10000 Zagreb zastupanog po punomoćniku Emir Granov</item>
    </izvorni_sadrzaj>
    <derivirana_varijabla naziv="DomainObject.Predmet.ProtuStrankaListFormatedWithAdressOIB_1">
      <item>GRANOFF d.o.o., OIB 08587853894, Bože i Nikole Bionde 2, 10000 Zagreb zastupanog po punomoćniku Emir Granov</item>
    </derivirana_varijabla>
  </DomainObject.Predmet.ProtuStrankaListFormatedWithAdressOIB>
  <DomainObject.Predmet.ProtuStrankaListNazivFormated>
    <izvorni_sadrzaj>
      <item>GRANOFF d.o.o.</item>
    </izvorni_sadrzaj>
    <derivirana_varijabla naziv="DomainObject.Predmet.ProtuStrankaListNazivFormated_1">
      <item>GRANOFF d.o.o.</item>
    </derivirana_varijabla>
  </DomainObject.Predmet.ProtuStrankaListNazivFormated>
  <DomainObject.Predmet.ProtuStrankaListNazivFormatedOIB>
    <izvorni_sadrzaj>
      <item>GRANOFF d.o.o., OIB 08587853894</item>
    </izvorni_sadrzaj>
    <derivirana_varijabla naziv="DomainObject.Predmet.ProtuStrankaListNazivFormatedOIB_1">
      <item>GRANOFF d.o.o., OIB 08587853894</item>
    </derivirana_varijabla>
  </DomainObject.Predmet.ProtuStrankaListNazivFormatedOIB>
  <DomainObject.Predmet.OstaliListFormated>
    <izvorni_sadrzaj>
      <item>Emir Granov punomoćnik sudionika u postupku GRANOFF d.o.o.</item>
    </izvorni_sadrzaj>
    <derivirana_varijabla naziv="DomainObject.Predmet.OstaliListFormated_1">
      <item>Emir Granov punomoćnik sudionika u postupku GRANOFF d.o.o.</item>
    </derivirana_varijabla>
  </DomainObject.Predmet.OstaliListFormated>
  <DomainObject.Predmet.OstaliListFormatedOIB>
    <izvorni_sadrzaj>
      <item>Emir Granov, OIB 72402314449 punomoćnik sudionika u postupku GRANOFF d.o.o.</item>
    </izvorni_sadrzaj>
    <derivirana_varijabla naziv="DomainObject.Predmet.OstaliListFormatedOIB_1">
      <item>Emir Granov, OIB 72402314449 punomoćnik sudionika u postupku GRANOFF d.o.o.</item>
    </derivirana_varijabla>
  </DomainObject.Predmet.OstaliListFormatedOIB>
  <DomainObject.Predmet.OstaliListFormatedWithAdress>
    <izvorni_sadrzaj>
      <item>Emir Granov, Koševo 017, Sarajevo punomoćnik sudionika u postupku GRANOFF d.o.o.</item>
    </izvorni_sadrzaj>
    <derivirana_varijabla naziv="DomainObject.Predmet.OstaliListFormatedWithAdress_1">
      <item>Emir Granov, Koševo 017, Sarajevo punomoćnik sudionika u postupku GRANOFF d.o.o.</item>
    </derivirana_varijabla>
  </DomainObject.Predmet.OstaliListFormatedWithAdress>
  <DomainObject.Predmet.OstaliListFormatedWithAdressOIB>
    <izvorni_sadrzaj>
      <item>Emir Granov, OIB 72402314449, Koševo 017, Sarajevo punomoćnik sudionika u postupku GRANOFF d.o.o.</item>
    </izvorni_sadrzaj>
    <derivirana_varijabla naziv="DomainObject.Predmet.OstaliListFormatedWithAdressOIB_1">
      <item>Emir Granov, OIB 72402314449, Koševo 017, Sarajevo punomoćnik sudionika u postupku GRANOFF d.o.o.</item>
    </derivirana_varijabla>
  </DomainObject.Predmet.OstaliListFormatedWithAdressOIB>
  <DomainObject.Predmet.OstaliListNazivFormated>
    <izvorni_sadrzaj>
      <item>Emir Granov</item>
    </izvorni_sadrzaj>
    <derivirana_varijabla naziv="DomainObject.Predmet.OstaliListNazivFormated_1">
      <item>Emir Granov</item>
    </derivirana_varijabla>
  </DomainObject.Predmet.OstaliListNazivFormated>
  <DomainObject.Predmet.OstaliListNazivFormatedOIB>
    <izvorni_sadrzaj>
      <item>Emir Granov, OIB 72402314449</item>
    </izvorni_sadrzaj>
    <derivirana_varijabla naziv="DomainObject.Predmet.OstaliListNazivFormatedOIB_1">
      <item>Emir Granov, OIB 72402314449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GRANOFF d.o.o.</izvorni_sadrzaj>
    <derivirana_varijabla naziv="DomainObject.Predmet.ProtustrankaIDrugi_1">GRANOFF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GRANOFF d.o.o., OIB 08587853894, Bože i Nikole Bionde 2, 10000 Zagreb</izvorni_sadrzaj>
    <derivirana_varijabla naziv="DomainObject.Predmet.ProtustrankaIDrugiAdressOIB_1">GRANOFF d.o.o., OIB 08587853894, Bože i Nikole Bionde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GRANOFF d.o.o.</item>
      <item>Emir Granov</item>
    </izvorni_sadrzaj>
    <derivirana_varijabla naziv="DomainObject.Predmet.SudioniciListNaziv_1">
      <item>FINA Regionalni centar Zagreb</item>
      <item>GRANOFF d.o.o.</item>
      <item>Emir Granov</item>
    </derivirana_varijabla>
  </DomainObject.Predmet.SudioniciListNaziv>
  <DomainObject.Predmet.SudioniciListAdressOIB>
    <izvorni_sadrzaj>
      <item>FINA Regionalni centar Zagreb, OIB 85821130368, Trg svibanjskih žrtava 1995. 1,10000 Zagreb</item>
      <item>GRANOFF d.o.o., OIB 08587853894, Bože i Nikole Bionde 2,10000 Zagreb</item>
      <item>Emir Granov, OIB 72402314449, Koševo 017,Sarajevo</item>
    </izvorni_sadrzaj>
    <derivirana_varijabla naziv="DomainObject.Predmet.SudioniciListAdressOIB_1">
      <item>FINA Regionalni centar Zagreb, OIB 85821130368, Trg svibanjskih žrtava 1995. 1,10000 Zagreb</item>
      <item>GRANOFF d.o.o., OIB 08587853894, Bože i Nikole Bionde 2,10000 Zagreb</item>
      <item>Emir Granov, OIB 72402314449, Koševo 017,Sarajevo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08587853894</item>
      <item>, OIB 72402314449</item>
    </izvorni_sadrzaj>
    <derivirana_varijabla naziv="DomainObject.Predmet.SudioniciListNazivOIB_1">
      <item>, OIB 85821130368</item>
      <item>, OIB 08587853894</item>
      <item>, OIB 72402314449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Marinko Vrbić, OIB 16986188763, Malekovićeva 90, 10290 Zaprešić</item>
    </izvorni_sadrzaj>
    <derivirana_varijabla naziv="DomainObject.Predmet.StecajniUpraviteljiListAddressOIB_1">
      <item>Marinko Vrbić, OIB 16986188763, Malekovićeva 90, 10290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2762</properties:Characters>
  <properties:Lines>76</properties:Lines>
  <properties:Paragraphs>32</properties:Paragraphs>
  <properties:TotalTime>14</properties:TotalTime>
  <properties:ScaleCrop>false</properties:ScaleCrop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2017-02-17T06:58:00Z</dcterms:created>
  <dc:creator>Tihana Božičević</dc:creator>
  <dc:description/>
  <cp:keywords/>
  <cp:lastModifiedBy>Tihana Božičević</cp:lastModifiedBy>
  <dcterms:modified xmlns:xsi="http://www.w3.org/2001/XMLSchema-instance" xsi:type="dcterms:W3CDTF">2017-03-08T09:34:00Z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