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37b4" w14:paraId="de737b4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411452" w:rsidP="00093C24" w:rsidR="00411452">
      <w:pPr>
        <w:ind w:firstLine="360"/>
        <w:jc w:val="right"/>
      </w:pPr>
      <w:r>
        <w:rPr>
          <w:b/>
        </w:rPr>
        <w:t>MARINA SIČIĆ OŠTARIĆ</w:t>
      </w:r>
      <w:r>
        <w:t xml:space="preserve"> </w:t>
      </w:r>
    </w:p>
    <w:p w:rsidRDefault="00411452" w:rsidP="00411452" w:rsidR="00411452">
      <w:pPr>
        <w:ind w:firstLine="360"/>
        <w:jc w:val="right"/>
        <w:rPr>
          <w:b/>
        </w:rPr>
      </w:pPr>
      <w:r>
        <w:t>Brneštre 6</w:t>
      </w:r>
    </w:p>
    <w:p w:rsidRDefault="009D6621" w:rsidP="00093C24" w:rsidR="00411452">
      <w:pPr>
        <w:ind w:firstLine="360"/>
        <w:jc w:val="right"/>
      </w:pPr>
      <w:r>
        <w:t>Novalja</w:t>
      </w:r>
      <w:r w:rsidR="00411452">
        <w:t xml:space="preserve"> </w:t>
      </w:r>
    </w:p>
    <w:p w:rsidRDefault="00093C24" w:rsidP="00A75CA0" w:rsidR="00093C24">
      <w:pPr>
        <w:ind w:firstLine="360"/>
        <w:jc w:val="both"/>
        <w:rPr>
          <w:b/>
        </w:rPr>
      </w:pPr>
    </w:p>
    <w:p w:rsidRDefault="00411452" w:rsidP="00A75CA0" w:rsidR="00411452">
      <w:pPr>
        <w:ind w:firstLine="360"/>
        <w:jc w:val="both"/>
        <w:rPr>
          <w:b/>
        </w:rPr>
      </w:pPr>
    </w:p>
    <w:p w:rsidRDefault="00411452" w:rsidP="00A75CA0" w:rsidR="00411452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411452">
        <w:t>213</w:t>
      </w:r>
      <w:r w:rsidR="00FA0619">
        <w:t>/</w:t>
      </w:r>
      <w:r w:rsidR="00411452">
        <w:t>17</w:t>
      </w:r>
      <w:r w:rsidR="00FA0619">
        <w:t>-</w:t>
      </w:r>
      <w:r w:rsidR="00411452">
        <w:t>4</w:t>
      </w:r>
      <w:r w:rsidR="001A7D41" w:rsidRPr="005F002B">
        <w:t xml:space="preserve"> </w:t>
      </w:r>
      <w:r w:rsidRPr="005F002B">
        <w:t xml:space="preserve">od </w:t>
      </w:r>
      <w:r w:rsidR="00411452">
        <w:t>16</w:t>
      </w:r>
      <w:r w:rsidR="00A73523">
        <w:t xml:space="preserve">. </w:t>
      </w:r>
      <w:r w:rsidR="00411452">
        <w:t>svibnja</w:t>
      </w:r>
      <w:r w:rsidR="00FA0619">
        <w:t xml:space="preserve">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411452">
        <w:rPr>
          <w:lang w:val="en-AU"/>
        </w:rPr>
        <w:t>KAMARIŽ d.o.o., Pag, Križevačka 2, OIB:97276329692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9D6621" w:rsidRPr="009D6621">
        <w:t>20</w:t>
      </w:r>
      <w:r w:rsidR="003B4926" w:rsidRPr="009D6621">
        <w:t xml:space="preserve">. </w:t>
      </w:r>
      <w:r w:rsidR="009D6621" w:rsidRPr="009D6621">
        <w:t>lipnja</w:t>
      </w:r>
      <w:r w:rsidR="00A73523" w:rsidRPr="009D6621">
        <w:t xml:space="preserve"> 2</w:t>
      </w:r>
      <w:r w:rsidR="0000236D" w:rsidRPr="009D6621">
        <w:t>01</w:t>
      </w:r>
      <w:r w:rsidR="009D6621" w:rsidRPr="009D6621">
        <w:t>7</w:t>
      </w:r>
      <w:r w:rsidR="0000236D" w:rsidRPr="009D6621">
        <w:t xml:space="preserve">. u </w:t>
      </w:r>
      <w:r w:rsidR="009D6621" w:rsidRPr="009D6621">
        <w:t>7</w:t>
      </w:r>
      <w:r w:rsidR="003B4926" w:rsidRPr="009D6621">
        <w:t>,</w:t>
      </w:r>
      <w:r w:rsidR="009D6621" w:rsidRPr="009D6621">
        <w:t>50</w:t>
      </w:r>
      <w:r w:rsidR="004B24FA" w:rsidRPr="009D6621">
        <w:t xml:space="preserve"> </w:t>
      </w:r>
      <w:r w:rsidRPr="009D6621">
        <w:t xml:space="preserve">sati, </w:t>
      </w:r>
      <w:r w:rsidRPr="005F002B">
        <w:t xml:space="preserve">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9D6621" w:rsidRPr="009D6621">
        <w:t>20</w:t>
      </w:r>
      <w:r w:rsidR="003B4926" w:rsidRPr="009D6621">
        <w:t xml:space="preserve">. </w:t>
      </w:r>
      <w:r w:rsidR="009D6621" w:rsidRPr="009D6621">
        <w:t>lipnja</w:t>
      </w:r>
      <w:r w:rsidR="003B4926" w:rsidRPr="009D6621">
        <w:t xml:space="preserve"> 2</w:t>
      </w:r>
      <w:r w:rsidR="0093536D" w:rsidRPr="009D6621">
        <w:t>01</w:t>
      </w:r>
      <w:r w:rsidR="009D6621" w:rsidRPr="009D6621">
        <w:t>7</w:t>
      </w:r>
      <w:r w:rsidR="0093536D" w:rsidRPr="009D6621">
        <w:t xml:space="preserve">. u </w:t>
      </w:r>
      <w:r w:rsidR="003B4926" w:rsidRPr="009D6621">
        <w:t>8,</w:t>
      </w:r>
      <w:r w:rsidR="009D6621" w:rsidRPr="009D6621">
        <w:t>0</w:t>
      </w:r>
      <w:r w:rsidR="003B4926" w:rsidRPr="009D6621">
        <w:t>0</w:t>
      </w:r>
      <w:r w:rsidR="0093536D" w:rsidRPr="009D6621">
        <w:t xml:space="preserve"> sati</w:t>
      </w:r>
      <w:r w:rsidRPr="009D6621">
        <w:t xml:space="preserve">, sudnica br. </w:t>
      </w:r>
      <w:r w:rsidR="00D33BA4" w:rsidRPr="009D6621">
        <w:t>14</w:t>
      </w:r>
      <w:r w:rsidRPr="009D6621">
        <w:t>/I,</w:t>
      </w:r>
      <w:r w:rsidR="003C14A3" w:rsidRPr="009D6621">
        <w:t xml:space="preserve"> </w:t>
      </w:r>
      <w:r w:rsidRPr="009D6621">
        <w:t xml:space="preserve"> </w:t>
      </w:r>
      <w:r w:rsidRPr="005F002B">
        <w:t>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</w:t>
      </w:r>
      <w:r w:rsidR="009D6621">
        <w:t xml:space="preserve">se upozoravate da </w:t>
      </w:r>
      <w:r w:rsidRPr="005F002B">
        <w:t>u slučaju Vašeg neodazivanja ovom pozivu sud temeljem čl. 180. u svezi čl. 178. Stečajnog zakona odredit</w:t>
      </w:r>
      <w:r w:rsidR="009D6621">
        <w:t xml:space="preserve"> će V</w:t>
      </w:r>
      <w:r w:rsidRPr="005F002B">
        <w:t xml:space="preserve">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9D6621">
        <w:t>23.</w:t>
      </w:r>
      <w:r w:rsidR="00A73523">
        <w:t xml:space="preserve"> </w:t>
      </w:r>
      <w:r w:rsidR="00411452">
        <w:t>svibnja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9D6621" w:rsidR="003B4926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B4926" w:rsidRPr="00DE4EDD">
        <w:t>Sutkinja</w:t>
      </w:r>
    </w:p>
    <w:p w:rsidRDefault="003B4926" w:rsidP="009D6621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Pr="00DE4EDD">
        <w:t>Ana Markač</w:t>
      </w:r>
    </w:p>
    <w:p w:rsidRDefault="004E23A2" w:rsidP="004E23A2" w:rsidR="004E23A2"/>
    <w:p w:rsidRDefault="00BA1C13" w:rsidP="004E23A2" w:rsidR="00BA1C13"/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FA" w:rsidR="00882AFA">
      <w:r>
        <w:separator/>
      </w:r>
    </w:p>
  </w:endnote>
  <w:endnote w:id="0" w:type="continuationSeparator">
    <w:p w:rsidRDefault="00882AFA" w:rsidR="00882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FA" w:rsidR="00882AFA">
      <w:r>
        <w:separator/>
      </w:r>
    </w:p>
  </w:footnote>
  <w:footnote w:id="0" w:type="continuationSeparator">
    <w:p w:rsidRDefault="00882AFA" w:rsidR="00882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411452">
      <w:t>213</w:t>
    </w:r>
    <w:r w:rsidR="00FA0619">
      <w:t>/1</w:t>
    </w:r>
    <w:r w:rsidR="00411452">
      <w:t>7</w:t>
    </w:r>
    <w:r w:rsidR="00FA0619">
      <w:t>-</w:t>
    </w:r>
    <w:r w:rsidR="00411452">
      <w:t>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F1A91"/>
    <w:rsid w:val="000F39EF"/>
    <w:rsid w:val="000F62D7"/>
    <w:rsid w:val="000F66B7"/>
    <w:rsid w:val="00102A68"/>
    <w:rsid w:val="00110BE5"/>
    <w:rsid w:val="0011155D"/>
    <w:rsid w:val="00113C77"/>
    <w:rsid w:val="00120463"/>
    <w:rsid w:val="00120626"/>
    <w:rsid w:val="00123E70"/>
    <w:rsid w:val="0014311E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67D48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145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2AB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19E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F1B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B5BED"/>
    <w:rsid w:val="007E425C"/>
    <w:rsid w:val="0080429C"/>
    <w:rsid w:val="008416F7"/>
    <w:rsid w:val="0084577B"/>
    <w:rsid w:val="008547E6"/>
    <w:rsid w:val="00881FB3"/>
    <w:rsid w:val="00882AFA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67622"/>
    <w:rsid w:val="00981238"/>
    <w:rsid w:val="00986CDC"/>
    <w:rsid w:val="009B07C8"/>
    <w:rsid w:val="009B4E9E"/>
    <w:rsid w:val="009D6621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556A"/>
    <w:rsid w:val="00BB1A7F"/>
    <w:rsid w:val="00BE7BE4"/>
    <w:rsid w:val="00BF4984"/>
    <w:rsid w:val="00C11E12"/>
    <w:rsid w:val="00C11F97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0619"/>
    <w:rsid w:val="00FA2882"/>
    <w:rsid w:val="00FA3997"/>
    <w:rsid w:val="00FA652C"/>
    <w:rsid w:val="00FA6A9B"/>
    <w:rsid w:val="00FB0A5F"/>
    <w:rsid w:val="00FB6D9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67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6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6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6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6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67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6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6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6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6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87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KAMARIŽ d.o.o. za usluge</izvorni_sadrzaj>
    <derivirana_varijabla naziv="DomainObject.Predmet.ProtustrankaFormated_1">  KAMARIŽ d.o.o. za usluge</derivirana_varijabla>
  </DomainObject.Predmet.ProtustrankaFormated>
  <DomainObject.Predmet.ProtustrankaFormatedOIB>
    <izvorni_sadrzaj>  KAMARIŽ d.o.o. za usluge, OIB 97276329692</izvorni_sadrzaj>
    <derivirana_varijabla naziv="DomainObject.Predmet.ProtustrankaFormatedOIB_1">  KAMARIŽ d.o.o. za usluge, OIB 97276329692</derivirana_varijabla>
  </DomainObject.Predmet.ProtustrankaFormatedOIB>
  <DomainObject.Predmet.ProtustrankaFormatedWithAdress>
    <izvorni_sadrzaj> KAMARIŽ d.o.o. za usluge, Križevačka 2, 23250 Pag</izvorni_sadrzaj>
    <derivirana_varijabla naziv="DomainObject.Predmet.ProtustrankaFormatedWithAdress_1"> KAMARIŽ d.o.o. za usluge, Križevačka 2, 23250 Pag</derivirana_varijabla>
  </DomainObject.Predmet.ProtustrankaFormatedWithAdress>
  <DomainObject.Predmet.ProtustrankaFormatedWithAdressOIB>
    <izvorni_sadrzaj> KAMARIŽ d.o.o. za usluge, OIB 97276329692, Križevačka 2, 23250 Pag</izvorni_sadrzaj>
    <derivirana_varijabla naziv="DomainObject.Predmet.ProtustrankaFormatedWithAdressOIB_1"> KAMARIŽ d.o.o. za usluge, OIB 97276329692, Križevačka 2, 23250 Pag</derivirana_varijabla>
  </DomainObject.Predmet.ProtustrankaFormatedWithAdressOIB>
  <DomainObject.Predmet.ProtustrankaWithAdress>
    <izvorni_sadrzaj>KAMARIŽ d.o.o. za usluge Križevačka 2, 23250 Pag</izvorni_sadrzaj>
    <derivirana_varijabla naziv="DomainObject.Predmet.ProtustrankaWithAdress_1">KAMARIŽ d.o.o. za usluge Križevačka 2, 23250 Pag</derivirana_varijabla>
  </DomainObject.Predmet.ProtustrankaWithAdress>
  <DomainObject.Predmet.ProtustrankaWithAdressOIB>
    <izvorni_sadrzaj>KAMARIŽ d.o.o. za usluge, OIB 97276329692, Križevačka 2, 23250 Pag</izvorni_sadrzaj>
    <derivirana_varijabla naziv="DomainObject.Predmet.ProtustrankaWithAdressOIB_1">KAMARIŽ d.o.o. za usluge, OIB 97276329692, Križevačka 2, 23250 Pag</derivirana_varijabla>
  </DomainObject.Predmet.ProtustrankaWithAdressOIB>
  <DomainObject.Predmet.ProtustrankaNazivFormated>
    <izvorni_sadrzaj>KAMARIŽ d.o.o. za usluge</izvorni_sadrzaj>
    <derivirana_varijabla naziv="DomainObject.Predmet.ProtustrankaNazivFormated_1">KAMARIŽ d.o.o. za usluge</derivirana_varijabla>
  </DomainObject.Predmet.ProtustrankaNazivFormated>
  <DomainObject.Predmet.ProtustrankaNazivFormatedOIB>
    <izvorni_sadrzaj>KAMARIŽ d.o.o. za usluge, OIB 97276329692</izvorni_sadrzaj>
    <derivirana_varijabla naziv="DomainObject.Predmet.ProtustrankaNazivFormatedOIB_1">KAMARIŽ d.o.o. za usluge, OIB 97276329692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KAMARIŽ d.o.o. za usluge</item>
    </izvorni_sadrzaj>
    <derivirana_varijabla naziv="DomainObject.Predmet.ProtuStrankaListFormated_1">
      <item>KAMARIŽ d.o.o. za usluge</item>
    </derivirana_varijabla>
  </DomainObject.Predmet.ProtuStrankaListFormated>
  <DomainObject.Predmet.ProtuStrankaListFormatedOIB>
    <izvorni_sadrzaj>
      <item>KAMARIŽ d.o.o. za usluge, OIB 97276329692</item>
    </izvorni_sadrzaj>
    <derivirana_varijabla naziv="DomainObject.Predmet.ProtuStrankaListFormatedOIB_1">
      <item>KAMARIŽ d.o.o. za usluge, OIB 97276329692</item>
    </derivirana_varijabla>
  </DomainObject.Predmet.ProtuStrankaListFormatedOIB>
  <DomainObject.Predmet.ProtuStrankaListFormatedWithAdress>
    <izvorni_sadrzaj>
      <item>KAMARIŽ d.o.o. za usluge, Križevačka 2, 23250 Pag</item>
    </izvorni_sadrzaj>
    <derivirana_varijabla naziv="DomainObject.Predmet.ProtuStrankaListFormatedWithAdress_1">
      <item>KAMARIŽ d.o.o. za usluge, Križevačka 2, 23250 Pag</item>
    </derivirana_varijabla>
  </DomainObject.Predmet.ProtuStrankaListFormatedWithAdress>
  <DomainObject.Predmet.ProtuStrankaListFormatedWithAdressOIB>
    <izvorni_sadrzaj>
      <item>KAMARIŽ d.o.o. za usluge, OIB 97276329692, Križevačka 2, 23250 Pag</item>
    </izvorni_sadrzaj>
    <derivirana_varijabla naziv="DomainObject.Predmet.ProtuStrankaListFormatedWithAdressOIB_1">
      <item>KAMARIŽ d.o.o. za usluge, OIB 97276329692, Križevačka 2, 23250 Pag</item>
    </derivirana_varijabla>
  </DomainObject.Predmet.ProtuStrankaListFormatedWithAdressOIB>
  <DomainObject.Predmet.ProtuStrankaListNazivFormated>
    <izvorni_sadrzaj>
      <item>KAMARIŽ d.o.o. za usluge</item>
    </izvorni_sadrzaj>
    <derivirana_varijabla naziv="DomainObject.Predmet.ProtuStrankaListNazivFormated_1">
      <item>KAMARIŽ d.o.o. za usluge</item>
    </derivirana_varijabla>
  </DomainObject.Predmet.ProtuStrankaListNazivFormated>
  <DomainObject.Predmet.ProtuStrankaListNazivFormatedOIB>
    <izvorni_sadrzaj>
      <item>KAMARIŽ d.o.o. za usluge, OIB 97276329692</item>
    </izvorni_sadrzaj>
    <derivirana_varijabla naziv="DomainObject.Predmet.ProtuStrankaListNazivFormatedOIB_1">
      <item>KAMARIŽ d.o.o. za usluge, OIB 97276329692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KAMARIŽ d.o.o. za usluge</izvorni_sadrzaj>
    <derivirana_varijabla naziv="DomainObject.Predmet.ProtustrankaIDrugi_1">KAMARIŽ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KAMARIŽ d.o.o. za usluge, OIB 97276329692, Križevačka 2, 23250 Pag</izvorni_sadrzaj>
    <derivirana_varijabla naziv="DomainObject.Predmet.ProtustrankaIDrugiAdressOIB_1">KAMARIŽ d.o.o. za usluge, OIB 97276329692, Križevačka 2,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KAMARIŽ d.o.o. za usluge</item>
    </izvorni_sadrzaj>
    <derivirana_varijabla naziv="DomainObject.Predmet.SudioniciListNaziv_1">
      <item>FINA</item>
      <item>KAMARIŽ d.o.o. za usluge</item>
    </derivirana_varijabla>
  </DomainObject.Predmet.SudioniciListNaziv>
  <DomainObject.Predmet.SudioniciListAdressOIB>
    <izvorni_sadrzaj>
      <item>FINA, OIB 85821130368</item>
      <item>KAMARIŽ d.o.o. za usluge, OIB 97276329692, Križevačka 2,23250 Pag</item>
    </izvorni_sadrzaj>
    <derivirana_varijabla naziv="DomainObject.Predmet.SudioniciListAdressOIB_1">
      <item>FINA, OIB 85821130368</item>
      <item>KAMARIŽ d.o.o. za usluge, OIB 97276329692, Križevačka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97276329692</item>
    </izvorni_sadrzaj>
    <derivirana_varijabla naziv="DomainObject.Predmet.SudioniciListNazivOIB_1">
      <item>, OIB 85821130368</item>
      <item>, OIB 97276329692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0BCF6-C80A-4465-853D-7DFB7BA5A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804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2017-05-16T12:10:00Z</dcterms:created>
  <dc:creator>Ardena Bajlo</dc:creator>
  <cp:lastModifiedBy>Marijana Žuža</cp:lastModifiedBy>
  <cp:lastPrinted>2017-05-23T11:30:00Z</cp:lastPrinted>
  <dcterms:modified xmlns:xsi="http://www.w3.org/2001/XMLSchema-instance" xsi:type="dcterms:W3CDTF">2017-05-24T08:03:00Z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