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c527" w14:paraId="402c527" w:rsidRDefault="005077C6" w:rsidP="005077C6" w:rsidR="005077C6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077C6" w:rsidP="005077C6" w:rsidR="005077C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077C6" w:rsidP="005077C6" w:rsidR="005077C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077C6" w:rsidP="005077C6" w:rsidR="005077C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077C6" w:rsidP="005077C6" w:rsidR="005077C6">
      <w:pPr>
        <w:widowControl w:val="false"/>
        <w:spacing w:after="0"/>
        <w:rPr>
          <w:rFonts w:eastAsia="Times New Roman"/>
          <w:bCs/>
          <w:snapToGrid w:val="false"/>
        </w:rPr>
      </w:pPr>
    </w:p>
    <w:p w:rsidRDefault="005077C6" w:rsidP="005077C6" w:rsidR="005077C6">
      <w:pPr>
        <w:pStyle w:val="Zaglavlje"/>
        <w:spacing w:after="0"/>
      </w:pPr>
    </w:p>
    <w:p w:rsidRDefault="005077C6" w:rsidP="005077C6" w:rsidR="005077C6">
      <w:pPr>
        <w:pStyle w:val="Zaglavlje"/>
        <w:spacing w:after="0"/>
        <w:jc w:val="center"/>
      </w:pPr>
      <w:r>
        <w:t>R E P U B L I K A    H R V A T S K A</w:t>
      </w:r>
    </w:p>
    <w:p w:rsidRDefault="005077C6" w:rsidP="005077C6" w:rsidR="005077C6">
      <w:pPr>
        <w:pStyle w:val="Zaglavlje"/>
        <w:spacing w:after="0"/>
        <w:jc w:val="center"/>
      </w:pPr>
    </w:p>
    <w:p w:rsidRDefault="005077C6" w:rsidP="005077C6" w:rsidR="005077C6">
      <w:pPr>
        <w:pStyle w:val="Zaglavlje"/>
        <w:spacing w:after="0"/>
        <w:jc w:val="center"/>
      </w:pPr>
      <w:r>
        <w:t>R J E Š E N J E</w:t>
      </w:r>
    </w:p>
    <w:p w:rsidRDefault="005077C6" w:rsidP="005077C6" w:rsidR="005077C6">
      <w:pPr>
        <w:pStyle w:val="Zaglavlje"/>
        <w:spacing w:after="0"/>
        <w:jc w:val="center"/>
      </w:pPr>
    </w:p>
    <w:p w:rsidRDefault="005077C6" w:rsidP="005077C6" w:rsidR="005077C6">
      <w:pPr>
        <w:pStyle w:val="Zaglavlje"/>
        <w:spacing w:after="0"/>
      </w:pPr>
    </w:p>
    <w:p w:rsidRDefault="005077C6" w:rsidP="005077C6" w:rsidR="005077C6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SEMINE-SMMS j.d.o.o., OIB: 60903346234 sa sjedištem u Ulica Ivana Gundulića 102, 48260 Križevci, dana 3. travnja 2017. godine,</w:t>
      </w:r>
    </w:p>
    <w:p w:rsidRDefault="005077C6" w:rsidP="005077C6" w:rsidR="005077C6">
      <w:pPr>
        <w:spacing w:after="0"/>
      </w:pPr>
    </w:p>
    <w:p w:rsidRDefault="005077C6" w:rsidP="005077C6" w:rsidR="005077C6">
      <w:pPr>
        <w:spacing w:after="0"/>
        <w:jc w:val="center"/>
      </w:pPr>
      <w:r>
        <w:t>r i j e š i o  j e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  <w:t>I. Pokreće se prethodni postupak radi utvrđivanja uvjeta za otvaranje stečajnog postupka nad dužnikom SEMINE-SMMS j.d.o.o., OIB: 60903346234 sa sjedištem u Ulica Ivana Gundulića 102, 48260 Križevci.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5077C6" w:rsidP="005077C6" w:rsidR="005077C6">
      <w:pPr>
        <w:spacing w:after="0"/>
        <w:jc w:val="both"/>
        <w:rPr>
          <w:color w:val="FF0000"/>
        </w:rPr>
      </w:pPr>
    </w:p>
    <w:p w:rsidRDefault="005077C6" w:rsidP="005077C6" w:rsidR="005077C6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10. svibnja 2017. u 13,30 sati</w:t>
      </w:r>
    </w:p>
    <w:p w:rsidRDefault="005077C6" w:rsidP="005077C6" w:rsidR="005077C6">
      <w:pPr>
        <w:spacing w:after="0"/>
        <w:jc w:val="center"/>
        <w:rPr>
          <w:b/>
          <w:color w:themeColor="text1" w:val="000000"/>
          <w:u w:val="single"/>
        </w:rPr>
      </w:pPr>
    </w:p>
    <w:p w:rsidRDefault="005077C6" w:rsidP="005077C6" w:rsidR="005077C6">
      <w:pPr>
        <w:spacing w:after="0"/>
        <w:jc w:val="center"/>
        <w:rPr>
          <w:b/>
          <w:color w:val="FF0000"/>
          <w:u w:val="single"/>
        </w:rPr>
      </w:pPr>
    </w:p>
    <w:p w:rsidRDefault="005077C6" w:rsidP="005077C6" w:rsidR="005077C6">
      <w:pPr>
        <w:spacing w:after="0"/>
        <w:jc w:val="both"/>
      </w:pPr>
      <w:r>
        <w:t>kod Trgovačkog suda u Varaždi</w:t>
      </w:r>
      <w:r w:rsidR="00792996">
        <w:t>nu, Braće Radić 2, soba broj 223</w:t>
      </w:r>
      <w:r>
        <w:t>/II kat, a na koje se dostavom ovoga rješenja pozivaju: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5077C6" w:rsidP="005077C6" w:rsidR="005077C6">
      <w:pPr>
        <w:spacing w:after="0"/>
        <w:jc w:val="both"/>
      </w:pPr>
      <w:r>
        <w:t>- direktor dužnika Saša Jurić, OIB: 49354118487, Križevci, Ulica Ivana Gundulića 102</w:t>
      </w:r>
    </w:p>
    <w:p w:rsidRDefault="005077C6" w:rsidP="005077C6" w:rsidR="005077C6">
      <w:pPr>
        <w:spacing w:after="0"/>
        <w:jc w:val="both"/>
      </w:pPr>
      <w:r>
        <w:t>- Županijsko državno odvjetništvo, Građansko-upravni odjel.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5077C6" w:rsidP="005077C6" w:rsidR="005077C6">
      <w:pPr>
        <w:spacing w:after="0"/>
        <w:jc w:val="center"/>
      </w:pPr>
    </w:p>
    <w:p w:rsidRDefault="005077C6" w:rsidP="005077C6" w:rsidR="005077C6">
      <w:pPr>
        <w:spacing w:after="0"/>
        <w:jc w:val="center"/>
      </w:pPr>
      <w:r>
        <w:lastRenderedPageBreak/>
        <w:t>Obrazloženje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  <w:t>Predlagatelj je 29. ožujka 2017. podnio ovome sudu prijedlog za otvaranje stečajnog postupka nad dužnikom, navodeći da dužnik na dan 27. ožujka 2017. ima evidentirane neizvršene osnove za plaćanje u ukupnom iznosu od 24.061,70 kn.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center"/>
      </w:pPr>
      <w:r>
        <w:t>U Varaždinu, 3. travnja 2017.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</w:t>
      </w:r>
      <w:proofErr w:type="spellStart"/>
      <w:r>
        <w:t>Poljanec</w:t>
      </w:r>
      <w:proofErr w:type="spellEnd"/>
      <w:r>
        <w:t xml:space="preserve"> Bubaš</w:t>
      </w:r>
      <w:r w:rsidR="00792996">
        <w:t>, v.r.</w:t>
      </w:r>
    </w:p>
    <w:p w:rsidRDefault="00792996" w:rsidP="005077C6" w:rsidR="00792996">
      <w:pPr>
        <w:spacing w:after="0"/>
        <w:jc w:val="both"/>
      </w:pPr>
    </w:p>
    <w:p w:rsidRDefault="00792996" w:rsidP="005077C6" w:rsidR="0079299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bookmarkStart w:name="_GoBack" w:id="0"/>
      <w:bookmarkEnd w:id="0"/>
    </w:p>
    <w:p w:rsidRDefault="00BA14EE" w:rsidP="005077C6" w:rsidR="00BA14EE">
      <w:pPr>
        <w:spacing w:after="0"/>
        <w:jc w:val="both"/>
      </w:pPr>
    </w:p>
    <w:p w:rsidRDefault="00BA14EE" w:rsidP="005077C6" w:rsidR="00BA14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>UPUTA O PRAVNOM LIJEKU:</w:t>
      </w:r>
    </w:p>
    <w:p w:rsidRDefault="005077C6" w:rsidP="005077C6" w:rsidR="005077C6">
      <w:pPr>
        <w:spacing w:after="0"/>
        <w:jc w:val="both"/>
      </w:pPr>
      <w:r>
        <w:t>Protiv ovoga rješenja posebna žalba nije dopuštena (čl. 115. st. 1. SZ-a).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  <w:r>
        <w:t>DNA:</w:t>
      </w:r>
    </w:p>
    <w:p w:rsidRDefault="005077C6" w:rsidP="005077C6" w:rsidR="005077C6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5077C6" w:rsidP="005077C6" w:rsidR="005077C6">
      <w:pPr>
        <w:spacing w:after="0"/>
        <w:jc w:val="both"/>
      </w:pPr>
      <w:r>
        <w:t>- direktor dužnika Saša Jurić, Križevci, Ulica Ivana Gundulića 102</w:t>
      </w:r>
    </w:p>
    <w:p w:rsidRDefault="005077C6" w:rsidP="005077C6" w:rsidR="005077C6">
      <w:pPr>
        <w:spacing w:after="0"/>
        <w:jc w:val="both"/>
      </w:pPr>
      <w:r>
        <w:t>- Županijsko državno odvjetništvo, Građansko-upravni odjel.</w:t>
      </w:r>
    </w:p>
    <w:p w:rsidRDefault="005077C6" w:rsidP="005077C6" w:rsidR="005077C6">
      <w:pPr>
        <w:spacing w:after="0"/>
        <w:jc w:val="both"/>
      </w:pPr>
      <w:r>
        <w:t xml:space="preserve">- stečajna e-Oglasna ploča </w:t>
      </w: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both"/>
      </w:pPr>
    </w:p>
    <w:p w:rsidRDefault="005077C6" w:rsidP="005077C6" w:rsidR="005077C6">
      <w:pPr>
        <w:spacing w:after="0"/>
        <w:jc w:val="center"/>
      </w:pPr>
    </w:p>
    <w:p w:rsidRDefault="00AE649C" w:rsidP="005077C6" w:rsidR="00AE649C" w:rsidRPr="00B76F3C">
      <w:pPr>
        <w:pStyle w:val="NormaleSPIS"/>
        <w:spacing w:after="0"/>
      </w:pPr>
    </w:p>
    <w:p w:rsidRDefault="00AB4602" w:rsidP="005077C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077C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FFC" w:rsidP="00537B78" w:rsidR="009B3FFC">
      <w:r>
        <w:separator/>
      </w:r>
    </w:p>
  </w:endnote>
  <w:endnote w:id="0" w:type="continuationSeparator">
    <w:p w:rsidRDefault="009B3FFC" w:rsidP="00537B78" w:rsidR="009B3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FFC" w:rsidP="00537B78" w:rsidR="009B3FFC">
      <w:r>
        <w:separator/>
      </w:r>
    </w:p>
  </w:footnote>
  <w:footnote w:id="0" w:type="continuationSeparator">
    <w:p w:rsidRDefault="009B3FFC" w:rsidP="00537B78" w:rsidR="009B3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7C6" w:rsidR="008333A9">
    <w:pPr>
      <w:pStyle w:val="Zaglavlje"/>
    </w:pPr>
    <w:r>
      <w:rPr>
        <w:rStyle w:val="PozadinaSvijetloCrvena"/>
        <w:shd w:fill="auto" w:color="auto" w:val="clear"/>
      </w:rPr>
      <w:t>Poslovni broj: 2 St-178/17-3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7C6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996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FFC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4EE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AA1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09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St-178/2017-3</izvorni_sadrzaj>
    <derivirana_varijabla naziv="DomainObject.Oznaka_1">St-178/2017-3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SEMINE-SMMS jednostavno društvo s ograničenom odgovornošću za trgovinu i prijevoz</izvorni_sadrzaj>
    <derivirana_varijabla naziv="DomainObject.Predmet.ProtustrankaFormated_1">  SEMINE-SMMS jednostavno društvo s ograničenom odgovornošću za trgovinu i prijevoz</derivirana_varijabla>
  </DomainObject.Predmet.ProtustrankaFormated>
  <DomainObject.Predmet.ProtustrankaFormatedOIB>
    <izvorni_sadrzaj>  SEMINE-SMMS jednostavno društvo s ograničenom odgovornošću za trgovinu i prijevoz, OIB 60903346234</izvorni_sadrzaj>
    <derivirana_varijabla naziv="DomainObject.Predmet.ProtustrankaFormatedOIB_1">  SEMINE-SMMS jednostavno društvo s ograničenom odgovornošću za trgovinu i prijevoz, OIB 60903346234</derivirana_varijabla>
  </DomainObject.Predmet.ProtustrankaFormatedOIB>
  <DomainObject.Predmet.ProtustrankaFormatedWithAdress>
    <izvorni_sadrzaj> SEMINE-SMMS jednostavno društvo s ograničenom odgovornošću za trgovinu i prijevoz, Ulica Ivana Gundulića 102, 48260 Križevci</izvorni_sadrzaj>
    <derivirana_varijabla naziv="DomainObject.Predmet.ProtustrankaFormatedWithAdress_1"> SEMINE-SMMS jednostavno društvo s ograničenom odgovornošću za trgovinu i prijevoz, Ulica Ivana Gundulića 102, 48260 Križevci</derivirana_varijabla>
  </DomainObject.Predmet.ProtustrankaFormatedWithAdress>
  <DomainObject.Predmet.ProtustrankaFormatedWithAdressOIB>
    <izvorni_sadrzaj> SEMINE-SMMS jednostavno društvo s ograničenom odgovornošću za trgovinu i prijevoz, OIB 60903346234, Ulica Ivana Gundulića 102, 48260 Križevci</izvorni_sadrzaj>
    <derivirana_varijabla naziv="DomainObject.Predmet.ProtustrankaFormatedWithAdressOIB_1"> SEMINE-SMMS jednostavno društvo s ograničenom odgovornošću za trgovinu i prijevoz, OIB 60903346234, Ulica Ivana Gundulića 102, 48260 Križevci</derivirana_varijabla>
  </DomainObject.Predmet.ProtustrankaFormatedWithAdressOIB>
  <DomainObject.Predmet.ProtustrankaWithAdress>
    <izvorni_sadrzaj>SEMINE-SMMS jednostavno društvo s ograničenom odgovornošću za trgovinu i prijevoz Ulica Ivana Gundulića 102, 48260 Križevci</izvorni_sadrzaj>
    <derivirana_varijabla naziv="DomainObject.Predmet.ProtustrankaWithAdress_1">SEMINE-SMMS jednostavno društvo s ograničenom odgovornošću za trgovinu i prijevoz Ulica Ivana Gundulića 102, 48260 Križevci</derivirana_varijabla>
  </DomainObject.Predmet.ProtustrankaWithAdress>
  <DomainObject.Predmet.ProtustrankaWithAdressOIB>
    <izvorni_sadrzaj>SEMINE-SMMS jednostavno društvo s ograničenom odgovornošću za trgovinu i prijevoz, OIB 60903346234, Ulica Ivana Gundulića 102, 48260 Križevci</izvorni_sadrzaj>
    <derivirana_varijabla naziv="DomainObject.Predmet.ProtustrankaWithAdressOIB_1">SEMINE-SMMS jednostavno društvo s ograničenom odgovornošću za trgovinu i prijevoz, OIB 60903346234, Ulica Ivana Gundulića 102, 48260 Križevci</derivirana_varijabla>
  </DomainObject.Predmet.ProtustrankaWithAdressOIB>
  <DomainObject.Predmet.ProtustrankaNazivFormated>
    <izvorni_sadrzaj>SEMINE-SMMS jednostavno društvo s ograničenom odgovornošću za trgovinu i prijevoz</izvorni_sadrzaj>
    <derivirana_varijabla naziv="DomainObject.Predmet.ProtustrankaNazivFormated_1">SEMINE-SMMS jednostavno društvo s ograničenom odgovornošću za trgovinu i prijevoz</derivirana_varijabla>
  </DomainObject.Predmet.ProtustrankaNazivFormated>
  <DomainObject.Predmet.ProtustrankaNazivFormatedOIB>
    <izvorni_sadrzaj>SEMINE-SMMS jednostavno društvo s ograničenom odgovornošću za trgovinu i prijevoz, OIB 60903346234</izvorni_sadrzaj>
    <derivirana_varijabla naziv="DomainObject.Predmet.ProtustrankaNazivFormatedOIB_1">SEMINE-SMMS jednostavno društvo s ograničenom odgovornošću za trgovinu i prijevoz, OIB 60903346234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24061.70</izvorni_sadrzaj>
    <derivirana_varijabla naziv="DomainObject.Predmet.TrenutnaVrijednost_1">24061.70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SEMINE-SMMS jednostavno društvo s ograničenom odgovornošću za trgovinu i prijevoz</item>
    </izvorni_sadrzaj>
    <derivirana_varijabla naziv="DomainObject.Predmet.ProtuStrankaListFormated_1">
      <item>SEMINE-SMMS jednostavno društvo s ograničenom odgovornošću za trgovinu i prijevoz</item>
    </derivirana_varijabla>
  </DomainObject.Predmet.ProtuStrankaListFormated>
  <DomainObject.Predmet.ProtuStrankaListFormatedOIB>
    <izvorni_sadrzaj>
      <item>SEMINE-SMMS jednostavno društvo s ograničenom odgovornošću za trgovinu i prijevoz, OIB 60903346234</item>
    </izvorni_sadrzaj>
    <derivirana_varijabla naziv="DomainObject.Predmet.ProtuStrankaListFormatedOIB_1">
      <item>SEMINE-SMMS jednostavno društvo s ograničenom odgovornošću za trgovinu i prijevoz, OIB 60903346234</item>
    </derivirana_varijabla>
  </DomainObject.Predmet.ProtuStrankaListFormatedOIB>
  <DomainObject.Predmet.ProtuStrankaListFormatedWithAdress>
    <izvorni_sadrzaj>
      <item>SEMINE-SMMS jednostavno društvo s ograničenom odgovornošću za trgovinu i prijevoz, Ulica Ivana Gundulića 102, 48260 Križevci</item>
    </izvorni_sadrzaj>
    <derivirana_varijabla naziv="DomainObject.Predmet.ProtuStrankaListFormatedWithAdress_1">
      <item>SEMINE-SMMS jednostavno društvo s ograničenom odgovornošću za trgovinu i prijevoz, Ulica Ivana Gundulića 102, 48260 Križevci</item>
    </derivirana_varijabla>
  </DomainObject.Predmet.ProtuStrankaListFormatedWithAdress>
  <DomainObject.Predmet.ProtuStrankaListFormatedWithAdressOIB>
    <izvorni_sadrzaj>
      <item>SEMINE-SMMS jednostavno društvo s ograničenom odgovornošću za trgovinu i prijevoz, OIB 60903346234, Ulica Ivana Gundulića 102, 48260 Križevci</item>
    </izvorni_sadrzaj>
    <derivirana_varijabla naziv="DomainObject.Predmet.ProtuStrankaListFormatedWithAdressOIB_1">
      <item>SEMINE-SMMS jednostavno društvo s ograničenom odgovornošću za trgovinu i prijevoz, OIB 60903346234, Ulica Ivana Gundulića 102, 48260 Križevci</item>
    </derivirana_varijabla>
  </DomainObject.Predmet.ProtuStrankaListFormatedWithAdressOIB>
  <DomainObject.Predmet.ProtuStrankaListNazivFormated>
    <izvorni_sadrzaj>
      <item>SEMINE-SMMS jednostavno društvo s ograničenom odgovornošću za trgovinu i prijevoz</item>
    </izvorni_sadrzaj>
    <derivirana_varijabla naziv="DomainObject.Predmet.ProtuStrankaListNazivFormated_1">
      <item>SEMINE-SMMS jednostavno društvo s ograničenom odgovornošću za trgovinu i prijevoz</item>
    </derivirana_varijabla>
  </DomainObject.Predmet.ProtuStrankaListNazivFormated>
  <DomainObject.Predmet.ProtuStrankaListNazivFormatedOIB>
    <izvorni_sadrzaj>
      <item>SEMINE-SMMS jednostavno društvo s ograničenom odgovornošću za trgovinu i prijevoz, OIB 60903346234</item>
    </izvorni_sadrzaj>
    <derivirana_varijabla naziv="DomainObject.Predmet.ProtuStrankaListNazivFormatedOIB_1">
      <item>SEMINE-SMMS jednostavno društvo s ograničenom odgovornošću za trgovinu i prijevoz, OIB 60903346234</item>
    </derivirana_varijabla>
  </DomainObject.Predmet.ProtuStrankaListNazivFormatedOIB>
  <DomainObject.Predmet.OstaliListFormated>
    <izvorni_sadrzaj>
      <item>Sudski registar</item>
      <item>e-oglasna ploča</item>
      <item>Saša Jurić</item>
      <item>Županijsko državno odvjetništvo u Varaždinu</item>
    </izvorni_sadrzaj>
    <derivirana_varijabla naziv="DomainObject.Predmet.OstaliListFormated_1">
      <item>Sudski registar</item>
      <item>e-oglasna ploča</item>
      <item>Saša Jurić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Saša Jurić, OIB 49354118487</item>
      <item>Županijsko državno odvjetništvo u Varaždinu</item>
    </izvorni_sadrzaj>
    <derivirana_varijabla naziv="DomainObject.Predmet.OstaliListFormatedOIB_1">
      <item>Sudski registar</item>
      <item>e-oglasna ploča</item>
      <item>Saša Jurić, OIB 49354118487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Saša Jurić, Ulica Ivana Gundulića 102, 48260 Križevci</item>
      <item>Županijsko državno odvjetništvo u Varaždinu</item>
    </izvorni_sadrzaj>
    <derivirana_varijabla naziv="DomainObject.Predmet.OstaliListFormatedWithAdress_1">
      <item>Sudski registar</item>
      <item>e-oglasna ploča</item>
      <item>Saša Jurić, Ulica Ivana Gundulića 102, 48260 Križevci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Saša Jurić, OIB 49354118487, Ulica Ivana Gundulića 102, 48260 Križevci</item>
      <item>Županijsko državno odvjetništvo u Varaždinu</item>
    </izvorni_sadrzaj>
    <derivirana_varijabla naziv="DomainObject.Predmet.OstaliListFormatedWithAdressOIB_1">
      <item>Sudski registar</item>
      <item>e-oglasna ploča</item>
      <item>Saša Jurić, OIB 49354118487, Ulica Ivana Gundulića 102, 48260 Križevci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Saša Jurić</item>
      <item>Županijsko državno odvjetništvo u Varaždinu</item>
    </izvorni_sadrzaj>
    <derivirana_varijabla naziv="DomainObject.Predmet.OstaliListNazivFormated_1">
      <item>Sudski registar</item>
      <item>e-oglasna ploča</item>
      <item>Saša Jurić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Saša Jurić, OIB 49354118487</item>
      <item>Županijsko državno odvjetništvo u Varaždinu</item>
    </izvorni_sadrzaj>
    <derivirana_varijabla naziv="DomainObject.Predmet.OstaliListNazivFormatedOIB_1">
      <item>Sudski registar</item>
      <item>e-oglasna ploča</item>
      <item>Saša Jurić, OIB 49354118487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St-178/2017-3</izvorni_sadrzaj>
    <derivirana_varijabla naziv="DomainObject.PoslovniBrojDokumenta_1">St-178/2017-3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SEMINE-SMMS jednostavno društvo s ograničenom odgovornošću za trgovinu i prijevoz</izvorni_sadrzaj>
    <derivirana_varijabla naziv="DomainObject.Predmet.ProtustrankaIDrugi_1">SEMINE-SMMS jednostavno društvo s ograničenom odgovornošću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SEMINE-SMMS jednostavno društvo s ograničenom odgovornošću za trgovinu i prijevoz, OIB 60903346234, Ulica Ivana Gundulića 102, 48260 Križevci</izvorni_sadrzaj>
    <derivirana_varijabla naziv="DomainObject.Predmet.ProtustrankaIDrugiAdressOIB_1">SEMINE-SMMS jednostavno društvo s ograničenom odgovornošću za trgovinu i prijevoz, OIB 60903346234, Ulica Ivana Gundulića 102,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SEMINE-SMMS jednostavno društvo s ograničenom odgovornošću za trgovinu i prijevoz</item>
      <item>Sudski registar</item>
      <item>e-oglasna ploča</item>
      <item>Saša Jurić</item>
      <item>Županijsko državno odvjetništvo u Varaždinu</item>
    </izvorni_sadrzaj>
    <derivirana_varijabla naziv="DomainObject.Predmet.SudioniciListNaziv_1">
      <item>Financijska agencija</item>
      <item>SEMINE-SMMS jednostavno društvo s ograničenom odgovornošću za trgovinu i prijevoz</item>
      <item>Sudski registar</item>
      <item>e-oglasna ploča</item>
      <item>Saša Jurić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SEMINE-SMMS jednostavno društvo s ograničenom odgovornošću za trgovinu i prijevoz, OIB 60903346234, Ulica Ivana Gundulića 102,48260 Križevci</item>
      <item>Sudski registar</item>
      <item>e-oglasna ploča</item>
      <item>Saša Jurić, OIB 49354118487, Ulica Ivana Gundulića 102,48260 Križevci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SEMINE-SMMS jednostavno društvo s ograničenom odgovornošću za trgovinu i prijevoz, OIB 60903346234, Ulica Ivana Gundulića 102,48260 Križevci</item>
      <item>Sudski registar</item>
      <item>e-oglasna ploča</item>
      <item>Saša Jurić, OIB 49354118487, Ulica Ivana Gundulića 102,48260 Križevci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D2183-0AD3-4BBE-BBF0-29097DF42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2456</properties:Characters>
  <properties:Lines>92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2017-04-03T08:55:00Z</cp:lastPrinted>
  <dcterms:modified xmlns:xsi="http://www.w3.org/2001/XMLSchema-instance" xsi:type="dcterms:W3CDTF">2017-04-03T08:56:00Z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