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df31" w14:paraId="77edf31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E11A2F">
        <w:t>1585</w:t>
      </w:r>
      <w:r w:rsidR="0072710A">
        <w:t>/</w:t>
      </w:r>
      <w:r>
        <w:t>17</w:t>
      </w:r>
      <w:r w:rsidR="0072710A">
        <w:t>-</w:t>
      </w:r>
      <w:r w:rsidR="00E11A2F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E11A2F" w:rsidRPr="00E11A2F">
        <w:t>TRANSPORT dioničko društvo za prijevoz robe u cestovnom prometu</w:t>
      </w:r>
      <w:r w:rsidR="00CA484B" w:rsidRPr="00CA484B">
        <w:t>,</w:t>
      </w:r>
      <w:r w:rsidR="00E11A2F">
        <w:t xml:space="preserve">Vinkovci, </w:t>
      </w:r>
      <w:proofErr w:type="spellStart"/>
      <w:r w:rsidR="00E11A2F">
        <w:t>Zalužje</w:t>
      </w:r>
      <w:proofErr w:type="spellEnd"/>
      <w:r w:rsidR="00E11A2F">
        <w:t xml:space="preserve"> 44,</w:t>
      </w:r>
      <w:r w:rsidR="00CA484B" w:rsidRPr="00CA484B">
        <w:t xml:space="preserve"> MBS </w:t>
      </w:r>
      <w:r w:rsidR="00E11A2F" w:rsidRPr="00E11A2F">
        <w:t>030017424</w:t>
      </w:r>
      <w:r w:rsidR="00CA484B" w:rsidRPr="00CA484B">
        <w:t xml:space="preserve">, OIB </w:t>
      </w:r>
      <w:r w:rsidR="00E11A2F" w:rsidRPr="00E11A2F">
        <w:t>12906427805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E11A2F">
        <w:t>27</w:t>
      </w:r>
      <w:r w:rsidR="00015125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E11A2F">
        <w:t>Ante Komljenović, Vinkovci, Anina Ulica 2/B</w:t>
      </w:r>
      <w:r w:rsidR="00CA484B">
        <w:t xml:space="preserve">, </w:t>
      </w:r>
      <w:r w:rsidR="00B37A22">
        <w:t xml:space="preserve">OIB: </w:t>
      </w:r>
      <w:r w:rsidR="00E11A2F">
        <w:t>92901034127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CA484B">
        <w:t>1</w:t>
      </w:r>
      <w:r w:rsidR="00E11A2F">
        <w:t>585</w:t>
      </w:r>
      <w:r w:rsidR="00CA484B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11A2F" w:rsidRPr="00E11A2F">
        <w:t>TRANSPORT dioničko društvo za prijevoz robe u cestovnom prometu</w:t>
      </w:r>
      <w:r w:rsidR="00E11A2F" w:rsidRPr="00CA484B">
        <w:t>,</w:t>
      </w:r>
      <w:r w:rsidR="00E11A2F">
        <w:t xml:space="preserve">Vinkovci, </w:t>
      </w:r>
      <w:proofErr w:type="spellStart"/>
      <w:r w:rsidR="00E11A2F">
        <w:t>Zalužje</w:t>
      </w:r>
      <w:proofErr w:type="spellEnd"/>
      <w:r w:rsidR="00E11A2F">
        <w:t xml:space="preserve"> 44,</w:t>
      </w:r>
      <w:r w:rsidR="00E11A2F" w:rsidRPr="00CA484B">
        <w:t xml:space="preserve"> MBS </w:t>
      </w:r>
      <w:r w:rsidR="00E11A2F" w:rsidRPr="00E11A2F">
        <w:t>030017424</w:t>
      </w:r>
      <w:r w:rsidR="00E11A2F" w:rsidRPr="00CA484B">
        <w:t xml:space="preserve">, OIB </w:t>
      </w:r>
      <w:r w:rsidR="00E11A2F" w:rsidRPr="00E11A2F">
        <w:t>12906427805</w:t>
      </w:r>
      <w:r w:rsidR="00D249AC">
        <w:t xml:space="preserve">, te dodatni iznos predujma u iznosu od </w:t>
      </w:r>
      <w:r w:rsidR="00E11A2F">
        <w:t>10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E11A2F">
        <w:t>1585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E11A2F">
        <w:t>Ante Komljenović, Vinkovci, Anina Ulica 2/B, OIB: 92901034127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t>Broj: St-</w:t>
      </w:r>
      <w:r w:rsidR="00E11A2F">
        <w:t>1585</w:t>
      </w:r>
      <w:r>
        <w:t>/17-</w:t>
      </w:r>
      <w:r w:rsidR="00E11A2F">
        <w:t>3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D2AF0">
        <w:t>27</w:t>
      </w:r>
      <w:r w:rsidR="005E5D90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BD2AF0" w:rsidP="00CA484B" w:rsidR="005953D8" w:rsidRPr="00710E12">
      <w:pPr>
        <w:numPr>
          <w:ilvl w:val="0"/>
          <w:numId w:val="6"/>
        </w:numPr>
        <w:jc w:val="both"/>
      </w:pPr>
      <w:r>
        <w:t xml:space="preserve">Ante Komljenović, Vinkovci, Anina Ulica 2/B, </w:t>
      </w:r>
      <w:r w:rsidR="00CA484B" w:rsidRPr="00CA484B">
        <w:t xml:space="preserve">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4F3BD1">
        <w:t>31</w:t>
      </w:r>
      <w:r>
        <w:t>/</w:t>
      </w:r>
      <w:r w:rsidR="00CA484B">
        <w:t>1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968" w:rsidR="00161968">
      <w:r>
        <w:separator/>
      </w:r>
    </w:p>
  </w:endnote>
  <w:endnote w:id="0" w:type="continuationSeparator">
    <w:p w:rsidRDefault="00161968" w:rsidR="00161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968" w:rsidR="00161968">
      <w:r>
        <w:separator/>
      </w:r>
    </w:p>
  </w:footnote>
  <w:footnote w:id="0" w:type="continuationSeparator">
    <w:p w:rsidRDefault="00161968" w:rsidR="001619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1968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4F3BD1"/>
    <w:rsid w:val="00500707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2FC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AF0"/>
    <w:rsid w:val="00BF7940"/>
    <w:rsid w:val="00C15361"/>
    <w:rsid w:val="00C26291"/>
    <w:rsid w:val="00C34EAB"/>
    <w:rsid w:val="00C3548B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1A2F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3E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2F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2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2F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2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>
      <item>Ante Komljenović</item>
    </izvorni_sadrzaj>
    <derivirana_varijabla naziv="DomainObject.Predmet.OstaliListFormated_1">
      <item>Ante Komljenović</item>
    </derivirana_varijabla>
  </DomainObject.Predmet.OstaliListFormated>
  <DomainObject.Predmet.OstaliListFormatedOIB>
    <izvorni_sadrzaj>
      <item>Ante Komljenović, OIB 92901034127</item>
    </izvorni_sadrzaj>
    <derivirana_varijabla naziv="DomainObject.Predmet.OstaliListFormatedOIB_1">
      <item>Ante Komljenović, OIB 92901034127</item>
    </derivirana_varijabla>
  </DomainObject.Predmet.OstaliListFormatedOIB>
  <DomainObject.Predmet.OstaliListFormatedWithAdress>
    <izvorni_sadrzaj>
      <item>Ante Komljenović, Anina Ulica 2b, 32100 Vinkovci</item>
    </izvorni_sadrzaj>
    <derivirana_varijabla naziv="DomainObject.Predmet.OstaliListFormatedWithAdress_1">
      <item>Ante Komljenović, Anina Ulica 2b, 32100 Vinkovci</item>
    </derivirana_varijabla>
  </DomainObject.Predmet.OstaliListFormatedWithAdress>
  <DomainObject.Predmet.OstaliListFormatedWithAdressOIB>
    <izvorni_sadrzaj>
      <item>Ante Komljenović, OIB 92901034127, Anina Ulica 2b, 32100 Vinkovci</item>
    </izvorni_sadrzaj>
    <derivirana_varijabla naziv="DomainObject.Predmet.OstaliListFormatedWithAdressOIB_1">
      <item>Ante Komljenović, OIB 92901034127, Anina Ulica 2b, 32100 Vinkovci</item>
    </derivirana_varijabla>
  </DomainObject.Predmet.OstaliListFormatedWithAdressOIB>
  <DomainObject.Predmet.OstaliListNazivFormated>
    <izvorni_sadrzaj>
      <item>Ante Komljenović</item>
    </izvorni_sadrzaj>
    <derivirana_varijabla naziv="DomainObject.Predmet.OstaliListNazivFormated_1">
      <item>Ante Komljenović</item>
    </derivirana_varijabla>
  </DomainObject.Predmet.OstaliListNazivFormated>
  <DomainObject.Predmet.OstaliListNazivFormatedOIB>
    <izvorni_sadrzaj>
      <item>Ante Komljenović, OIB 92901034127</item>
    </izvorni_sadrzaj>
    <derivirana_varijabla naziv="DomainObject.Predmet.OstaliListNazivFormatedOIB_1">
      <item>Ante Komljenović, OIB 92901034127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  <item>Ante Komljenović</item>
    </izvorni_sadrzaj>
    <derivirana_varijabla naziv="DomainObject.Predmet.SudioniciListNaziv_1">
      <item>FINA RC OSIJEK</item>
      <item>TRANSPORT dioničko društvo za prijevoz robe u cestovnom prometu</item>
      <item>Ante Komljenović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  <item>Ante Komljenović, OIB 92901034127, Anina Ulica 2b,32100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  <item>Ante Komljenović, OIB 92901034127, Anina Ulica 2b,32100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  <item>, OIB 92901034127</item>
    </izvorni_sadrzaj>
    <derivirana_varijabla naziv="DomainObject.Predmet.SudioniciListNazivOIB_1">
      <item>, OIB 85821130368</item>
      <item>, OIB 12906427805</item>
      <item>, OIB 92901034127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202D6-BC42-4D3E-A6C0-5934DE744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2045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2017-11-27T11:25:00Z</dcterms:created>
  <dc:creator>hermanj</dc:creator>
  <cp:lastModifiedBy>Snježana Markotić Jurić</cp:lastModifiedBy>
  <cp:lastPrinted>2017-11-27T11:24:00Z</cp:lastPrinted>
  <dcterms:modified xmlns:xsi="http://www.w3.org/2001/XMLSchema-instance" xsi:type="dcterms:W3CDTF">2017-11-27T11:25:00Z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