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7c12" w14:paraId="ac17c12" w:rsidRDefault="00F008E9" w:rsidP="00196875" w:rsidR="008F0D0C" w:rsidRPr="000A1A29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0A1A29">
        <w:rPr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0A1A29">
        <w:rPr>
          <w:color w:val="000000"/>
        </w:rPr>
        <w:tab/>
      </w:r>
      <w:r w:rsidR="008F0D0C" w:rsidRPr="000A1A29">
        <w:rPr>
          <w:color w:val="000000"/>
        </w:rPr>
        <w:tab/>
      </w:r>
      <w:r w:rsidR="008F0D0C" w:rsidRPr="000A1A29">
        <w:rPr>
          <w:color w:val="000000"/>
        </w:rPr>
        <w:tab/>
      </w:r>
      <w:r w:rsidR="008F0D0C" w:rsidRPr="000A1A29">
        <w:rPr>
          <w:color w:val="000000"/>
        </w:rPr>
        <w:tab/>
      </w:r>
      <w:r w:rsidR="008F0D0C" w:rsidRPr="000A1A29">
        <w:rPr>
          <w:color w:val="000000"/>
        </w:rPr>
        <w:tab/>
      </w:r>
      <w:r w:rsidR="008F0D0C" w:rsidRPr="000A1A29">
        <w:rPr>
          <w:color w:val="000000"/>
        </w:rPr>
        <w:tab/>
        <w:t xml:space="preserve"> </w:t>
      </w:r>
    </w:p>
    <w:p w:rsidRDefault="008F0D0C" w:rsidP="00196875" w:rsidR="008F0D0C" w:rsidRPr="000A1A29">
      <w:pPr>
        <w:rPr>
          <w:b/>
        </w:rPr>
      </w:pPr>
      <w:r w:rsidRPr="000A1A29">
        <w:rPr>
          <w:color w:val="000000"/>
        </w:rPr>
        <w:t xml:space="preserve">        </w:t>
      </w:r>
      <w:r w:rsidRPr="000A1A29">
        <w:rPr>
          <w:b/>
        </w:rPr>
        <w:t>REPUBLIKA HRVATSKA</w:t>
      </w:r>
    </w:p>
    <w:p w:rsidRDefault="008F0D0C" w:rsidP="00196875" w:rsidR="008F0D0C" w:rsidRPr="000A1A29">
      <w:pPr>
        <w:rPr>
          <w:b/>
        </w:rPr>
      </w:pPr>
      <w:r w:rsidRPr="000A1A29">
        <w:rPr>
          <w:b/>
        </w:rPr>
        <w:t xml:space="preserve">     TRGOVAČKI SUD U SPLITU</w:t>
      </w:r>
    </w:p>
    <w:p w:rsidRDefault="008F0D0C" w:rsidP="00196875" w:rsidR="008F0D0C" w:rsidRPr="000A1A29">
      <w:pPr>
        <w:rPr>
          <w:b/>
        </w:rPr>
      </w:pPr>
      <w:r w:rsidRPr="000A1A29">
        <w:rPr>
          <w:b/>
        </w:rPr>
        <w:t xml:space="preserve">   STALNA SLUŽBA DUBROVNIK</w:t>
      </w:r>
    </w:p>
    <w:p w:rsidRDefault="008F0D0C" w:rsidP="00196875" w:rsidR="008F0D0C" w:rsidRPr="000A1A29">
      <w:pPr>
        <w:rPr>
          <w:b/>
        </w:rPr>
      </w:pPr>
      <w:r w:rsidRPr="000A1A29">
        <w:t xml:space="preserve">     </w:t>
      </w:r>
      <w:r w:rsidRPr="000A1A29">
        <w:rPr>
          <w:b/>
        </w:rPr>
        <w:t>Dr. A. Starčevića 23, Dubrovnik</w:t>
      </w:r>
    </w:p>
    <w:p w:rsidRDefault="0007667F" w:rsidP="00BE2C39" w:rsidR="008F0D0C" w:rsidRPr="000A1A29">
      <w:pPr>
        <w:jc w:val="right"/>
        <w:rPr>
          <w:b/>
        </w:rPr>
      </w:pPr>
      <w:r w:rsidRPr="000A1A29">
        <w:rPr>
          <w:b/>
        </w:rPr>
        <w:t>Posl. br. 18 St-177/2016</w:t>
      </w:r>
    </w:p>
    <w:p w:rsidRDefault="008F0D0C" w:rsidP="00B70172" w:rsidR="008F0D0C" w:rsidRPr="000A1A29">
      <w:pPr>
        <w:jc w:val="right"/>
        <w:rPr>
          <w:b/>
        </w:rPr>
      </w:pPr>
    </w:p>
    <w:p w:rsidRDefault="008F0D0C" w:rsidP="00B70172" w:rsidR="008F0D0C" w:rsidRPr="000A1A29">
      <w:pPr>
        <w:jc w:val="center"/>
        <w:rPr>
          <w:b/>
        </w:rPr>
      </w:pPr>
    </w:p>
    <w:p w:rsidRDefault="008F0D0C" w:rsidP="00B70172" w:rsidR="008F0D0C" w:rsidRPr="000A1A29">
      <w:pPr>
        <w:jc w:val="center"/>
        <w:rPr>
          <w:b/>
        </w:rPr>
      </w:pPr>
      <w:r w:rsidRPr="000A1A29">
        <w:rPr>
          <w:b/>
        </w:rPr>
        <w:t xml:space="preserve">R E P U B L I K </w:t>
      </w:r>
      <w:r w:rsidR="004F6327" w:rsidRPr="000A1A29">
        <w:rPr>
          <w:b/>
        </w:rPr>
        <w:t>A</w:t>
      </w:r>
      <w:r w:rsidRPr="000A1A29">
        <w:rPr>
          <w:b/>
        </w:rPr>
        <w:t xml:space="preserve">    H R V A T S K </w:t>
      </w:r>
      <w:r w:rsidR="004F6327" w:rsidRPr="000A1A29">
        <w:rPr>
          <w:b/>
        </w:rPr>
        <w:t>A</w:t>
      </w:r>
    </w:p>
    <w:p w:rsidRDefault="008F0D0C" w:rsidP="00B70172" w:rsidR="008F0D0C" w:rsidRPr="000A1A29">
      <w:pPr>
        <w:jc w:val="center"/>
        <w:rPr>
          <w:b/>
        </w:rPr>
      </w:pPr>
    </w:p>
    <w:p w:rsidRDefault="008F0D0C" w:rsidP="00B70172" w:rsidR="008F0D0C" w:rsidRPr="000A1A29">
      <w:pPr>
        <w:jc w:val="center"/>
        <w:rPr>
          <w:b/>
        </w:rPr>
      </w:pPr>
      <w:r w:rsidRPr="000A1A29">
        <w:rPr>
          <w:b/>
        </w:rPr>
        <w:t>R J E Š E N J E</w:t>
      </w:r>
    </w:p>
    <w:p w:rsidRDefault="008F0D0C" w:rsidP="00B70172" w:rsidR="008F0D0C" w:rsidRPr="000A1A29">
      <w:pPr>
        <w:jc w:val="center"/>
        <w:rPr>
          <w:b/>
        </w:rPr>
      </w:pPr>
    </w:p>
    <w:p w:rsidRDefault="008F0D0C" w:rsidP="00B70172" w:rsidR="008F0D0C" w:rsidRPr="000A1A29">
      <w:pPr>
        <w:jc w:val="center"/>
        <w:rPr>
          <w:b/>
        </w:rPr>
      </w:pPr>
    </w:p>
    <w:p w:rsidRDefault="008F0D0C" w:rsidP="00B70172" w:rsidR="008F0D0C" w:rsidRPr="000A1A29">
      <w:pPr>
        <w:jc w:val="both"/>
      </w:pPr>
      <w:r w:rsidRPr="000A1A29">
        <w:tab/>
        <w:t xml:space="preserve">Trgovački sud u Splitu, Stalna služba u Dubrovniku, </w:t>
      </w:r>
      <w:r w:rsidR="0007667F" w:rsidRPr="000A1A29">
        <w:t xml:space="preserve">po </w:t>
      </w:r>
      <w:r w:rsidRPr="000A1A29">
        <w:t xml:space="preserve">sucu tog suda </w:t>
      </w:r>
      <w:r w:rsidR="0007667F" w:rsidRPr="000A1A29">
        <w:t>Katarini Franković</w:t>
      </w:r>
      <w:r w:rsidRPr="000A1A29">
        <w:t xml:space="preserve">, kao sucu pojedincu, u stečajnom postupku nad dužnikom </w:t>
      </w:r>
      <w:r w:rsidR="0007667F" w:rsidRPr="000A1A29">
        <w:t xml:space="preserve">KOMPAS RAC d.o.o. "u stečaju" za trgovinu, turizam i usluge, Dubrovnik, Dubravkina 8, MBS: 090014679, OIB: 51407567710 </w:t>
      </w:r>
      <w:r w:rsidRPr="000A1A29">
        <w:t xml:space="preserve">zastupano po stečajnom upravitelju </w:t>
      </w:r>
      <w:r w:rsidR="0007667F" w:rsidRPr="000A1A29">
        <w:t>Stjepanu Kugler iz Milne</w:t>
      </w:r>
      <w:r w:rsidRPr="000A1A29">
        <w:t xml:space="preserve">, </w:t>
      </w:r>
      <w:r w:rsidR="00026DB2" w:rsidRPr="000A1A29">
        <w:t xml:space="preserve">izvan ročišta, dana </w:t>
      </w:r>
      <w:r w:rsidR="0007667F" w:rsidRPr="000A1A29">
        <w:t>07. lip</w:t>
      </w:r>
      <w:r w:rsidR="00026DB2" w:rsidRPr="000A1A29">
        <w:t>nja 2016. godine</w:t>
      </w:r>
    </w:p>
    <w:p w:rsidRDefault="008F0D0C" w:rsidP="00B70172" w:rsidR="008F0D0C" w:rsidRPr="000A1A29">
      <w:pPr>
        <w:jc w:val="both"/>
      </w:pPr>
    </w:p>
    <w:p w:rsidRDefault="00774083" w:rsidP="00B70172" w:rsidR="00774083" w:rsidRPr="000A1A29">
      <w:pPr>
        <w:jc w:val="both"/>
      </w:pPr>
    </w:p>
    <w:p w:rsidRDefault="008F0D0C" w:rsidP="00B70172" w:rsidR="008F0D0C" w:rsidRPr="000A1A29">
      <w:pPr>
        <w:jc w:val="center"/>
        <w:rPr>
          <w:b/>
        </w:rPr>
      </w:pPr>
      <w:r w:rsidRPr="000A1A29">
        <w:rPr>
          <w:b/>
        </w:rPr>
        <w:t>r i j e š i o    j e</w:t>
      </w:r>
    </w:p>
    <w:p w:rsidRDefault="008F0D0C" w:rsidP="00B70172" w:rsidR="008F0D0C" w:rsidRPr="000A1A29">
      <w:pPr>
        <w:jc w:val="center"/>
        <w:rPr>
          <w:b/>
        </w:rPr>
      </w:pPr>
    </w:p>
    <w:p w:rsidRDefault="004F6327" w:rsidP="004F6327" w:rsidR="004F6327" w:rsidRPr="000A1A29">
      <w:pPr>
        <w:tabs>
          <w:tab w:pos="360" w:val="left"/>
        </w:tabs>
        <w:jc w:val="both"/>
      </w:pPr>
      <w:r w:rsidRPr="000A1A29">
        <w:rPr>
          <w:b/>
        </w:rPr>
        <w:tab/>
      </w:r>
      <w:r w:rsidRPr="000A1A29">
        <w:rPr>
          <w:b/>
        </w:rPr>
        <w:tab/>
      </w:r>
      <w:r w:rsidRPr="000A1A29">
        <w:t>Stečajni upravitelj je predložio sukladno čl. 2</w:t>
      </w:r>
      <w:r w:rsidR="00EF6939" w:rsidRPr="000A1A29">
        <w:t>9</w:t>
      </w:r>
      <w:r w:rsidR="00575AA0" w:rsidRPr="000A1A29">
        <w:t>3</w:t>
      </w:r>
      <w:r w:rsidRPr="000A1A29">
        <w:t xml:space="preserve">. Stečajnog zakona (NN </w:t>
      </w:r>
      <w:r w:rsidR="00EF6939" w:rsidRPr="000A1A29">
        <w:t>71</w:t>
      </w:r>
      <w:r w:rsidRPr="000A1A29">
        <w:t>/</w:t>
      </w:r>
      <w:r w:rsidR="00EF6939" w:rsidRPr="000A1A29">
        <w:t>15</w:t>
      </w:r>
      <w:r w:rsidRPr="000A1A29">
        <w:t xml:space="preserve">) ovaj postupak </w:t>
      </w:r>
      <w:r w:rsidR="00EF6939" w:rsidRPr="000A1A29">
        <w:t>obustaviti zbog nedostatnosti imovine za namirenje troškova stečajnog postupka</w:t>
      </w:r>
      <w:r w:rsidR="0007667F" w:rsidRPr="000A1A29">
        <w:t xml:space="preserve"> i</w:t>
      </w:r>
      <w:r w:rsidR="00EF6939" w:rsidRPr="000A1A29">
        <w:t xml:space="preserve"> </w:t>
      </w:r>
      <w:r w:rsidR="00CB5C61" w:rsidRPr="000A1A29">
        <w:t xml:space="preserve">zaključiti, pa se pozivaju vjerovnici stečajne mase, stečajni upravitelj i skupština vjerovnika </w:t>
      </w:r>
      <w:r w:rsidR="000670D5" w:rsidRPr="000A1A29">
        <w:t xml:space="preserve">očitovati se o prijedlogu </w:t>
      </w:r>
      <w:r w:rsidR="00CB5C61" w:rsidRPr="000A1A29">
        <w:t xml:space="preserve">u roku od 15 dana </w:t>
      </w:r>
      <w:r w:rsidR="000670D5" w:rsidRPr="000A1A29">
        <w:t>od objave ovog rješenja na e-oglasnoj ploči u pisanom obliku, pozivom na gornji poslovni broj</w:t>
      </w:r>
    </w:p>
    <w:p w:rsidRDefault="008F0D0C" w:rsidP="001936C6" w:rsidR="008F0D0C" w:rsidRPr="000A1A29">
      <w:pPr>
        <w:tabs>
          <w:tab w:pos="360" w:val="left"/>
        </w:tabs>
        <w:jc w:val="both"/>
      </w:pPr>
    </w:p>
    <w:p w:rsidRDefault="008F0D0C" w:rsidP="001936C6" w:rsidR="008F0D0C" w:rsidRPr="000A1A29">
      <w:pPr>
        <w:jc w:val="center"/>
        <w:rPr>
          <w:b/>
        </w:rPr>
      </w:pPr>
    </w:p>
    <w:p w:rsidRDefault="00560A4C" w:rsidP="001936C6" w:rsidR="00560A4C" w:rsidRPr="000A1A29">
      <w:pPr>
        <w:jc w:val="center"/>
        <w:rPr>
          <w:b/>
        </w:rPr>
      </w:pPr>
    </w:p>
    <w:p w:rsidRDefault="008F0D0C" w:rsidP="001936C6" w:rsidR="008F0D0C" w:rsidRPr="000A1A29">
      <w:pPr>
        <w:jc w:val="center"/>
        <w:rPr>
          <w:b/>
        </w:rPr>
      </w:pPr>
      <w:r w:rsidRPr="000A1A29">
        <w:rPr>
          <w:b/>
        </w:rPr>
        <w:t>Obrazloženje</w:t>
      </w:r>
    </w:p>
    <w:p w:rsidRDefault="008F0D0C" w:rsidP="001936C6" w:rsidR="008F0D0C" w:rsidRPr="000A1A29">
      <w:pPr>
        <w:jc w:val="both"/>
        <w:rPr>
          <w:b/>
        </w:rPr>
      </w:pPr>
    </w:p>
    <w:p w:rsidRDefault="0007667F" w:rsidP="001936C6" w:rsidR="008F0D0C" w:rsidRPr="000A1A29">
      <w:pPr>
        <w:ind w:firstLine="708"/>
        <w:jc w:val="both"/>
      </w:pPr>
      <w:r w:rsidRPr="000A1A29">
        <w:t>Rješenjem ovog suda posl. br. 18 St-177</w:t>
      </w:r>
      <w:r w:rsidR="008F0D0C" w:rsidRPr="000A1A29">
        <w:t>/201</w:t>
      </w:r>
      <w:r w:rsidRPr="000A1A29">
        <w:t>6</w:t>
      </w:r>
      <w:r w:rsidR="008F0D0C" w:rsidRPr="000A1A29">
        <w:t>-</w:t>
      </w:r>
      <w:r w:rsidR="003B4088" w:rsidRPr="000A1A29">
        <w:t>10</w:t>
      </w:r>
      <w:r w:rsidR="008F0D0C" w:rsidRPr="000A1A29">
        <w:t xml:space="preserve"> od </w:t>
      </w:r>
      <w:r w:rsidRPr="000A1A29">
        <w:t>15</w:t>
      </w:r>
      <w:r w:rsidR="008F0D0C" w:rsidRPr="000A1A29">
        <w:t xml:space="preserve">. </w:t>
      </w:r>
      <w:r w:rsidRPr="000A1A29">
        <w:t>veljače</w:t>
      </w:r>
      <w:r w:rsidR="008F0D0C" w:rsidRPr="000A1A29">
        <w:t xml:space="preserve"> 201</w:t>
      </w:r>
      <w:r w:rsidR="003B4088" w:rsidRPr="000A1A29">
        <w:t>6</w:t>
      </w:r>
      <w:r w:rsidR="008F0D0C" w:rsidRPr="000A1A29">
        <w:t xml:space="preserve">. godine otvoren je stečajni postupak nad dužnikom </w:t>
      </w:r>
      <w:r w:rsidRPr="000A1A29">
        <w:t>KOMPAS RAC d.o.o. "u stečaju" za trgovinu, turizam i usluge, Dubrovnik, Dubravkina 8, MBS: 090014679, OIB: 51407567710</w:t>
      </w:r>
      <w:r w:rsidR="008F0D0C" w:rsidRPr="000A1A29">
        <w:t>.</w:t>
      </w:r>
    </w:p>
    <w:p w:rsidRDefault="008F0D0C" w:rsidP="001936C6" w:rsidR="008F0D0C" w:rsidRPr="000A1A29">
      <w:pPr>
        <w:pStyle w:val="Tijeloteksta"/>
        <w:rPr>
          <w:szCs w:val="24"/>
        </w:rPr>
      </w:pPr>
    </w:p>
    <w:p w:rsidRDefault="008F0D0C" w:rsidP="008F2C95" w:rsidR="00443A63" w:rsidRPr="000A1A29">
      <w:pPr>
        <w:pStyle w:val="Tijeloteksta"/>
        <w:rPr>
          <w:szCs w:val="24"/>
        </w:rPr>
      </w:pPr>
      <w:r w:rsidRPr="000A1A29">
        <w:rPr>
          <w:szCs w:val="24"/>
        </w:rPr>
        <w:tab/>
      </w:r>
      <w:r w:rsidR="00443A63" w:rsidRPr="000A1A29">
        <w:rPr>
          <w:szCs w:val="24"/>
        </w:rPr>
        <w:t>Stečajni upravitelj je predložio sukladno čl. 29</w:t>
      </w:r>
      <w:r w:rsidR="0007667F" w:rsidRPr="000A1A29">
        <w:rPr>
          <w:szCs w:val="24"/>
        </w:rPr>
        <w:t>3</w:t>
      </w:r>
      <w:r w:rsidR="00443A63" w:rsidRPr="000A1A29">
        <w:rPr>
          <w:szCs w:val="24"/>
        </w:rPr>
        <w:t>. Stečajnog zakona (NN 71/15) ovaj postupak obustaviti zbog toga što dužnik nema imovine odnosno zbog nedostatnosti imovine za namirenje troškova stečajnog postupka.</w:t>
      </w:r>
    </w:p>
    <w:p w:rsidRDefault="00443A63" w:rsidP="008F2C95" w:rsidR="00443A63" w:rsidRPr="000A1A29">
      <w:pPr>
        <w:pStyle w:val="Tijeloteksta"/>
        <w:rPr>
          <w:szCs w:val="24"/>
        </w:rPr>
      </w:pPr>
    </w:p>
    <w:p w:rsidRDefault="00716506" w:rsidP="0007667F" w:rsidR="0007667F" w:rsidRPr="000A1A29">
      <w:pPr>
        <w:pStyle w:val="Tijeloteksta"/>
        <w:ind w:firstLine="708"/>
        <w:rPr>
          <w:szCs w:val="24"/>
        </w:rPr>
      </w:pPr>
      <w:r w:rsidRPr="000A1A29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</w:t>
      </w:r>
      <w:r w:rsidRPr="000A1A29">
        <w:rPr>
          <w:szCs w:val="24"/>
        </w:rPr>
        <w:lastRenderedPageBreak/>
        <w:t>postupka solidarno predujme dostatan iznos novca za namirenje tr</w:t>
      </w:r>
      <w:r w:rsidR="00057958" w:rsidRPr="000A1A29">
        <w:rPr>
          <w:szCs w:val="24"/>
        </w:rPr>
        <w:t xml:space="preserve">oškova postupka u roku koji im </w:t>
      </w:r>
      <w:r w:rsidRPr="000A1A29">
        <w:rPr>
          <w:szCs w:val="24"/>
        </w:rPr>
        <w:t>sud odredi rješenjem.</w:t>
      </w:r>
    </w:p>
    <w:p w:rsidRDefault="008F2C95" w:rsidP="008F2C95" w:rsidR="008F2C95" w:rsidRPr="000A1A29">
      <w:pPr>
        <w:pStyle w:val="Tijeloteksta"/>
        <w:rPr>
          <w:szCs w:val="24"/>
        </w:rPr>
      </w:pPr>
    </w:p>
    <w:p w:rsidRDefault="00BA356A" w:rsidP="008F2C95" w:rsidR="008F2C95" w:rsidRPr="000A1A29">
      <w:pPr>
        <w:pStyle w:val="Tijeloteksta"/>
        <w:rPr>
          <w:szCs w:val="24"/>
        </w:rPr>
      </w:pPr>
      <w:r w:rsidRPr="000A1A29">
        <w:rPr>
          <w:szCs w:val="24"/>
        </w:rPr>
        <w:tab/>
      </w:r>
      <w:r w:rsidR="008F2C95" w:rsidRPr="000A1A29">
        <w:rPr>
          <w:szCs w:val="24"/>
        </w:rPr>
        <w:t>Zbog navedenog, na temelju spomenutih propisa, odlučeno je kao u izreci.</w:t>
      </w:r>
    </w:p>
    <w:p w:rsidRDefault="008F2C95" w:rsidP="001936C6" w:rsidR="008F2C95" w:rsidRPr="000A1A29">
      <w:pPr>
        <w:pStyle w:val="Tijeloteksta"/>
        <w:rPr>
          <w:szCs w:val="24"/>
        </w:rPr>
      </w:pPr>
    </w:p>
    <w:p w:rsidRDefault="008F0D0C" w:rsidP="001936C6" w:rsidR="008F0D0C" w:rsidRPr="000A1A29">
      <w:pPr>
        <w:jc w:val="center"/>
        <w:rPr>
          <w:b/>
        </w:rPr>
      </w:pPr>
      <w:r w:rsidRPr="000A1A29">
        <w:rPr>
          <w:b/>
        </w:rPr>
        <w:t xml:space="preserve">U Dubrovniku, dana </w:t>
      </w:r>
      <w:r w:rsidR="0007667F" w:rsidRPr="000A1A29">
        <w:rPr>
          <w:b/>
        </w:rPr>
        <w:t>07</w:t>
      </w:r>
      <w:r w:rsidRPr="000A1A29">
        <w:rPr>
          <w:b/>
        </w:rPr>
        <w:t xml:space="preserve">. </w:t>
      </w:r>
      <w:r w:rsidR="0007667F" w:rsidRPr="000A1A29">
        <w:rPr>
          <w:b/>
        </w:rPr>
        <w:t>lip</w:t>
      </w:r>
      <w:r w:rsidR="00BA356A" w:rsidRPr="000A1A29">
        <w:rPr>
          <w:b/>
        </w:rPr>
        <w:t>nja</w:t>
      </w:r>
      <w:r w:rsidRPr="000A1A29">
        <w:rPr>
          <w:b/>
        </w:rPr>
        <w:t xml:space="preserve"> 2016. godine</w:t>
      </w:r>
    </w:p>
    <w:p w:rsidRDefault="008F0D0C" w:rsidP="001936C6" w:rsidR="008F0D0C" w:rsidRPr="000A1A29">
      <w:pPr>
        <w:jc w:val="both"/>
      </w:pPr>
    </w:p>
    <w:p w:rsidRDefault="0007667F" w:rsidP="001936C6" w:rsidR="008F0D0C" w:rsidRPr="000A1A29">
      <w:pPr>
        <w:jc w:val="both"/>
        <w:rPr>
          <w:b/>
        </w:rPr>
      </w:pPr>
      <w:r w:rsidRPr="000A1A29">
        <w:tab/>
      </w:r>
      <w:r w:rsidRPr="000A1A29">
        <w:tab/>
      </w:r>
      <w:r w:rsidRPr="000A1A29">
        <w:tab/>
      </w:r>
      <w:r w:rsidRPr="000A1A29">
        <w:tab/>
      </w:r>
      <w:r w:rsidRPr="000A1A29">
        <w:tab/>
      </w:r>
      <w:r w:rsidRPr="000A1A29">
        <w:tab/>
      </w:r>
      <w:r w:rsidRPr="000A1A29">
        <w:tab/>
      </w:r>
      <w:r w:rsidRPr="000A1A29">
        <w:tab/>
      </w:r>
      <w:r w:rsidRPr="000A1A29">
        <w:rPr>
          <w:b/>
        </w:rPr>
        <w:t>S</w:t>
      </w:r>
      <w:r w:rsidR="008F0D0C" w:rsidRPr="000A1A29">
        <w:rPr>
          <w:b/>
        </w:rPr>
        <w:t>udac:</w:t>
      </w:r>
    </w:p>
    <w:p w:rsidRDefault="008F0D0C" w:rsidP="001936C6" w:rsidR="008F0D0C" w:rsidRPr="000A1A29">
      <w:pPr>
        <w:jc w:val="both"/>
        <w:rPr>
          <w:b/>
        </w:rPr>
      </w:pPr>
    </w:p>
    <w:p w:rsidRDefault="0007667F" w:rsidP="001936C6" w:rsidR="008F0D0C" w:rsidRPr="000A1A29">
      <w:pPr>
        <w:jc w:val="both"/>
        <w:rPr>
          <w:b/>
        </w:rPr>
      </w:pPr>
      <w:r w:rsidRPr="000A1A29">
        <w:rPr>
          <w:b/>
        </w:rPr>
        <w:tab/>
      </w:r>
      <w:r w:rsidRPr="000A1A29">
        <w:rPr>
          <w:b/>
        </w:rPr>
        <w:tab/>
      </w:r>
      <w:r w:rsidRPr="000A1A29">
        <w:rPr>
          <w:b/>
        </w:rPr>
        <w:tab/>
      </w:r>
      <w:r w:rsidRPr="000A1A29">
        <w:rPr>
          <w:b/>
        </w:rPr>
        <w:tab/>
      </w:r>
      <w:r w:rsidRPr="000A1A29">
        <w:rPr>
          <w:b/>
        </w:rPr>
        <w:tab/>
      </w:r>
      <w:r w:rsidRPr="000A1A29">
        <w:rPr>
          <w:b/>
        </w:rPr>
        <w:tab/>
      </w:r>
      <w:r w:rsidRPr="000A1A29">
        <w:rPr>
          <w:b/>
        </w:rPr>
        <w:tab/>
      </w:r>
      <w:r w:rsidRPr="000A1A29">
        <w:rPr>
          <w:b/>
        </w:rPr>
        <w:tab/>
        <w:t>Katarina Franković</w:t>
      </w:r>
      <w:r w:rsidR="008F0D0C" w:rsidRPr="000A1A29">
        <w:rPr>
          <w:b/>
        </w:rPr>
        <w:t xml:space="preserve"> </w:t>
      </w:r>
    </w:p>
    <w:p w:rsidRDefault="008F0D0C" w:rsidP="001936C6" w:rsidR="008F0D0C" w:rsidRPr="000A1A29">
      <w:pPr>
        <w:jc w:val="both"/>
        <w:rPr>
          <w:b/>
        </w:rPr>
      </w:pPr>
    </w:p>
    <w:p w:rsidRDefault="00560A4C" w:rsidP="001936C6" w:rsidR="00560A4C" w:rsidRPr="000A1A29">
      <w:pPr>
        <w:jc w:val="both"/>
        <w:rPr>
          <w:b/>
        </w:rPr>
      </w:pPr>
    </w:p>
    <w:p w:rsidRDefault="002A07D5" w:rsidP="002A07D5" w:rsidR="002A07D5" w:rsidRPr="000A1A29">
      <w:pPr>
        <w:jc w:val="both"/>
        <w:rPr>
          <w:b/>
        </w:rPr>
      </w:pPr>
      <w:r w:rsidRPr="000A1A29">
        <w:rPr>
          <w:b/>
        </w:rPr>
        <w:t>POUKA O PRAVNOM LIJEKU</w:t>
      </w:r>
    </w:p>
    <w:p w:rsidRDefault="002A07D5" w:rsidP="002A07D5" w:rsidR="002A07D5" w:rsidRPr="000A1A29">
      <w:pPr>
        <w:jc w:val="both"/>
      </w:pPr>
      <w:r w:rsidRPr="000A1A29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1A29">
          <w:t>11. st</w:t>
        </w:r>
      </w:smartTag>
      <w:r w:rsidRPr="000A1A29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1A29">
          <w:t>4. OZ</w:t>
        </w:r>
      </w:smartTag>
      <w:r w:rsidRPr="000A1A29">
        <w:t>).</w:t>
      </w:r>
    </w:p>
    <w:p w:rsidRDefault="008F0D0C" w:rsidP="001936C6" w:rsidR="008F0D0C" w:rsidRPr="000A1A29">
      <w:pPr>
        <w:jc w:val="both"/>
        <w:rPr>
          <w:b/>
        </w:rPr>
      </w:pPr>
    </w:p>
    <w:p w:rsidRDefault="008F0D0C" w:rsidP="001936C6" w:rsidR="008F0D0C" w:rsidRPr="000A1A29">
      <w:pPr>
        <w:jc w:val="both"/>
      </w:pPr>
      <w:r w:rsidRPr="000A1A29">
        <w:rPr>
          <w:b/>
        </w:rPr>
        <w:t>DN-a:</w:t>
      </w:r>
    </w:p>
    <w:p w:rsidRDefault="008F0D0C" w:rsidP="00560A4C" w:rsidR="008F0D0C" w:rsidRPr="000A1A29">
      <w:r w:rsidRPr="000A1A29">
        <w:t>- mrežna s</w:t>
      </w:r>
      <w:r w:rsidR="00560A4C" w:rsidRPr="000A1A29">
        <w:t>tranica e-Oglasna ploča sudova.</w:t>
      </w:r>
    </w:p>
    <w:p w:rsidRDefault="008F0D0C" w:rsidP="001936C6" w:rsidR="008F0D0C" w:rsidRPr="000A1A29"/>
    <w:p w:rsidRDefault="008F0D0C" w:rsidP="00EA3204" w:rsidR="008F0D0C" w:rsidRPr="000A1A29">
      <w:pPr>
        <w:ind w:hanging="705" w:left="705"/>
        <w:jc w:val="both"/>
        <w:rPr>
          <w:b/>
        </w:rPr>
      </w:pPr>
    </w:p>
    <w:sectPr w:rsidSect="00DB4AC8" w:rsidR="008F0D0C" w:rsidRPr="000A1A29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0A1A29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07667F" w:rsidP="001C3FC7" w:rsidR="008F0D0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St-177</w:t>
    </w:r>
    <w:r w:rsidR="008F0D0C"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1A29"/>
    <w:rsid w:val="000A638A"/>
    <w:rsid w:val="000B20CA"/>
    <w:rsid w:val="000B28EB"/>
    <w:rsid w:val="000B2F5E"/>
    <w:rsid w:val="000B3478"/>
    <w:rsid w:val="000B3E33"/>
    <w:rsid w:val="000B48E5"/>
    <w:rsid w:val="000C0655"/>
    <w:rsid w:val="000E21D2"/>
    <w:rsid w:val="000E3663"/>
    <w:rsid w:val="000E733F"/>
    <w:rsid w:val="000F00A0"/>
    <w:rsid w:val="00105FEC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AE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AE4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AE4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AE4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AE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AE4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AE4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AE4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St-646/15</izvorni_sadrzaj>
    <derivirana_varijabla naziv="DomainObject.Predmet.Opis_1">Nastavak postupka nakon obustave
skrać. steč. postupka St-646/15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KOMPAS RAC d.o.o. za trgovinu, turizam i usluge</izvorni_sadrzaj>
    <derivirana_varijabla naziv="DomainObject.Predmet.ProtustrankaFormated_1">  KOMPAS RAC d.o.o. za trgovinu, turizam i usluge</derivirana_varijabla>
  </DomainObject.Predmet.ProtustrankaFormated>
  <DomainObject.Predmet.ProtustrankaFormatedOIB>
    <izvorni_sadrzaj>  KOMPAS RAC d.o.o. za trgovinu, turizam i usluge, OIB 51407567710</izvorni_sadrzaj>
    <derivirana_varijabla naziv="DomainObject.Predmet.ProtustrankaFormatedOIB_1">  KOMPAS RAC d.o.o. za trgovinu, turizam i usluge, OIB 51407567710</derivirana_varijabla>
  </DomainObject.Predmet.ProtustrankaFormatedOIB>
  <DomainObject.Predmet.ProtustrankaFormatedWithAdress>
    <izvorni_sadrzaj> KOMPAS RAC d.o.o. za trgovinu, turizam i usluge, Dubravkina 8, 20000 Dubrovnik</izvorni_sadrzaj>
    <derivirana_varijabla naziv="DomainObject.Predmet.ProtustrankaFormatedWithAdress_1"> KOMPAS RAC d.o.o. za trgovinu, turizam i usluge, Dubravkina 8, 20000 Dubrovnik</derivirana_varijabla>
  </DomainObject.Predmet.ProtustrankaFormatedWithAdress>
  <DomainObject.Predmet.ProtustrankaFormatedWithAdressOIB>
    <izvorni_sadrzaj> KOMPAS RAC d.o.o. za trgovinu, turizam i usluge, OIB 51407567710, Dubravkina 8, 20000 Dubrovnik</izvorni_sadrzaj>
    <derivirana_varijabla naziv="DomainObject.Predmet.ProtustrankaFormatedWithAdressOIB_1"> KOMPAS RAC d.o.o. za trgovinu, turizam i usluge, OIB 51407567710, Dubravkina 8, 20000 Dubrovnik</derivirana_varijabla>
  </DomainObject.Predmet.ProtustrankaFormatedWithAdressOIB>
  <DomainObject.Predmet.ProtustrankaWithAdress>
    <izvorni_sadrzaj>KOMPAS RAC d.o.o. za trgovinu, turizam i usluge Dubravkina 8, 20000 Dubrovnik</izvorni_sadrzaj>
    <derivirana_varijabla naziv="DomainObject.Predmet.ProtustrankaWithAdress_1">KOMPAS RAC d.o.o. za trgovinu, turizam i usluge Dubravkina 8, 20000 Dubrovnik</derivirana_varijabla>
  </DomainObject.Predmet.ProtustrankaWithAdress>
  <DomainObject.Predmet.ProtustrankaWithAdressOIB>
    <izvorni_sadrzaj>KOMPAS RAC d.o.o. za trgovinu, turizam i usluge, OIB 51407567710, Dubravkina 8, 20000 Dubrovnik</izvorni_sadrzaj>
    <derivirana_varijabla naziv="DomainObject.Predmet.ProtustrankaWithAdressOIB_1">KOMPAS RAC d.o.o. za trgovinu, turizam i usluge, OIB 51407567710, Dubravkina 8, 20000 Dubrovnik</derivirana_varijabla>
  </DomainObject.Predmet.ProtustrankaWithAdressOIB>
  <DomainObject.Predmet.ProtustrankaNazivFormated>
    <izvorni_sadrzaj>KOMPAS RAC d.o.o. za trgovinu, turizam i usluge</izvorni_sadrzaj>
    <derivirana_varijabla naziv="DomainObject.Predmet.ProtustrankaNazivFormated_1">KOMPAS RAC d.o.o. za trgovinu, turizam i usluge</derivirana_varijabla>
  </DomainObject.Predmet.ProtustrankaNazivFormated>
  <DomainObject.Predmet.ProtustrankaNazivFormatedOIB>
    <izvorni_sadrzaj>KOMPAS RAC d.o.o. za trgovinu, turizam i usluge, OIB 51407567710</izvorni_sadrzaj>
    <derivirana_varijabla naziv="DomainObject.Predmet.ProtustrankaNazivFormatedOIB_1">KOMPAS RAC d.o.o. za trgovinu, turizam i usluge, OIB 51407567710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2994716.23</izvorni_sadrzaj>
    <derivirana_varijabla naziv="DomainObject.Predmet.TrenutnaVrijednost_1">2994716.23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KOMPAS RAC d.o.o. za trgovinu, turizam i usluge</item>
    </izvorni_sadrzaj>
    <derivirana_varijabla naziv="DomainObject.Predmet.ProtuStrankaListFormated_1">
      <item>KOMPAS RAC d.o.o. za trgovinu, turizam i usluge</item>
    </derivirana_varijabla>
  </DomainObject.Predmet.ProtuStrankaListFormated>
  <DomainObject.Predmet.ProtuStrankaListFormatedOIB>
    <izvorni_sadrzaj>
      <item>KOMPAS RAC d.o.o. za trgovinu, turizam i usluge, OIB 51407567710</item>
    </izvorni_sadrzaj>
    <derivirana_varijabla naziv="DomainObject.Predmet.ProtuStrankaListFormatedOIB_1">
      <item>KOMPAS RAC d.o.o. za trgovinu, turizam i usluge, OIB 51407567710</item>
    </derivirana_varijabla>
  </DomainObject.Predmet.ProtuStrankaListFormatedOIB>
  <DomainObject.Predmet.ProtuStrankaListFormatedWithAdress>
    <izvorni_sadrzaj>
      <item>KOMPAS RAC d.o.o. za trgovinu, turizam i usluge, Dubravkina 8, 20000 Dubrovnik</item>
    </izvorni_sadrzaj>
    <derivirana_varijabla naziv="DomainObject.Predmet.ProtuStrankaListFormatedWithAdress_1">
      <item>KOMPAS RAC d.o.o. za trgovinu, turizam i usluge, Dubravkina 8, 20000 Dubrovnik</item>
    </derivirana_varijabla>
  </DomainObject.Predmet.ProtuStrankaListFormatedWithAdress>
  <DomainObject.Predmet.ProtuStrankaListFormatedWithAdressOIB>
    <izvorni_sadrzaj>
      <item>KOMPAS RAC d.o.o. za trgovinu, turizam i usluge, OIB 51407567710, Dubravkina 8, 20000 Dubrovnik</item>
    </izvorni_sadrzaj>
    <derivirana_varijabla naziv="DomainObject.Predmet.ProtuStrankaListFormatedWithAdressOIB_1">
      <item>KOMPAS RAC d.o.o. za trgovinu, turizam i usluge, OIB 51407567710, Dubravkina 8, 20000 Dubrovnik</item>
    </derivirana_varijabla>
  </DomainObject.Predmet.ProtuStrankaListFormatedWithAdressOIB>
  <DomainObject.Predmet.ProtuStrankaListNazivFormated>
    <izvorni_sadrzaj>
      <item>KOMPAS RAC d.o.o. za trgovinu, turizam i usluge</item>
    </izvorni_sadrzaj>
    <derivirana_varijabla naziv="DomainObject.Predmet.ProtuStrankaListNazivFormated_1">
      <item>KOMPAS RAC d.o.o. za trgovinu, turizam i usluge</item>
    </derivirana_varijabla>
  </DomainObject.Predmet.ProtuStrankaListNazivFormated>
  <DomainObject.Predmet.ProtuStrankaListNazivFormatedOIB>
    <izvorni_sadrzaj>
      <item>KOMPAS RAC d.o.o. za trgovinu, turizam i usluge, OIB 51407567710</item>
    </izvorni_sadrzaj>
    <derivirana_varijabla naziv="DomainObject.Predmet.ProtuStrankaListNazivFormatedOIB_1">
      <item>KOMPAS RAC d.o.o. za trgovinu, turizam i usluge, OIB 51407567710</item>
    </derivirana_varijabla>
  </DomainObject.Predmet.ProtuStrankaListNazivFormatedOIB>
  <DomainObject.Predmet.OstaliListFormated>
    <izvorni_sadrzaj>
      <item>MIHO KLEČAK</item>
      <item>Stjepan Kugler</item>
    </izvorni_sadrzaj>
    <derivirana_varijabla naziv="DomainObject.Predmet.OstaliListFormated_1">
      <item>MIHO KLEČAK</item>
      <item>Stjepan Kugler</item>
    </derivirana_varijabla>
  </DomainObject.Predmet.OstaliListFormated>
  <DomainObject.Predmet.OstaliListFormatedOIB>
    <izvorni_sadrzaj>
      <item>MIHO KLEČAK</item>
      <item>Stjepan Kugler, OIB 12448674443</item>
    </izvorni_sadrzaj>
    <derivirana_varijabla naziv="DomainObject.Predmet.OstaliListFormatedOIB_1">
      <item>MIHO KLEČAK</item>
      <item>Stjepan Kugler, OIB 12448674443</item>
    </derivirana_varijabla>
  </DomainObject.Predmet.OstaliListFormatedOIB>
  <DomainObject.Predmet.OstaliListFormatedWithAdress>
    <izvorni_sadrzaj>
      <item>MIHO KLEČAK</item>
      <item>Stjepan Kugler, Milna 739, 21405 Milna</item>
    </izvorni_sadrzaj>
    <derivirana_varijabla naziv="DomainObject.Predmet.OstaliListFormatedWithAdress_1">
      <item>MIHO KLEČAK</item>
      <item>Stjepan Kugler, Milna 739, 21405 Milna</item>
    </derivirana_varijabla>
  </DomainObject.Predmet.OstaliListFormatedWithAdress>
  <DomainObject.Predmet.OstaliListFormatedWithAdressOIB>
    <izvorni_sadrzaj>
      <item>MIHO KLEČAK</item>
      <item>Stjepan Kugler, OIB 12448674443, Milna 739, 21405 Milna</item>
    </izvorni_sadrzaj>
    <derivirana_varijabla naziv="DomainObject.Predmet.OstaliListFormatedWithAdressOIB_1">
      <item>MIHO KLEČAK</item>
      <item>Stjepan Kugler, OIB 12448674443, Milna 739, 21405 Milna</item>
    </derivirana_varijabla>
  </DomainObject.Predmet.OstaliListFormatedWithAdressOIB>
  <DomainObject.Predmet.OstaliListNazivFormated>
    <izvorni_sadrzaj>
      <item>MIHO KLEČAK</item>
      <item>Stjepan Kugler</item>
    </izvorni_sadrzaj>
    <derivirana_varijabla naziv="DomainObject.Predmet.OstaliListNazivFormated_1">
      <item>MIHO KLEČAK</item>
      <item>Stjepan Kugler</item>
    </derivirana_varijabla>
  </DomainObject.Predmet.OstaliListNazivFormated>
  <DomainObject.Predmet.OstaliListNazivFormatedOIB>
    <izvorni_sadrzaj>
      <item>MIHO KLEČAK</item>
      <item>Stjepan Kugler, OIB 12448674443</item>
    </izvorni_sadrzaj>
    <derivirana_varijabla naziv="DomainObject.Predmet.OstaliListNazivFormatedOIB_1">
      <item>MIHO KLEČAK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KOMPAS RAC d.o.o. za trgovinu, turizam i usluge</izvorni_sadrzaj>
    <derivirana_varijabla naziv="DomainObject.Predmet.ProtustrankaIDrugi_1">KOMPAS RAC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KOMPAS RAC d.o.o. za trgovinu, turizam i usluge, OIB 51407567710, Dubravkina 8, 20000 Dubrovnik</izvorni_sadrzaj>
    <derivirana_varijabla naziv="DomainObject.Predmet.ProtustrankaIDrugiAdressOIB_1">KOMPAS RAC d.o.o. za trgovinu, turizam i usluge, OIB 51407567710, Dubravkina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RAC d.o.o. za trgovinu, turizam i usluge</item>
      <item>FINA, RC Split, Podružnica Dubrovnik</item>
      <item>MIHO KLEČAK</item>
      <item>Stjepan Kugler</item>
    </izvorni_sadrzaj>
    <derivirana_varijabla naziv="DomainObject.Predmet.SudioniciListNaziv_1">
      <item>KOMPAS RAC d.o.o. za trgovinu, turizam i usluge</item>
      <item>FINA, RC Split, Podružnica Dubrovnik</item>
      <item>MIHO KLEČAK</item>
      <item>Stjepan Kugler</item>
    </derivirana_varijabla>
  </DomainObject.Predmet.SudioniciListNaziv>
  <DomainObject.Predmet.SudioniciListAdressOIB>
    <izvorni_sadrzaj>
      <item>KOMPAS RAC d.o.o. za trgovinu, turizam i usluge, OIB 51407567710, Dubravkina 8,20000 Dubrovnik</item>
      <item>FINA, RC Split, Podružnica Dubrovnik, OIB 85821130368, Vukovarska 2,20000 Dubrovnik</item>
      <item>MIHO KLEČAK</item>
      <item>Stjepan Kugler, OIB 12448674443, Milna 739,21405 Milna</item>
    </izvorni_sadrzaj>
    <derivirana_varijabla naziv="DomainObject.Predmet.SudioniciListAdressOIB_1">
      <item>KOMPAS RAC d.o.o. za trgovinu, turizam i usluge, OIB 51407567710, Dubravkina 8,20000 Dubrovnik</item>
      <item>FINA, RC Split, Podružnica Dubrovnik, OIB 85821130368, Vukovarska 2,20000 Dubrovnik</item>
      <item>MIHO KLEČAK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51407567710</item>
      <item>, OIB null</item>
      <item>, OIB 12448674443</item>
    </izvorni_sadrzaj>
    <derivirana_varijabla naziv="DomainObject.Predmet.SudioniciListNazivOIB_1">
      <item>, OIB 85821130368</item>
      <item>, OIB 51407567710</item>
      <item>, OIB null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2251</properties:Characters>
  <properties:Lines>70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2016-06-07T07:03:00Z</dcterms:created>
  <dc:creator>Srđan Gavranić</dc:creator>
  <cp:lastModifiedBy>Katarina Franković</cp:lastModifiedBy>
  <cp:lastPrinted>2016-06-07T07:05:00Z</cp:lastPrinted>
  <dcterms:modified xmlns:xsi="http://www.w3.org/2001/XMLSchema-instance" xsi:type="dcterms:W3CDTF">2016-06-07T07:06:00Z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