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5159" w14:paraId="5d9515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906EB8">
        <w:t xml:space="preserve"> TAKA d.o.o., Varaždin, Gospodarska 16, OIB: </w:t>
      </w:r>
      <w:r w:rsidR="00906EB8" w:rsidRPr="00906EB8">
        <w:t>82081668178</w:t>
      </w:r>
      <w:r w:rsidR="0079114C">
        <w:rPr>
          <w:rFonts w:cs="Times New Roman"/>
        </w:rPr>
        <w:t xml:space="preserve">, </w:t>
      </w:r>
      <w:r w:rsidR="00C7696A">
        <w:rPr>
          <w:rFonts w:cs="Times New Roman"/>
        </w:rPr>
        <w:t>29</w:t>
      </w:r>
      <w:r w:rsidR="00C461DF">
        <w:rPr>
          <w:rFonts w:cs="Times New Roman"/>
        </w:rPr>
        <w:t>. siječnja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906EB8" w:rsidP="005F7221" w:rsidR="005F7221" w:rsidRPr="00412CB1">
      <w:pPr>
        <w:jc w:val="center"/>
        <w:rPr>
          <w:b/>
        </w:rPr>
      </w:pPr>
      <w:r>
        <w:rPr>
          <w:b/>
        </w:rPr>
        <w:t>26</w:t>
      </w:r>
      <w:r w:rsidR="000B2748">
        <w:rPr>
          <w:b/>
        </w:rPr>
        <w:t>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10</w:t>
      </w:r>
      <w:r w:rsidR="000B2748">
        <w:rPr>
          <w:b/>
        </w:rPr>
        <w:t>,15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C7696A">
        <w:t>Mirjana Rinkovec, Varaždin, Ulica 22. rujna 1991. br. 8.,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906EB8">
        <w:t xml:space="preserve">TAKA d.o.o., Varaždin, Gospodarska 16, 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</w:t>
      </w:r>
      <w:r w:rsidR="00906EB8">
        <w:t>družnica Varaždin, A. Cesarca 2,</w:t>
      </w:r>
    </w:p>
    <w:p w:rsidRDefault="00906EB8" w:rsidP="00906EB8" w:rsidR="00906EB8">
      <w:pPr>
        <w:widowControl/>
        <w:numPr>
          <w:ilvl w:val="0"/>
          <w:numId w:val="5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C7696A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906EB8">
        <w:t xml:space="preserve"> </w:t>
      </w:r>
      <w:r w:rsidR="00C7696A">
        <w:t>Mirjani Rinkovec, Varaždin, Ulica 22. rujna 1991. br. 8., OIB: 39216477104</w:t>
      </w:r>
      <w:r>
        <w:t xml:space="preserve">, </w:t>
      </w:r>
      <w:r w:rsidRPr="00412CB1">
        <w:t xml:space="preserve">da na zakazano ročište kod ovoga suda, </w:t>
      </w:r>
      <w:r w:rsidR="00906EB8">
        <w:t>26</w:t>
      </w:r>
      <w:r w:rsidR="000B2748">
        <w:t>. veljače</w:t>
      </w:r>
      <w:r>
        <w:t xml:space="preserve"> 2016. u </w:t>
      </w:r>
      <w:r w:rsidR="00906EB8">
        <w:t>10</w:t>
      </w:r>
      <w:r w:rsidR="000B2748">
        <w:t>,15</w:t>
      </w:r>
      <w:r w:rsidRPr="00412CB1">
        <w:t xml:space="preserve"> sati, dostavi javnobilježnički ovjerovljen prokazni popis imovine za dužnika</w:t>
      </w:r>
      <w:r w:rsidR="00906EB8">
        <w:t xml:space="preserve"> TAKA d.o.o., Varaždin, Gospodarska 16, OIB: </w:t>
      </w:r>
      <w:r w:rsidR="00906EB8" w:rsidRPr="00906EB8">
        <w:t>82081668178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7696A">
        <w:rPr>
          <w:rFonts w:cs="Times New Roman"/>
        </w:rPr>
        <w:t>29</w:t>
      </w:r>
      <w:r w:rsidR="00C461DF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906EB8">
        <w:t xml:space="preserve">TAKA d.o.o., Varaždin, Gospodarska 16, </w:t>
      </w:r>
    </w:p>
    <w:p w:rsidRDefault="00D27615" w:rsidP="00EA46C0" w:rsidR="00C461DF" w:rsidRP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C7696A">
        <w:t>Mirjana Rinkovec, Varaždin, Ulica 22. rujna 1991. br. 8.,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906EB8" w:rsidP="00906EB8" w:rsidR="00906EB8" w:rsidRPr="00906EB8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74B" w:rsidP="00BA0147" w:rsidR="0031574B">
      <w:r>
        <w:separator/>
      </w:r>
    </w:p>
  </w:endnote>
  <w:endnote w:id="0" w:type="continuationSeparator">
    <w:p w:rsidRDefault="0031574B" w:rsidP="00BA0147" w:rsidR="00315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74B" w:rsidP="00BA0147" w:rsidR="0031574B">
      <w:r>
        <w:separator/>
      </w:r>
    </w:p>
  </w:footnote>
  <w:footnote w:id="0" w:type="continuationSeparator">
    <w:p w:rsidRDefault="0031574B" w:rsidP="00BA0147" w:rsidR="00315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725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906EB8">
      <w:t>St-119</w:t>
    </w:r>
    <w:r w:rsidR="00EA46C0">
      <w:t>4</w:t>
    </w:r>
    <w:r w:rsidR="00C7696A">
      <w:t>/15-4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C7696A">
      <w:t>1194/15-4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E725A"/>
    <w:rsid w:val="000F55DF"/>
    <w:rsid w:val="001D2BCB"/>
    <w:rsid w:val="002341FF"/>
    <w:rsid w:val="002A7BAD"/>
    <w:rsid w:val="002D2FF3"/>
    <w:rsid w:val="002D481B"/>
    <w:rsid w:val="002D4F2D"/>
    <w:rsid w:val="002E69EC"/>
    <w:rsid w:val="0031574B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06EB8"/>
    <w:rsid w:val="00926C33"/>
    <w:rsid w:val="009668AE"/>
    <w:rsid w:val="00970E9C"/>
    <w:rsid w:val="009C0AFE"/>
    <w:rsid w:val="009F187F"/>
    <w:rsid w:val="009F4BEF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7696A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9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E7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E7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St-1194/2015-4</izvorni_sadrzaj>
    <derivirana_varijabla naziv="DomainObject.Oznaka_1">St-1194/2015-4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 društvo s ograničenom odgovornošću za usluge</izvorni_sadrzaj>
    <derivirana_varijabla naziv="DomainObject.Predmet.ProtustrankaFormated_1">  TAKA društvo s ograničenom odgovornošću za usluge</derivirana_varijabla>
  </DomainObject.Predmet.ProtustrankaFormated>
  <DomainObject.Predmet.ProtustrankaFormatedOIB>
    <izvorni_sadrzaj>  TAKA društvo s ograničenom odgovornošću za usluge, OIB 82081668178</izvorni_sadrzaj>
    <derivirana_varijabla naziv="DomainObject.Predmet.ProtustrankaFormatedOIB_1">  TAKA društvo s ograničenom odgovornošću za usluge, OIB 82081668178</derivirana_varijabla>
  </DomainObject.Predmet.ProtustrankaFormatedOIB>
  <DomainObject.Predmet.ProtustrankaFormatedWithAdress>
    <izvorni_sadrzaj> TAKA društvo s ograničenom odgovornošću za usluge, Gospodarska 16, 42000 Varaždin</izvorni_sadrzaj>
    <derivirana_varijabla naziv="DomainObject.Predmet.ProtustrankaFormatedWithAdress_1"> TAKA društvo s ograničenom odgovornošću za usluge, Gospodarska 16, 42000 Varaždin</derivirana_varijabla>
  </DomainObject.Predmet.ProtustrankaFormatedWithAdress>
  <DomainObject.Predmet.ProtustrankaFormatedWithAdressOIB>
    <izvorni_sadrzaj> TAKA društvo s ograničenom odgovornošću za usluge, OIB 82081668178, Gospodarska 16, 42000 Varaždin</izvorni_sadrzaj>
    <derivirana_varijabla naziv="DomainObject.Predmet.ProtustrankaFormatedWithAdressOIB_1"> TAKA društvo s ograničenom odgovornošću za usluge, OIB 82081668178, Gospodarska 16, 42000 Varaždin</derivirana_varijabla>
  </DomainObject.Predmet.ProtustrankaFormatedWithAdressOIB>
  <DomainObject.Predmet.ProtustrankaWithAdress>
    <izvorni_sadrzaj>TAKA društvo s ograničenom odgovornošću za usluge Gospodarska 16, 42000 Varaždin</izvorni_sadrzaj>
    <derivirana_varijabla naziv="DomainObject.Predmet.ProtustrankaWithAdress_1">TAKA društvo s ograničenom odgovornošću za usluge Gospodarska 16, 42000 Varaždin</derivirana_varijabla>
  </DomainObject.Predmet.ProtustrankaWithAdress>
  <DomainObject.Predmet.ProtustrankaWithAdressOIB>
    <izvorni_sadrzaj>TAKA društvo s ograničenom odgovornošću za usluge, OIB 82081668178, Gospodarska 16, 42000 Varaždin</izvorni_sadrzaj>
    <derivirana_varijabla naziv="DomainObject.Predmet.ProtustrankaWithAdressOIB_1">TAKA društvo s ograničenom odgovornošću za usluge, OIB 82081668178, Gospodarska 16, 42000 Varaždin</derivirana_varijabla>
  </DomainObject.Predmet.ProtustrankaWithAdressOIB>
  <DomainObject.Predmet.ProtustrankaNazivFormated>
    <izvorni_sadrzaj>TAKA društvo s ograničenom odgovornošću za usluge</izvorni_sadrzaj>
    <derivirana_varijabla naziv="DomainObject.Predmet.ProtustrankaNazivFormated_1">TAKA društvo s ograničenom odgovornošću za usluge</derivirana_varijabla>
  </DomainObject.Predmet.ProtustrankaNazivFormated>
  <DomainObject.Predmet.ProtustrankaNazivFormatedOIB>
    <izvorni_sadrzaj>TAKA društvo s ograničenom odgovornošću za usluge, OIB 82081668178</izvorni_sadrzaj>
    <derivirana_varijabla naziv="DomainObject.Predmet.ProtustrankaNazivFormatedOIB_1">TAKA društvo s ograničenom odgovornošću za usluge,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</item>
    </izvorni_sadrzaj>
    <derivirana_varijabla naziv="DomainObject.Predmet.ProtuStrankaListFormated_1">
      <item>TAKA društvo s ograničenom odgovornošću za usluge</item>
    </derivirana_varijabla>
  </DomainObject.Predmet.ProtuStrankaListFormated>
  <DomainObject.Predmet.ProtuStrankaListFormatedOIB>
    <izvorni_sadrzaj>
      <item>TAKA društvo s ograničenom odgovornošću za usluge, OIB 82081668178</item>
    </izvorni_sadrzaj>
    <derivirana_varijabla naziv="DomainObject.Predmet.ProtuStrankaListFormatedOIB_1">
      <item>TAKA društvo s ograničenom odgovornošću za usluge, OIB 82081668178</item>
    </derivirana_varijabla>
  </DomainObject.Predmet.ProtuStrankaListFormatedOIB>
  <DomainObject.Predmet.ProtuStrankaListFormatedWithAdress>
    <izvorni_sadrzaj>
      <item>TAKA društvo s ograničenom odgovornošću za usluge, Gospodarska 16, 42000 Varaždin</item>
    </izvorni_sadrzaj>
    <derivirana_varijabla naziv="DomainObject.Predmet.ProtuStrankaListFormatedWithAdress_1">
      <item>TAKA društvo s ograničenom odgovornošću za usluge,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usluge, OIB 82081668178, Gospodarska 16, 42000 Varaždin</item>
    </izvorni_sadrzaj>
    <derivirana_varijabla naziv="DomainObject.Predmet.ProtuStrankaListFormatedWithAdressOIB_1">
      <item>TAKA društvo s ograničenom odgovornošću za usluge,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</item>
    </izvorni_sadrzaj>
    <derivirana_varijabla naziv="DomainObject.Predmet.ProtuStrankaListNazivFormated_1">
      <item>TAKA društvo s ograničenom odgovornošću za usluge</item>
    </derivirana_varijabla>
  </DomainObject.Predmet.ProtuStrankaListNazivFormated>
  <DomainObject.Predmet.ProtuStrankaListNazivFormatedOIB>
    <izvorni_sadrzaj>
      <item>TAKA društvo s ograničenom odgovornošću za usluge, OIB 82081668178</item>
    </izvorni_sadrzaj>
    <derivirana_varijabla naziv="DomainObject.Predmet.ProtuStrankaListNazivFormatedOIB_1">
      <item>TAKA društvo s ograničenom odgovornošću za usluge,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St-1194/2015-4</izvorni_sadrzaj>
    <derivirana_varijabla naziv="DomainObject.PoslovniBrojDokumenta_1">St-1194/2015-4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</izvorni_sadrzaj>
    <derivirana_varijabla naziv="DomainObject.Predmet.ProtustrankaIDrugi_1">TAKA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usluge, OIB 82081668178, Gospodarska 16, 42000 Varaždin</izvorni_sadrzaj>
    <derivirana_varijabla naziv="DomainObject.Predmet.ProtustrankaIDrugiAdressOIB_1">TAKA društvo s ograničenom odgovornošću za usluge,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</item>
      <item>Sudski registar, Trgovački sud u Varaždinu</item>
    </izvorni_sadrzaj>
    <derivirana_varijabla naziv="DomainObject.Predmet.SudioniciListNaziv_1">
      <item>Financijska agencija</item>
      <item>TAKA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5A061-4A9F-41F9-916E-62BBD6FC3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1982</properties:Characters>
  <properties:Lines>64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2016-01-29T13:21:00Z</cp:lastPrinted>
  <dcterms:modified xmlns:xsi="http://www.w3.org/2001/XMLSchema-instance" xsi:type="dcterms:W3CDTF">2016-01-29T13:21:00Z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